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16DFC" w14:textId="3EA282A3" w:rsidR="00571C81" w:rsidRPr="00571C81" w:rsidRDefault="00571C81" w:rsidP="00571C8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571C81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571C81">
        <w:rPr>
          <w:rFonts w:ascii="Arial" w:hAnsi="Arial" w:cs="Arial"/>
          <w:b/>
          <w:noProof/>
          <w:sz w:val="24"/>
          <w:szCs w:val="24"/>
        </w:rPr>
        <w:tab/>
      </w:r>
      <w:r w:rsidRPr="00571C81">
        <w:rPr>
          <w:rFonts w:ascii="Arial" w:hAnsi="Arial" w:cs="Arial"/>
          <w:b/>
          <w:noProof/>
          <w:color w:val="000000"/>
          <w:sz w:val="24"/>
          <w:szCs w:val="24"/>
        </w:rPr>
        <w:t>R4-22</w:t>
      </w:r>
      <w:r w:rsidR="00164206">
        <w:rPr>
          <w:rFonts w:ascii="Arial" w:hAnsi="Arial" w:cs="Arial"/>
          <w:b/>
          <w:noProof/>
          <w:color w:val="000000"/>
          <w:sz w:val="24"/>
          <w:szCs w:val="24"/>
        </w:rPr>
        <w:t>00001</w:t>
      </w:r>
    </w:p>
    <w:p w14:paraId="4A051EB5" w14:textId="77777777" w:rsidR="00571C81" w:rsidRPr="00571C81" w:rsidRDefault="00571C81" w:rsidP="00571C81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571C81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571C81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0DB9074E" w14:textId="25EF0DFA" w:rsidR="00AB1096" w:rsidRDefault="00AB1096" w:rsidP="00571C81">
      <w:pPr>
        <w:pStyle w:val="Heading2"/>
      </w:pPr>
      <w:r>
        <w:br w:type="page"/>
      </w:r>
      <w:r>
        <w:lastRenderedPageBreak/>
        <w:t>Annex A: Contribution documents and status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701"/>
        <w:gridCol w:w="1814"/>
        <w:gridCol w:w="972"/>
        <w:gridCol w:w="1011"/>
        <w:gridCol w:w="1034"/>
      </w:tblGrid>
      <w:tr w:rsidR="00AB1096" w14:paraId="6A24D253" w14:textId="77777777" w:rsidTr="00AB1096">
        <w:tc>
          <w:tcPr>
            <w:tcW w:w="0" w:type="auto"/>
          </w:tcPr>
          <w:p w14:paraId="5D3F83B6" w14:textId="2D5FCB8D" w:rsidR="00AB1096" w:rsidRDefault="00AB1096" w:rsidP="00AB1096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68ACD1C7" w14:textId="4F10B544" w:rsidR="00AB1096" w:rsidRDefault="00AB1096" w:rsidP="00AB109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8F8B860" w14:textId="4F06D1C3" w:rsidR="00AB1096" w:rsidRDefault="00AB1096" w:rsidP="00AB109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08C62919" w14:textId="53A9FA6F" w:rsidR="00AB1096" w:rsidRDefault="00AB1096" w:rsidP="00AB109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35235EFA" w14:textId="3AF950F0" w:rsidR="00AB1096" w:rsidRDefault="00AB1096" w:rsidP="00AB1096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28FF6DD2" w14:textId="09A2CE26" w:rsidR="00AB1096" w:rsidRDefault="00AB1096" w:rsidP="00AB1096">
            <w:pPr>
              <w:pStyle w:val="TAH"/>
            </w:pPr>
            <w:r>
              <w:t>Replaced by</w:t>
            </w:r>
          </w:p>
        </w:tc>
      </w:tr>
      <w:tr w:rsidR="00AB1096" w14:paraId="68429DDF" w14:textId="77777777" w:rsidTr="00AB1096">
        <w:tc>
          <w:tcPr>
            <w:tcW w:w="0" w:type="auto"/>
          </w:tcPr>
          <w:p w14:paraId="26CF935C" w14:textId="5EAF5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R4-2116999</w:t>
            </w:r>
          </w:p>
        </w:tc>
        <w:tc>
          <w:tcPr>
            <w:tcW w:w="0" w:type="auto"/>
          </w:tcPr>
          <w:p w14:paraId="0454FCC7" w14:textId="088F1B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RAN4#100-e Meeting Report</w:t>
            </w:r>
          </w:p>
        </w:tc>
        <w:tc>
          <w:tcPr>
            <w:tcW w:w="0" w:type="auto"/>
          </w:tcPr>
          <w:p w14:paraId="4B72154A" w14:textId="75282C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2A79E28" w14:textId="215159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6B62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AB35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CF31DD" w14:textId="77777777" w:rsidTr="00AB1096">
        <w:tc>
          <w:tcPr>
            <w:tcW w:w="0" w:type="auto"/>
          </w:tcPr>
          <w:p w14:paraId="0D8DE2CE" w14:textId="03B898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R4-2117000</w:t>
            </w:r>
          </w:p>
        </w:tc>
        <w:tc>
          <w:tcPr>
            <w:tcW w:w="0" w:type="auto"/>
          </w:tcPr>
          <w:p w14:paraId="1742A5CC" w14:textId="5BCF3A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 for RAN4#101-e</w:t>
            </w:r>
          </w:p>
        </w:tc>
        <w:tc>
          <w:tcPr>
            <w:tcW w:w="0" w:type="auto"/>
          </w:tcPr>
          <w:p w14:paraId="72DF35FC" w14:textId="3807E7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7826EB32" w14:textId="22493D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19D7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3BA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A9ABE4" w14:textId="77777777" w:rsidTr="00AB1096">
        <w:tc>
          <w:tcPr>
            <w:tcW w:w="0" w:type="auto"/>
          </w:tcPr>
          <w:p w14:paraId="59326356" w14:textId="56341C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R4-2117001</w:t>
            </w:r>
          </w:p>
        </w:tc>
        <w:tc>
          <w:tcPr>
            <w:tcW w:w="0" w:type="auto"/>
          </w:tcPr>
          <w:p w14:paraId="7D19C7C9" w14:textId="282F75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RAN4#101e E-Meeting Arrangements and Guidelines</w:t>
            </w:r>
          </w:p>
        </w:tc>
        <w:tc>
          <w:tcPr>
            <w:tcW w:w="0" w:type="auto"/>
          </w:tcPr>
          <w:p w14:paraId="611267AC" w14:textId="3FBA43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1A2022DA" w14:textId="67C9D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E5D8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499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94E36D" w14:textId="77777777" w:rsidTr="00AB1096">
        <w:tc>
          <w:tcPr>
            <w:tcW w:w="0" w:type="auto"/>
          </w:tcPr>
          <w:p w14:paraId="1EC40A52" w14:textId="3FE5A9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R4-2117002</w:t>
            </w:r>
          </w:p>
        </w:tc>
        <w:tc>
          <w:tcPr>
            <w:tcW w:w="0" w:type="auto"/>
          </w:tcPr>
          <w:p w14:paraId="61CCA4BC" w14:textId="6894F3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LIAISON STATEMENT TO 3GPP RAN, 3GPP RAN4</w:t>
            </w:r>
          </w:p>
        </w:tc>
        <w:tc>
          <w:tcPr>
            <w:tcW w:w="0" w:type="auto"/>
          </w:tcPr>
          <w:p w14:paraId="02D89BF0" w14:textId="355A09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APT Wireless Group (AWG)</w:t>
            </w:r>
          </w:p>
        </w:tc>
        <w:tc>
          <w:tcPr>
            <w:tcW w:w="0" w:type="auto"/>
          </w:tcPr>
          <w:p w14:paraId="4AE2FF48" w14:textId="5A394F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6856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432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CF8125" w14:textId="77777777" w:rsidTr="00AB1096">
        <w:tc>
          <w:tcPr>
            <w:tcW w:w="0" w:type="auto"/>
          </w:tcPr>
          <w:p w14:paraId="0F6A7084" w14:textId="229A4C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R4-2117003</w:t>
            </w:r>
          </w:p>
        </w:tc>
        <w:tc>
          <w:tcPr>
            <w:tcW w:w="0" w:type="auto"/>
          </w:tcPr>
          <w:p w14:paraId="016B254A" w14:textId="1471A4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Liaison Statement regarding standardization of a new band (Upper 700 MHz A Block) for NB-IoT</w:t>
            </w:r>
          </w:p>
        </w:tc>
        <w:tc>
          <w:tcPr>
            <w:tcW w:w="0" w:type="auto"/>
          </w:tcPr>
          <w:p w14:paraId="0682373E" w14:textId="66BB96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Utility and Critical Infrastructure Industries (“CIIs”)</w:t>
            </w:r>
          </w:p>
        </w:tc>
        <w:tc>
          <w:tcPr>
            <w:tcW w:w="0" w:type="auto"/>
          </w:tcPr>
          <w:p w14:paraId="4C8DF135" w14:textId="458F12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6B5F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017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97187E" w14:textId="77777777" w:rsidTr="00AB1096">
        <w:tc>
          <w:tcPr>
            <w:tcW w:w="0" w:type="auto"/>
          </w:tcPr>
          <w:p w14:paraId="79A6C245" w14:textId="079391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R4-2117004</w:t>
            </w:r>
          </w:p>
        </w:tc>
        <w:tc>
          <w:tcPr>
            <w:tcW w:w="0" w:type="auto"/>
          </w:tcPr>
          <w:p w14:paraId="0D77C176" w14:textId="43396C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Intra-band and Inter-band (NG)EN-DC/NE-DC Capabilities</w:t>
            </w:r>
          </w:p>
        </w:tc>
        <w:tc>
          <w:tcPr>
            <w:tcW w:w="0" w:type="auto"/>
          </w:tcPr>
          <w:p w14:paraId="46459107" w14:textId="0D0408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5D9861E" w14:textId="6ED435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FB1F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768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C6BC3F" w14:textId="77777777" w:rsidTr="00AB1096">
        <w:tc>
          <w:tcPr>
            <w:tcW w:w="0" w:type="auto"/>
          </w:tcPr>
          <w:p w14:paraId="3AE7AE93" w14:textId="1730A9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R4-2117005</w:t>
            </w:r>
          </w:p>
        </w:tc>
        <w:tc>
          <w:tcPr>
            <w:tcW w:w="0" w:type="auto"/>
          </w:tcPr>
          <w:p w14:paraId="652100D6" w14:textId="40D08F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RAN1#105-e</w:t>
            </w:r>
          </w:p>
        </w:tc>
        <w:tc>
          <w:tcPr>
            <w:tcW w:w="0" w:type="auto"/>
          </w:tcPr>
          <w:p w14:paraId="3E29FDDD" w14:textId="1C2524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BFCE53E" w14:textId="57EBEE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F373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6AF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F544DE" w14:textId="77777777" w:rsidTr="00AB1096">
        <w:tc>
          <w:tcPr>
            <w:tcW w:w="0" w:type="auto"/>
          </w:tcPr>
          <w:p w14:paraId="5007607F" w14:textId="565FE0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R4-2117006</w:t>
            </w:r>
          </w:p>
        </w:tc>
        <w:tc>
          <w:tcPr>
            <w:tcW w:w="0" w:type="auto"/>
          </w:tcPr>
          <w:p w14:paraId="460DB5B0" w14:textId="3728DF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16FFFAB4" w14:textId="360FCC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5419617" w14:textId="171255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27F4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149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7BA613" w14:textId="77777777" w:rsidTr="00AB1096">
        <w:tc>
          <w:tcPr>
            <w:tcW w:w="0" w:type="auto"/>
          </w:tcPr>
          <w:p w14:paraId="19AFA6F9" w14:textId="3B9F1B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R4-2117007</w:t>
            </w:r>
          </w:p>
        </w:tc>
        <w:tc>
          <w:tcPr>
            <w:tcW w:w="0" w:type="auto"/>
          </w:tcPr>
          <w:p w14:paraId="02A56B43" w14:textId="61DD3D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TCI State Update for L1/L2-Centric Inter-Cell Mobility to RAN2</w:t>
            </w:r>
          </w:p>
        </w:tc>
        <w:tc>
          <w:tcPr>
            <w:tcW w:w="0" w:type="auto"/>
          </w:tcPr>
          <w:p w14:paraId="1F10A3C9" w14:textId="7F8B57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C682392" w14:textId="1FA57A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988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22E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262EF9" w14:textId="77777777" w:rsidTr="00AB1096">
        <w:tc>
          <w:tcPr>
            <w:tcW w:w="0" w:type="auto"/>
          </w:tcPr>
          <w:p w14:paraId="0392636B" w14:textId="76E50F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R4-2117008</w:t>
            </w:r>
          </w:p>
        </w:tc>
        <w:tc>
          <w:tcPr>
            <w:tcW w:w="0" w:type="auto"/>
          </w:tcPr>
          <w:p w14:paraId="21FCAD48" w14:textId="4C8DA3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TCI State Update for L1/L2-Centric Inter-Cell Mobility to RAN3</w:t>
            </w:r>
          </w:p>
        </w:tc>
        <w:tc>
          <w:tcPr>
            <w:tcW w:w="0" w:type="auto"/>
          </w:tcPr>
          <w:p w14:paraId="7590597A" w14:textId="70D6F1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DC5919C" w14:textId="0108EC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6FE3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764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5BDF7C" w14:textId="77777777" w:rsidTr="00AB1096">
        <w:tc>
          <w:tcPr>
            <w:tcW w:w="0" w:type="auto"/>
          </w:tcPr>
          <w:p w14:paraId="385C3C6F" w14:textId="48998D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R4-2117009</w:t>
            </w:r>
          </w:p>
        </w:tc>
        <w:tc>
          <w:tcPr>
            <w:tcW w:w="0" w:type="auto"/>
          </w:tcPr>
          <w:p w14:paraId="458751E7" w14:textId="45E8D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TCI State Update for L1/L2-Centric Inter-Cell Mobility to RAN4</w:t>
            </w:r>
          </w:p>
        </w:tc>
        <w:tc>
          <w:tcPr>
            <w:tcW w:w="0" w:type="auto"/>
          </w:tcPr>
          <w:p w14:paraId="735DF41D" w14:textId="0FEB6B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66AFDA2" w14:textId="55951C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912E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F5C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975627" w14:textId="77777777" w:rsidTr="00AB1096">
        <w:tc>
          <w:tcPr>
            <w:tcW w:w="0" w:type="auto"/>
          </w:tcPr>
          <w:p w14:paraId="62647432" w14:textId="5ED0D1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R4-2117010</w:t>
            </w:r>
          </w:p>
        </w:tc>
        <w:tc>
          <w:tcPr>
            <w:tcW w:w="0" w:type="auto"/>
          </w:tcPr>
          <w:p w14:paraId="42CA8226" w14:textId="0BF6E3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Inter-donor migration</w:t>
            </w:r>
          </w:p>
        </w:tc>
        <w:tc>
          <w:tcPr>
            <w:tcW w:w="0" w:type="auto"/>
          </w:tcPr>
          <w:p w14:paraId="6DEFB96E" w14:textId="198477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0A991B2" w14:textId="09E4B8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4720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FCE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0D6BC1" w14:textId="77777777" w:rsidTr="00AB1096">
        <w:tc>
          <w:tcPr>
            <w:tcW w:w="0" w:type="auto"/>
          </w:tcPr>
          <w:p w14:paraId="1A861C5B" w14:textId="33EB91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R4-2117011</w:t>
            </w:r>
          </w:p>
        </w:tc>
        <w:tc>
          <w:tcPr>
            <w:tcW w:w="0" w:type="auto"/>
          </w:tcPr>
          <w:p w14:paraId="25FA9EA2" w14:textId="6F3B77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SL DRX design</w:t>
            </w:r>
          </w:p>
        </w:tc>
        <w:tc>
          <w:tcPr>
            <w:tcW w:w="0" w:type="auto"/>
          </w:tcPr>
          <w:p w14:paraId="1AA482F2" w14:textId="577012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4404C71" w14:textId="018CF0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C14C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997A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4E2F1D" w14:textId="77777777" w:rsidTr="00AB1096">
        <w:tc>
          <w:tcPr>
            <w:tcW w:w="0" w:type="auto"/>
          </w:tcPr>
          <w:p w14:paraId="507E42A4" w14:textId="7D7239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R4-2117012</w:t>
            </w:r>
          </w:p>
        </w:tc>
        <w:tc>
          <w:tcPr>
            <w:tcW w:w="0" w:type="auto"/>
          </w:tcPr>
          <w:p w14:paraId="16CF7A9A" w14:textId="22105A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TA-based propagation delay compensation</w:t>
            </w:r>
          </w:p>
        </w:tc>
        <w:tc>
          <w:tcPr>
            <w:tcW w:w="0" w:type="auto"/>
          </w:tcPr>
          <w:p w14:paraId="309F2470" w14:textId="6862B6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445A2E5" w14:textId="2E0F35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870C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B28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A1BB61" w14:textId="77777777" w:rsidTr="00AB1096">
        <w:tc>
          <w:tcPr>
            <w:tcW w:w="0" w:type="auto"/>
          </w:tcPr>
          <w:p w14:paraId="268ADD9C" w14:textId="7B9E68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R4-2117013</w:t>
            </w:r>
          </w:p>
        </w:tc>
        <w:tc>
          <w:tcPr>
            <w:tcW w:w="0" w:type="auto"/>
          </w:tcPr>
          <w:p w14:paraId="386460D2" w14:textId="072C53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PRS measurement outside the measurement gap</w:t>
            </w:r>
          </w:p>
        </w:tc>
        <w:tc>
          <w:tcPr>
            <w:tcW w:w="0" w:type="auto"/>
          </w:tcPr>
          <w:p w14:paraId="7DE32623" w14:textId="4A8BEB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E3B025B" w14:textId="74CEE3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D617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D9D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123899" w14:textId="77777777" w:rsidTr="00AB1096">
        <w:tc>
          <w:tcPr>
            <w:tcW w:w="0" w:type="auto"/>
          </w:tcPr>
          <w:p w14:paraId="754C249D" w14:textId="6D1202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R4-2117014</w:t>
            </w:r>
          </w:p>
        </w:tc>
        <w:tc>
          <w:tcPr>
            <w:tcW w:w="0" w:type="auto"/>
          </w:tcPr>
          <w:p w14:paraId="05259AA4" w14:textId="67052C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gap handling for MUSIM</w:t>
            </w:r>
          </w:p>
        </w:tc>
        <w:tc>
          <w:tcPr>
            <w:tcW w:w="0" w:type="auto"/>
          </w:tcPr>
          <w:p w14:paraId="0EAA45F2" w14:textId="4C7CA6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54A0984" w14:textId="6516A7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5BD4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32B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F5D64E" w14:textId="77777777" w:rsidTr="00AB1096">
        <w:tc>
          <w:tcPr>
            <w:tcW w:w="0" w:type="auto"/>
          </w:tcPr>
          <w:p w14:paraId="141B147A" w14:textId="4F2B27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R4-2117015</w:t>
            </w:r>
          </w:p>
        </w:tc>
        <w:tc>
          <w:tcPr>
            <w:tcW w:w="0" w:type="auto"/>
          </w:tcPr>
          <w:p w14:paraId="6DED4603" w14:textId="4591B0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RRM relaxation in power saving</w:t>
            </w:r>
          </w:p>
        </w:tc>
        <w:tc>
          <w:tcPr>
            <w:tcW w:w="0" w:type="auto"/>
          </w:tcPr>
          <w:p w14:paraId="42A3DC0C" w14:textId="01335C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33D950C" w14:textId="2A610B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8BBB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CB5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AF708C" w14:textId="77777777" w:rsidTr="00AB1096">
        <w:tc>
          <w:tcPr>
            <w:tcW w:w="0" w:type="auto"/>
          </w:tcPr>
          <w:p w14:paraId="413E6DCB" w14:textId="127D72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R4-2117016</w:t>
            </w:r>
          </w:p>
        </w:tc>
        <w:tc>
          <w:tcPr>
            <w:tcW w:w="0" w:type="auto"/>
          </w:tcPr>
          <w:p w14:paraId="1306E542" w14:textId="71A3D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 for supporting CHO in IoT NTN</w:t>
            </w:r>
          </w:p>
        </w:tc>
        <w:tc>
          <w:tcPr>
            <w:tcW w:w="0" w:type="auto"/>
          </w:tcPr>
          <w:p w14:paraId="0A95C6A8" w14:textId="359D34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EF2DEEB" w14:textId="6AFE2A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5EA6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940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99B529" w14:textId="77777777" w:rsidTr="00AB1096">
        <w:tc>
          <w:tcPr>
            <w:tcW w:w="0" w:type="auto"/>
          </w:tcPr>
          <w:p w14:paraId="7FD25C95" w14:textId="7DC7BD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R4-2117017</w:t>
            </w:r>
          </w:p>
        </w:tc>
        <w:tc>
          <w:tcPr>
            <w:tcW w:w="0" w:type="auto"/>
          </w:tcPr>
          <w:p w14:paraId="4436CD12" w14:textId="72C8A4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inter-cell beam management and multi-TRP in Rel-17</w:t>
            </w:r>
          </w:p>
        </w:tc>
        <w:tc>
          <w:tcPr>
            <w:tcW w:w="0" w:type="auto"/>
          </w:tcPr>
          <w:p w14:paraId="0565F8A5" w14:textId="165522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40081E6" w14:textId="5B12B5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8411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4DC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60E762" w14:textId="77777777" w:rsidTr="00AB1096">
        <w:tc>
          <w:tcPr>
            <w:tcW w:w="0" w:type="auto"/>
          </w:tcPr>
          <w:p w14:paraId="20A9DD15" w14:textId="759984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R4-2117018</w:t>
            </w:r>
          </w:p>
        </w:tc>
        <w:tc>
          <w:tcPr>
            <w:tcW w:w="0" w:type="auto"/>
          </w:tcPr>
          <w:p w14:paraId="2F93240E" w14:textId="1D7EE8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for NR CA capability for BCS5</w:t>
            </w:r>
          </w:p>
        </w:tc>
        <w:tc>
          <w:tcPr>
            <w:tcW w:w="0" w:type="auto"/>
          </w:tcPr>
          <w:p w14:paraId="3ADAF41E" w14:textId="28BA55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CD4043A" w14:textId="0F6205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323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1E3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1851F8" w14:textId="77777777" w:rsidTr="00AB1096">
        <w:tc>
          <w:tcPr>
            <w:tcW w:w="0" w:type="auto"/>
          </w:tcPr>
          <w:p w14:paraId="30B2D640" w14:textId="2D0D6A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R4-2117019</w:t>
            </w:r>
          </w:p>
        </w:tc>
        <w:tc>
          <w:tcPr>
            <w:tcW w:w="0" w:type="auto"/>
          </w:tcPr>
          <w:p w14:paraId="57D21C22" w14:textId="76BB1D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initial state of elements controlled by MAC CEs</w:t>
            </w:r>
          </w:p>
        </w:tc>
        <w:tc>
          <w:tcPr>
            <w:tcW w:w="0" w:type="auto"/>
          </w:tcPr>
          <w:p w14:paraId="328E17BF" w14:textId="036C18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031DA99" w14:textId="650536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9BDB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4A29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F44969" w14:textId="77777777" w:rsidTr="00AB1096">
        <w:tc>
          <w:tcPr>
            <w:tcW w:w="0" w:type="auto"/>
          </w:tcPr>
          <w:p w14:paraId="20114043" w14:textId="76B10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R4-2117020</w:t>
            </w:r>
          </w:p>
        </w:tc>
        <w:tc>
          <w:tcPr>
            <w:tcW w:w="0" w:type="auto"/>
          </w:tcPr>
          <w:p w14:paraId="50DB0768" w14:textId="0031CC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inter-donor migration</w:t>
            </w:r>
          </w:p>
        </w:tc>
        <w:tc>
          <w:tcPr>
            <w:tcW w:w="0" w:type="auto"/>
          </w:tcPr>
          <w:p w14:paraId="7DB7FC0A" w14:textId="116EE5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64D14FB" w14:textId="667938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2A92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B2C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180807" w14:textId="77777777" w:rsidTr="00AB1096">
        <w:tc>
          <w:tcPr>
            <w:tcW w:w="0" w:type="auto"/>
          </w:tcPr>
          <w:p w14:paraId="489BDD96" w14:textId="07F8E1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R4-2117021</w:t>
            </w:r>
          </w:p>
        </w:tc>
        <w:tc>
          <w:tcPr>
            <w:tcW w:w="0" w:type="auto"/>
          </w:tcPr>
          <w:p w14:paraId="1E90A8DF" w14:textId="71E0F7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eDRX</w:t>
            </w:r>
          </w:p>
        </w:tc>
        <w:tc>
          <w:tcPr>
            <w:tcW w:w="0" w:type="auto"/>
          </w:tcPr>
          <w:p w14:paraId="2EAB43A3" w14:textId="5E713A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B4E88C5" w14:textId="38D890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E1F5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383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F28119" w14:textId="77777777" w:rsidTr="00AB1096">
        <w:tc>
          <w:tcPr>
            <w:tcW w:w="0" w:type="auto"/>
          </w:tcPr>
          <w:p w14:paraId="51CD6EC9" w14:textId="564F6B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R4-2117022</w:t>
            </w:r>
          </w:p>
        </w:tc>
        <w:tc>
          <w:tcPr>
            <w:tcW w:w="0" w:type="auto"/>
          </w:tcPr>
          <w:p w14:paraId="511FE39E" w14:textId="3FE4C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Relaxations for RedCap</w:t>
            </w:r>
          </w:p>
        </w:tc>
        <w:tc>
          <w:tcPr>
            <w:tcW w:w="0" w:type="auto"/>
          </w:tcPr>
          <w:p w14:paraId="4F6C12FE" w14:textId="45F31E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0217803" w14:textId="1AD44D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05C7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2A2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7669D2" w14:textId="77777777" w:rsidTr="00AB1096">
        <w:tc>
          <w:tcPr>
            <w:tcW w:w="0" w:type="auto"/>
          </w:tcPr>
          <w:p w14:paraId="150263CD" w14:textId="70C64E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R4-2117023</w:t>
            </w:r>
          </w:p>
        </w:tc>
        <w:tc>
          <w:tcPr>
            <w:tcW w:w="0" w:type="auto"/>
          </w:tcPr>
          <w:p w14:paraId="17BB6F51" w14:textId="02C7A4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capability related RAN2 agreements for RedCap</w:t>
            </w:r>
          </w:p>
        </w:tc>
        <w:tc>
          <w:tcPr>
            <w:tcW w:w="0" w:type="auto"/>
          </w:tcPr>
          <w:p w14:paraId="0CAA379E" w14:textId="3FF97F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9245CEC" w14:textId="61A859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0DB0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EDA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EDCA3F" w14:textId="77777777" w:rsidTr="00AB1096">
        <w:tc>
          <w:tcPr>
            <w:tcW w:w="0" w:type="auto"/>
          </w:tcPr>
          <w:p w14:paraId="037209B0" w14:textId="0F74BE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R4-2117024</w:t>
            </w:r>
          </w:p>
        </w:tc>
        <w:tc>
          <w:tcPr>
            <w:tcW w:w="0" w:type="auto"/>
          </w:tcPr>
          <w:p w14:paraId="48EA52B8" w14:textId="0CCACE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SMTC</w:t>
            </w:r>
          </w:p>
        </w:tc>
        <w:tc>
          <w:tcPr>
            <w:tcW w:w="0" w:type="auto"/>
          </w:tcPr>
          <w:p w14:paraId="60743602" w14:textId="5B4E7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548CA68" w14:textId="6C1E26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9F6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933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CC4535" w14:textId="77777777" w:rsidTr="00AB1096">
        <w:tc>
          <w:tcPr>
            <w:tcW w:w="0" w:type="auto"/>
          </w:tcPr>
          <w:p w14:paraId="41ADC74E" w14:textId="6487CE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R4-2117025</w:t>
            </w:r>
          </w:p>
        </w:tc>
        <w:tc>
          <w:tcPr>
            <w:tcW w:w="0" w:type="auto"/>
          </w:tcPr>
          <w:p w14:paraId="42C3DF11" w14:textId="48FF8E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inter-operability of band n77 extension in US</w:t>
            </w:r>
          </w:p>
        </w:tc>
        <w:tc>
          <w:tcPr>
            <w:tcW w:w="0" w:type="auto"/>
          </w:tcPr>
          <w:p w14:paraId="6F515FF2" w14:textId="0F038D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FDABFC7" w14:textId="166952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FBE8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C60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F7BB26" w14:textId="77777777" w:rsidTr="00AB1096">
        <w:tc>
          <w:tcPr>
            <w:tcW w:w="0" w:type="auto"/>
          </w:tcPr>
          <w:p w14:paraId="106C068C" w14:textId="34D382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R4-2117026</w:t>
            </w:r>
          </w:p>
        </w:tc>
        <w:tc>
          <w:tcPr>
            <w:tcW w:w="0" w:type="auto"/>
          </w:tcPr>
          <w:p w14:paraId="1B43E721" w14:textId="31510F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RAN4 on MU work for FR1 TRP TRS WI</w:t>
            </w:r>
          </w:p>
        </w:tc>
        <w:tc>
          <w:tcPr>
            <w:tcW w:w="0" w:type="auto"/>
          </w:tcPr>
          <w:p w14:paraId="17068E4B" w14:textId="0DC829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18D9AA6" w14:textId="52E8FF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72D6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AF0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558A49" w14:textId="77777777" w:rsidTr="00AB1096">
        <w:tc>
          <w:tcPr>
            <w:tcW w:w="0" w:type="auto"/>
          </w:tcPr>
          <w:p w14:paraId="65258621" w14:textId="2EA6EC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R4-2117027</w:t>
            </w:r>
          </w:p>
        </w:tc>
        <w:tc>
          <w:tcPr>
            <w:tcW w:w="0" w:type="auto"/>
          </w:tcPr>
          <w:p w14:paraId="6B97983F" w14:textId="54D1D6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RAN4 on LTE REFSENS Exceptions Simplification</w:t>
            </w:r>
          </w:p>
        </w:tc>
        <w:tc>
          <w:tcPr>
            <w:tcW w:w="0" w:type="auto"/>
          </w:tcPr>
          <w:p w14:paraId="31B8972F" w14:textId="1121B4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18CA7F0" w14:textId="551CFA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136F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8A0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A889A0" w14:textId="77777777" w:rsidTr="00AB1096">
        <w:tc>
          <w:tcPr>
            <w:tcW w:w="0" w:type="auto"/>
          </w:tcPr>
          <w:p w14:paraId="28E2F499" w14:textId="7DB479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R4-2117028</w:t>
            </w:r>
          </w:p>
        </w:tc>
        <w:tc>
          <w:tcPr>
            <w:tcW w:w="0" w:type="auto"/>
          </w:tcPr>
          <w:p w14:paraId="25CE55EB" w14:textId="0FB423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MSG TFES on the editorial issues of 5G-NR UE specifications in TSG RAN WG5 &amp; TSG RAN WG4</w:t>
            </w:r>
          </w:p>
        </w:tc>
        <w:tc>
          <w:tcPr>
            <w:tcW w:w="0" w:type="auto"/>
          </w:tcPr>
          <w:p w14:paraId="77C2E505" w14:textId="0CB259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AD8EA0E" w14:textId="31170C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7CA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6C2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FE6D59" w14:textId="77777777" w:rsidTr="00AB1096">
        <w:tc>
          <w:tcPr>
            <w:tcW w:w="0" w:type="auto"/>
          </w:tcPr>
          <w:p w14:paraId="253CED54" w14:textId="2CB5B3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R4-2117029</w:t>
            </w:r>
          </w:p>
        </w:tc>
        <w:tc>
          <w:tcPr>
            <w:tcW w:w="0" w:type="auto"/>
          </w:tcPr>
          <w:p w14:paraId="2D696E02" w14:textId="51B4B4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AMPR edge RB allocation for NS</w:t>
            </w:r>
          </w:p>
        </w:tc>
        <w:tc>
          <w:tcPr>
            <w:tcW w:w="0" w:type="auto"/>
          </w:tcPr>
          <w:p w14:paraId="40AE08EF" w14:textId="1C6B72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F999A3A" w14:textId="6101FE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BEA8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DFD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78794D" w14:textId="77777777" w:rsidTr="00AB1096">
        <w:tc>
          <w:tcPr>
            <w:tcW w:w="0" w:type="auto"/>
          </w:tcPr>
          <w:p w14:paraId="66502E1C" w14:textId="27D23E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R4-2117030</w:t>
            </w:r>
          </w:p>
        </w:tc>
        <w:tc>
          <w:tcPr>
            <w:tcW w:w="0" w:type="auto"/>
          </w:tcPr>
          <w:p w14:paraId="2D05D651" w14:textId="47AC6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APT on frequency arrangements for IMT in the band 470 – 703 MHz</w:t>
            </w:r>
          </w:p>
        </w:tc>
        <w:tc>
          <w:tcPr>
            <w:tcW w:w="0" w:type="auto"/>
          </w:tcPr>
          <w:p w14:paraId="53FBBBB7" w14:textId="3B5F6A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7B5D3099" w14:textId="56948F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E44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AE5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0A8323" w14:textId="77777777" w:rsidTr="00AB1096">
        <w:tc>
          <w:tcPr>
            <w:tcW w:w="0" w:type="auto"/>
          </w:tcPr>
          <w:p w14:paraId="12B8F3D9" w14:textId="5955AB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R4-2117031</w:t>
            </w:r>
          </w:p>
        </w:tc>
        <w:tc>
          <w:tcPr>
            <w:tcW w:w="0" w:type="auto"/>
          </w:tcPr>
          <w:p w14:paraId="5C6F90FD" w14:textId="4698D3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 coexistence simulation results for 60 GHz  </w:t>
            </w:r>
          </w:p>
        </w:tc>
        <w:tc>
          <w:tcPr>
            <w:tcW w:w="0" w:type="auto"/>
          </w:tcPr>
          <w:p w14:paraId="3F1A2CDA" w14:textId="6FFBA5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A377318" w14:textId="240CBD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75F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3A92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28F794" w14:textId="77777777" w:rsidTr="00AB1096">
        <w:tc>
          <w:tcPr>
            <w:tcW w:w="0" w:type="auto"/>
          </w:tcPr>
          <w:p w14:paraId="5564E4C1" w14:textId="07AECE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R4-2117032</w:t>
            </w:r>
          </w:p>
        </w:tc>
        <w:tc>
          <w:tcPr>
            <w:tcW w:w="0" w:type="auto"/>
          </w:tcPr>
          <w:p w14:paraId="1AA8989B" w14:textId="582CF1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37.717-51-11: DC_1-7-20-28-32_n3</w:t>
            </w:r>
          </w:p>
        </w:tc>
        <w:tc>
          <w:tcPr>
            <w:tcW w:w="0" w:type="auto"/>
          </w:tcPr>
          <w:p w14:paraId="50F339A4" w14:textId="4F454E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1DF71F6C" w14:textId="30E200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7D39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C06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82EF2E" w14:textId="77777777" w:rsidTr="00AB1096">
        <w:tc>
          <w:tcPr>
            <w:tcW w:w="0" w:type="auto"/>
          </w:tcPr>
          <w:p w14:paraId="225C7A85" w14:textId="331E8F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R4-2117033</w:t>
            </w:r>
          </w:p>
        </w:tc>
        <w:tc>
          <w:tcPr>
            <w:tcW w:w="0" w:type="auto"/>
          </w:tcPr>
          <w:p w14:paraId="50D511FD" w14:textId="3663C4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DC_1-8-20_n28</w:t>
            </w:r>
          </w:p>
        </w:tc>
        <w:tc>
          <w:tcPr>
            <w:tcW w:w="0" w:type="auto"/>
          </w:tcPr>
          <w:p w14:paraId="191FF04D" w14:textId="2C694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79528832" w14:textId="5DDCE4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3FD8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90E36" w14:textId="7E3D1A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R4-2119793</w:t>
            </w:r>
          </w:p>
        </w:tc>
      </w:tr>
      <w:tr w:rsidR="00AB1096" w14:paraId="429A9E7B" w14:textId="77777777" w:rsidTr="00AB1096">
        <w:tc>
          <w:tcPr>
            <w:tcW w:w="0" w:type="auto"/>
          </w:tcPr>
          <w:p w14:paraId="707B0B3D" w14:textId="40BEB6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R4-2117034</w:t>
            </w:r>
          </w:p>
        </w:tc>
        <w:tc>
          <w:tcPr>
            <w:tcW w:w="0" w:type="auto"/>
          </w:tcPr>
          <w:p w14:paraId="3B6B18A6" w14:textId="6F622F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DC_1-7-8-20_n28</w:t>
            </w:r>
          </w:p>
        </w:tc>
        <w:tc>
          <w:tcPr>
            <w:tcW w:w="0" w:type="auto"/>
          </w:tcPr>
          <w:p w14:paraId="169D6AF4" w14:textId="24B31C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01CD388" w14:textId="066599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EBC7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E4ADB" w14:textId="02AF5B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R4-2119794</w:t>
            </w:r>
          </w:p>
        </w:tc>
      </w:tr>
      <w:tr w:rsidR="00AB1096" w14:paraId="0D80185E" w14:textId="77777777" w:rsidTr="00AB1096">
        <w:tc>
          <w:tcPr>
            <w:tcW w:w="0" w:type="auto"/>
          </w:tcPr>
          <w:p w14:paraId="128FC692" w14:textId="063378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R4-2117035</w:t>
            </w:r>
          </w:p>
        </w:tc>
        <w:tc>
          <w:tcPr>
            <w:tcW w:w="0" w:type="auto"/>
          </w:tcPr>
          <w:p w14:paraId="30C19A6B" w14:textId="7FA1F8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Issues to be addressed in Low MSD WI</w:t>
            </w:r>
          </w:p>
        </w:tc>
        <w:tc>
          <w:tcPr>
            <w:tcW w:w="0" w:type="auto"/>
          </w:tcPr>
          <w:p w14:paraId="0E4DCA60" w14:textId="03C9FC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596DA3" w14:textId="76F58B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CFD8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F57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159B99" w14:textId="77777777" w:rsidTr="00AB1096">
        <w:tc>
          <w:tcPr>
            <w:tcW w:w="0" w:type="auto"/>
          </w:tcPr>
          <w:p w14:paraId="50321D86" w14:textId="3BFEFE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R4-2117036</w:t>
            </w:r>
          </w:p>
        </w:tc>
        <w:tc>
          <w:tcPr>
            <w:tcW w:w="0" w:type="auto"/>
          </w:tcPr>
          <w:p w14:paraId="2DA374BF" w14:textId="407708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Low MSD for CA and DC band combinations</w:t>
            </w:r>
          </w:p>
        </w:tc>
        <w:tc>
          <w:tcPr>
            <w:tcW w:w="0" w:type="auto"/>
          </w:tcPr>
          <w:p w14:paraId="72C29FC5" w14:textId="3180F0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784759" w14:textId="3A991B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455E1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044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9204C1" w14:textId="77777777" w:rsidTr="00AB1096">
        <w:tc>
          <w:tcPr>
            <w:tcW w:w="0" w:type="auto"/>
          </w:tcPr>
          <w:p w14:paraId="45B0182D" w14:textId="14CD4D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R4-2117037</w:t>
            </w:r>
          </w:p>
        </w:tc>
        <w:tc>
          <w:tcPr>
            <w:tcW w:w="0" w:type="auto"/>
          </w:tcPr>
          <w:p w14:paraId="0F9C40C1" w14:textId="231216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default Tx-Rx spacing for NR Band n24</w:t>
            </w:r>
          </w:p>
        </w:tc>
        <w:tc>
          <w:tcPr>
            <w:tcW w:w="0" w:type="auto"/>
          </w:tcPr>
          <w:p w14:paraId="786CEDBF" w14:textId="07F56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5E9BD17" w14:textId="6D22B4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307C2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AA7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586B67" w14:textId="77777777" w:rsidTr="00AB1096">
        <w:tc>
          <w:tcPr>
            <w:tcW w:w="0" w:type="auto"/>
          </w:tcPr>
          <w:p w14:paraId="5B8FED6E" w14:textId="361D10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R4-2117038</w:t>
            </w:r>
          </w:p>
        </w:tc>
        <w:tc>
          <w:tcPr>
            <w:tcW w:w="0" w:type="auto"/>
          </w:tcPr>
          <w:p w14:paraId="3B948188" w14:textId="141D66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CA_n41-n48</w:t>
            </w:r>
          </w:p>
        </w:tc>
        <w:tc>
          <w:tcPr>
            <w:tcW w:w="0" w:type="auto"/>
          </w:tcPr>
          <w:p w14:paraId="4B3A1FD0" w14:textId="46DED4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FE34D80" w14:textId="6D96D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0E0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4991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AAD22A" w14:textId="77777777" w:rsidTr="00AB1096">
        <w:tc>
          <w:tcPr>
            <w:tcW w:w="0" w:type="auto"/>
          </w:tcPr>
          <w:p w14:paraId="52D13CE5" w14:textId="534D5B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R4-2117039</w:t>
            </w:r>
          </w:p>
        </w:tc>
        <w:tc>
          <w:tcPr>
            <w:tcW w:w="0" w:type="auto"/>
          </w:tcPr>
          <w:p w14:paraId="401A100F" w14:textId="59C085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CA_n24-n41-n48 combinations</w:t>
            </w:r>
          </w:p>
        </w:tc>
        <w:tc>
          <w:tcPr>
            <w:tcW w:w="0" w:type="auto"/>
          </w:tcPr>
          <w:p w14:paraId="42E6D462" w14:textId="49C9B0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C6E91A3" w14:textId="59957A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D5F2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C4317A" w14:textId="568455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R4-2119754</w:t>
            </w:r>
          </w:p>
        </w:tc>
      </w:tr>
      <w:tr w:rsidR="00AB1096" w14:paraId="6ED1360A" w14:textId="77777777" w:rsidTr="00AB1096">
        <w:tc>
          <w:tcPr>
            <w:tcW w:w="0" w:type="auto"/>
          </w:tcPr>
          <w:p w14:paraId="56539679" w14:textId="6B131C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R4-2117040</w:t>
            </w:r>
          </w:p>
        </w:tc>
        <w:tc>
          <w:tcPr>
            <w:tcW w:w="0" w:type="auto"/>
          </w:tcPr>
          <w:p w14:paraId="5FC088C8" w14:textId="57300F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CA_n24-n48-n77 combinations</w:t>
            </w:r>
          </w:p>
        </w:tc>
        <w:tc>
          <w:tcPr>
            <w:tcW w:w="0" w:type="auto"/>
          </w:tcPr>
          <w:p w14:paraId="784C3EEA" w14:textId="69C708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016842E" w14:textId="138B2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D9A5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3F3EB" w14:textId="5B5E23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R4-2119755</w:t>
            </w:r>
          </w:p>
        </w:tc>
      </w:tr>
      <w:tr w:rsidR="00AB1096" w14:paraId="616B5E3E" w14:textId="77777777" w:rsidTr="00AB1096">
        <w:tc>
          <w:tcPr>
            <w:tcW w:w="0" w:type="auto"/>
          </w:tcPr>
          <w:p w14:paraId="0979381C" w14:textId="6F0B6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R4-2117041</w:t>
            </w:r>
          </w:p>
        </w:tc>
        <w:tc>
          <w:tcPr>
            <w:tcW w:w="0" w:type="auto"/>
          </w:tcPr>
          <w:p w14:paraId="0A6A3D34" w14:textId="244F68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CA_n24-n41-n77 combinations</w:t>
            </w:r>
          </w:p>
        </w:tc>
        <w:tc>
          <w:tcPr>
            <w:tcW w:w="0" w:type="auto"/>
          </w:tcPr>
          <w:p w14:paraId="28BA9BC1" w14:textId="156837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9F606DE" w14:textId="5A19F3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723E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96102" w14:textId="30A3E3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R4-2119760</w:t>
            </w:r>
          </w:p>
        </w:tc>
      </w:tr>
      <w:tr w:rsidR="00AB1096" w14:paraId="10129CEC" w14:textId="77777777" w:rsidTr="00AB1096">
        <w:tc>
          <w:tcPr>
            <w:tcW w:w="0" w:type="auto"/>
          </w:tcPr>
          <w:p w14:paraId="23081B6B" w14:textId="351AB5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R4-2117042</w:t>
            </w:r>
          </w:p>
        </w:tc>
        <w:tc>
          <w:tcPr>
            <w:tcW w:w="0" w:type="auto"/>
          </w:tcPr>
          <w:p w14:paraId="0910AAF8" w14:textId="5CA320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CA_n24-n41-n48 combinations</w:t>
            </w:r>
          </w:p>
        </w:tc>
        <w:tc>
          <w:tcPr>
            <w:tcW w:w="0" w:type="auto"/>
          </w:tcPr>
          <w:p w14:paraId="5F7BB06D" w14:textId="79194E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72C389D" w14:textId="5AD547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84B1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9E714" w14:textId="432EA5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R4-2119761</w:t>
            </w:r>
          </w:p>
        </w:tc>
      </w:tr>
      <w:tr w:rsidR="00AB1096" w14:paraId="0F80E229" w14:textId="77777777" w:rsidTr="00AB1096">
        <w:tc>
          <w:tcPr>
            <w:tcW w:w="0" w:type="auto"/>
          </w:tcPr>
          <w:p w14:paraId="6C8FA776" w14:textId="5E7100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R4-2117043</w:t>
            </w:r>
          </w:p>
        </w:tc>
        <w:tc>
          <w:tcPr>
            <w:tcW w:w="0" w:type="auto"/>
          </w:tcPr>
          <w:p w14:paraId="5E183F8B" w14:textId="3022C0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adding A-MPR for LTE Band 24 for UE categories M1 and M2 </w:t>
            </w:r>
          </w:p>
        </w:tc>
        <w:tc>
          <w:tcPr>
            <w:tcW w:w="0" w:type="auto"/>
          </w:tcPr>
          <w:p w14:paraId="634AA411" w14:textId="403682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1850195" w14:textId="062F24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9A90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594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384B1C" w14:textId="77777777" w:rsidTr="00AB1096">
        <w:tc>
          <w:tcPr>
            <w:tcW w:w="0" w:type="auto"/>
          </w:tcPr>
          <w:p w14:paraId="7B22D36A" w14:textId="5BA621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R4-2117044</w:t>
            </w:r>
          </w:p>
        </w:tc>
        <w:tc>
          <w:tcPr>
            <w:tcW w:w="0" w:type="auto"/>
          </w:tcPr>
          <w:p w14:paraId="02158A77" w14:textId="0F600B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default Tx-Rx spacing for LTE band 24</w:t>
            </w:r>
          </w:p>
        </w:tc>
        <w:tc>
          <w:tcPr>
            <w:tcW w:w="0" w:type="auto"/>
          </w:tcPr>
          <w:p w14:paraId="0F6D9B93" w14:textId="72A281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AF60D8C" w14:textId="5F5A7A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72BF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928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BF0CEA" w14:textId="77777777" w:rsidTr="00AB1096">
        <w:tc>
          <w:tcPr>
            <w:tcW w:w="0" w:type="auto"/>
          </w:tcPr>
          <w:p w14:paraId="1CDECAFA" w14:textId="4D5F4B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R4-2117045</w:t>
            </w:r>
          </w:p>
        </w:tc>
        <w:tc>
          <w:tcPr>
            <w:tcW w:w="0" w:type="auto"/>
          </w:tcPr>
          <w:p w14:paraId="2A1D93DE" w14:textId="5BD75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clarify default Tx-Rx spacing for LTE band 24 </w:t>
            </w:r>
          </w:p>
        </w:tc>
        <w:tc>
          <w:tcPr>
            <w:tcW w:w="0" w:type="auto"/>
          </w:tcPr>
          <w:p w14:paraId="4BBE6438" w14:textId="7012C9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2179780" w14:textId="1BD4A1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1BFD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DB65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2E0EEB" w14:textId="77777777" w:rsidTr="00AB1096">
        <w:tc>
          <w:tcPr>
            <w:tcW w:w="0" w:type="auto"/>
          </w:tcPr>
          <w:p w14:paraId="3CB9985C" w14:textId="4FFF17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R4-2117046</w:t>
            </w:r>
          </w:p>
        </w:tc>
        <w:tc>
          <w:tcPr>
            <w:tcW w:w="0" w:type="auto"/>
          </w:tcPr>
          <w:p w14:paraId="3716C65B" w14:textId="082610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clarify default Tx-Rx spacing for LTE band 24 </w:t>
            </w:r>
          </w:p>
        </w:tc>
        <w:tc>
          <w:tcPr>
            <w:tcW w:w="0" w:type="auto"/>
          </w:tcPr>
          <w:p w14:paraId="7FC46F17" w14:textId="374445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DE6C3FC" w14:textId="5135D4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F973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04D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6CD74C" w14:textId="77777777" w:rsidTr="00AB1096">
        <w:tc>
          <w:tcPr>
            <w:tcW w:w="0" w:type="auto"/>
          </w:tcPr>
          <w:p w14:paraId="5472E1AA" w14:textId="148C60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R4-2117047</w:t>
            </w:r>
          </w:p>
        </w:tc>
        <w:tc>
          <w:tcPr>
            <w:tcW w:w="0" w:type="auto"/>
          </w:tcPr>
          <w:p w14:paraId="564814F1" w14:textId="684C58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clarify default Tx-Rx spacing for LTE band 24 </w:t>
            </w:r>
          </w:p>
        </w:tc>
        <w:tc>
          <w:tcPr>
            <w:tcW w:w="0" w:type="auto"/>
          </w:tcPr>
          <w:p w14:paraId="265847C1" w14:textId="53E7AD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3C587AA" w14:textId="79E972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F242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E836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A6D0CE" w14:textId="77777777" w:rsidTr="00AB1096">
        <w:tc>
          <w:tcPr>
            <w:tcW w:w="0" w:type="auto"/>
          </w:tcPr>
          <w:p w14:paraId="32B2D8A0" w14:textId="04A56F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R4-2117048</w:t>
            </w:r>
          </w:p>
        </w:tc>
        <w:tc>
          <w:tcPr>
            <w:tcW w:w="0" w:type="auto"/>
          </w:tcPr>
          <w:p w14:paraId="122D4A2B" w14:textId="59C143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clarify default Tx-Rx spacing for LTE band 24 </w:t>
            </w:r>
          </w:p>
        </w:tc>
        <w:tc>
          <w:tcPr>
            <w:tcW w:w="0" w:type="auto"/>
          </w:tcPr>
          <w:p w14:paraId="6E831781" w14:textId="66356A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6299F6F" w14:textId="2A3A7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D62A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2E63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E0FCE6" w14:textId="77777777" w:rsidTr="00AB1096">
        <w:tc>
          <w:tcPr>
            <w:tcW w:w="0" w:type="auto"/>
          </w:tcPr>
          <w:p w14:paraId="57C0BFF5" w14:textId="1352CC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R4-2117049</w:t>
            </w:r>
          </w:p>
        </w:tc>
        <w:tc>
          <w:tcPr>
            <w:tcW w:w="0" w:type="auto"/>
          </w:tcPr>
          <w:p w14:paraId="1890EE4D" w14:textId="6A8BD9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clarify default Tx-Rx spacing for LTE band 24 </w:t>
            </w:r>
          </w:p>
        </w:tc>
        <w:tc>
          <w:tcPr>
            <w:tcW w:w="0" w:type="auto"/>
          </w:tcPr>
          <w:p w14:paraId="0B12C0B7" w14:textId="122FF2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977DD8E" w14:textId="546C89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7B8F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4908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4C6C9A" w14:textId="77777777" w:rsidTr="00AB1096">
        <w:tc>
          <w:tcPr>
            <w:tcW w:w="0" w:type="auto"/>
          </w:tcPr>
          <w:p w14:paraId="689E7AE9" w14:textId="77EF38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R4-2117050</w:t>
            </w:r>
          </w:p>
        </w:tc>
        <w:tc>
          <w:tcPr>
            <w:tcW w:w="0" w:type="auto"/>
          </w:tcPr>
          <w:p w14:paraId="22DE2027" w14:textId="2F4ABC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clarify default Tx-Rx spacing for LTE band 24 </w:t>
            </w:r>
          </w:p>
        </w:tc>
        <w:tc>
          <w:tcPr>
            <w:tcW w:w="0" w:type="auto"/>
          </w:tcPr>
          <w:p w14:paraId="3E843409" w14:textId="613F0B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0CD1C20" w14:textId="4AAE85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BCF6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3D14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73EDAD" w14:textId="77777777" w:rsidTr="00AB1096">
        <w:tc>
          <w:tcPr>
            <w:tcW w:w="0" w:type="auto"/>
          </w:tcPr>
          <w:p w14:paraId="3378ACBB" w14:textId="4871DC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R4-2117051</w:t>
            </w:r>
          </w:p>
        </w:tc>
        <w:tc>
          <w:tcPr>
            <w:tcW w:w="0" w:type="auto"/>
          </w:tcPr>
          <w:p w14:paraId="37875ACD" w14:textId="531DE5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clarify default Tx-Rx spacing for LTE band 24 </w:t>
            </w:r>
          </w:p>
        </w:tc>
        <w:tc>
          <w:tcPr>
            <w:tcW w:w="0" w:type="auto"/>
          </w:tcPr>
          <w:p w14:paraId="5EB32E48" w14:textId="3D0ABD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B0368C2" w14:textId="6007EF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D6A3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7F5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5B0B02" w14:textId="77777777" w:rsidTr="00AB1096">
        <w:tc>
          <w:tcPr>
            <w:tcW w:w="0" w:type="auto"/>
          </w:tcPr>
          <w:p w14:paraId="339F02A0" w14:textId="6DC208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R4-2117052</w:t>
            </w:r>
          </w:p>
        </w:tc>
        <w:tc>
          <w:tcPr>
            <w:tcW w:w="0" w:type="auto"/>
          </w:tcPr>
          <w:p w14:paraId="76347130" w14:textId="47D82F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requirements specific to the sum method</w:t>
            </w:r>
          </w:p>
        </w:tc>
        <w:tc>
          <w:tcPr>
            <w:tcW w:w="0" w:type="auto"/>
          </w:tcPr>
          <w:p w14:paraId="54E74010" w14:textId="4B9042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9188F1" w14:textId="7861B1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3F6B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45C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92E584" w14:textId="77777777" w:rsidTr="00AB1096">
        <w:tc>
          <w:tcPr>
            <w:tcW w:w="0" w:type="auto"/>
          </w:tcPr>
          <w:p w14:paraId="4C1FE274" w14:textId="2C7BE6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R4-2117053</w:t>
            </w:r>
          </w:p>
        </w:tc>
        <w:tc>
          <w:tcPr>
            <w:tcW w:w="0" w:type="auto"/>
          </w:tcPr>
          <w:p w14:paraId="7E3F5394" w14:textId="2854E4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Feasibility of the sum method for increasing UE power high limit for CA/DC</w:t>
            </w:r>
          </w:p>
        </w:tc>
        <w:tc>
          <w:tcPr>
            <w:tcW w:w="0" w:type="auto"/>
          </w:tcPr>
          <w:p w14:paraId="5E7653FE" w14:textId="5BD8C7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812198" w14:textId="267BE7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0F2BA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365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B0A5E5" w14:textId="77777777" w:rsidTr="00AB1096">
        <w:tc>
          <w:tcPr>
            <w:tcW w:w="0" w:type="auto"/>
          </w:tcPr>
          <w:p w14:paraId="010E4D7D" w14:textId="10D8FC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R4-2117054</w:t>
            </w:r>
          </w:p>
        </w:tc>
        <w:tc>
          <w:tcPr>
            <w:tcW w:w="0" w:type="auto"/>
          </w:tcPr>
          <w:p w14:paraId="1CBF5289" w14:textId="6F60C6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TR 36.8xx "Introduction of upper 700MHz A block E-UTRA band for the US"</w:t>
            </w:r>
          </w:p>
        </w:tc>
        <w:tc>
          <w:tcPr>
            <w:tcW w:w="0" w:type="auto"/>
          </w:tcPr>
          <w:p w14:paraId="72CE05FE" w14:textId="6EB626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64C8DDC4" w14:textId="5D01C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F08D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E9E04" w14:textId="27A0A9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R4-2120024</w:t>
            </w:r>
          </w:p>
        </w:tc>
      </w:tr>
      <w:tr w:rsidR="00AB1096" w14:paraId="6E645FD5" w14:textId="77777777" w:rsidTr="00AB1096">
        <w:tc>
          <w:tcPr>
            <w:tcW w:w="0" w:type="auto"/>
          </w:tcPr>
          <w:p w14:paraId="24E49918" w14:textId="1BBD5C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R4-2117055</w:t>
            </w:r>
          </w:p>
        </w:tc>
        <w:tc>
          <w:tcPr>
            <w:tcW w:w="0" w:type="auto"/>
          </w:tcPr>
          <w:p w14:paraId="70D1E517" w14:textId="4AA1BA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Necessity of BCS5</w:t>
            </w:r>
          </w:p>
        </w:tc>
        <w:tc>
          <w:tcPr>
            <w:tcW w:w="0" w:type="auto"/>
          </w:tcPr>
          <w:p w14:paraId="3F4E861D" w14:textId="3978A2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7BC999" w14:textId="640046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1F1BB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0D9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2E95A4" w14:textId="77777777" w:rsidTr="00AB1096">
        <w:tc>
          <w:tcPr>
            <w:tcW w:w="0" w:type="auto"/>
          </w:tcPr>
          <w:p w14:paraId="4337FB9F" w14:textId="582F8F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R4-2117056</w:t>
            </w:r>
          </w:p>
        </w:tc>
        <w:tc>
          <w:tcPr>
            <w:tcW w:w="0" w:type="auto"/>
          </w:tcPr>
          <w:p w14:paraId="55BCEA29" w14:textId="33970F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BCS5 from 38.101-1</w:t>
            </w:r>
          </w:p>
        </w:tc>
        <w:tc>
          <w:tcPr>
            <w:tcW w:w="0" w:type="auto"/>
          </w:tcPr>
          <w:p w14:paraId="4B701A35" w14:textId="452BEA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AA5200" w14:textId="40D70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188F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EA4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9A3B61" w14:textId="77777777" w:rsidTr="00AB1096">
        <w:tc>
          <w:tcPr>
            <w:tcW w:w="0" w:type="auto"/>
          </w:tcPr>
          <w:p w14:paraId="2682153A" w14:textId="6FE4B5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R4-2117057</w:t>
            </w:r>
          </w:p>
        </w:tc>
        <w:tc>
          <w:tcPr>
            <w:tcW w:w="0" w:type="auto"/>
          </w:tcPr>
          <w:p w14:paraId="6775168D" w14:textId="34262B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BCS5 from 38.101-3</w:t>
            </w:r>
          </w:p>
        </w:tc>
        <w:tc>
          <w:tcPr>
            <w:tcW w:w="0" w:type="auto"/>
          </w:tcPr>
          <w:p w14:paraId="11EF202D" w14:textId="375D25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B228FB" w14:textId="0B7A59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DAD5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822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28014F" w14:textId="77777777" w:rsidTr="00AB1096">
        <w:tc>
          <w:tcPr>
            <w:tcW w:w="0" w:type="auto"/>
          </w:tcPr>
          <w:p w14:paraId="28EBF589" w14:textId="0CC6DB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R4-2117058</w:t>
            </w:r>
          </w:p>
        </w:tc>
        <w:tc>
          <w:tcPr>
            <w:tcW w:w="0" w:type="auto"/>
          </w:tcPr>
          <w:p w14:paraId="7F375AD0" w14:textId="43F04E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of channel numbering to TR 36.8xx : "Introduction of upper 700MHz A block E-UTRA band for the US"</w:t>
            </w:r>
          </w:p>
        </w:tc>
        <w:tc>
          <w:tcPr>
            <w:tcW w:w="0" w:type="auto"/>
          </w:tcPr>
          <w:p w14:paraId="09A3D9CC" w14:textId="74FD3C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6DE720E0" w14:textId="320AE9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E533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EDE9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9DAA1A" w14:textId="77777777" w:rsidTr="00AB1096">
        <w:tc>
          <w:tcPr>
            <w:tcW w:w="0" w:type="auto"/>
          </w:tcPr>
          <w:p w14:paraId="53732CAE" w14:textId="6B93A3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R4-2117059</w:t>
            </w:r>
          </w:p>
        </w:tc>
        <w:tc>
          <w:tcPr>
            <w:tcW w:w="0" w:type="auto"/>
          </w:tcPr>
          <w:p w14:paraId="0485F81D" w14:textId="19F264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of frequency band arrangement to TR 36.8xx : "Introduction of upper 700MHz A block E-UTRA band for the US"</w:t>
            </w:r>
          </w:p>
        </w:tc>
        <w:tc>
          <w:tcPr>
            <w:tcW w:w="0" w:type="auto"/>
          </w:tcPr>
          <w:p w14:paraId="228C2F67" w14:textId="02FE72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7703451A" w14:textId="7672F0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7EE9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D4E6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A603E1" w14:textId="77777777" w:rsidTr="00AB1096">
        <w:tc>
          <w:tcPr>
            <w:tcW w:w="0" w:type="auto"/>
          </w:tcPr>
          <w:p w14:paraId="42CB8005" w14:textId="41EFB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R4-2117060</w:t>
            </w:r>
          </w:p>
        </w:tc>
        <w:tc>
          <w:tcPr>
            <w:tcW w:w="0" w:type="auto"/>
          </w:tcPr>
          <w:p w14:paraId="13FB1BAE" w14:textId="246D6D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of FCC regulatory requirements to TR 36.8xx : "Introduction of upper 700MHz A block E-UTRA band for the US"</w:t>
            </w:r>
          </w:p>
        </w:tc>
        <w:tc>
          <w:tcPr>
            <w:tcW w:w="0" w:type="auto"/>
          </w:tcPr>
          <w:p w14:paraId="2361B037" w14:textId="15006E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75B1E4D3" w14:textId="4CA179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A471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D8F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1BFC99" w14:textId="77777777" w:rsidTr="00AB1096">
        <w:tc>
          <w:tcPr>
            <w:tcW w:w="0" w:type="auto"/>
          </w:tcPr>
          <w:p w14:paraId="299AB0BC" w14:textId="60B651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R4-2117061</w:t>
            </w:r>
          </w:p>
        </w:tc>
        <w:tc>
          <w:tcPr>
            <w:tcW w:w="0" w:type="auto"/>
          </w:tcPr>
          <w:p w14:paraId="2E7ADEC2" w14:textId="4D606B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of adjacent 3GPP bands to TR 36.8xx : "Introduction of upper 700MHz A block E-UTRA band for the US"</w:t>
            </w:r>
          </w:p>
        </w:tc>
        <w:tc>
          <w:tcPr>
            <w:tcW w:w="0" w:type="auto"/>
          </w:tcPr>
          <w:p w14:paraId="3AC096BD" w14:textId="070007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09639779" w14:textId="272D17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B6A3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8DB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34DB2C" w14:textId="77777777" w:rsidTr="00AB1096">
        <w:tc>
          <w:tcPr>
            <w:tcW w:w="0" w:type="auto"/>
          </w:tcPr>
          <w:p w14:paraId="5986DBD8" w14:textId="21C90C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R4-2117062</w:t>
            </w:r>
          </w:p>
        </w:tc>
        <w:tc>
          <w:tcPr>
            <w:tcW w:w="0" w:type="auto"/>
          </w:tcPr>
          <w:p w14:paraId="25ACCD9B" w14:textId="38E37C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of nearby non-3GPP services to TR 36.8xx : "Introduction of upper 700MHz A block E-UTRA band for the US"</w:t>
            </w:r>
          </w:p>
        </w:tc>
        <w:tc>
          <w:tcPr>
            <w:tcW w:w="0" w:type="auto"/>
          </w:tcPr>
          <w:p w14:paraId="71586881" w14:textId="0A376F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67AE1BB7" w14:textId="0BAB66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6A29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D5A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9FD1B3" w14:textId="77777777" w:rsidTr="00AB1096">
        <w:tc>
          <w:tcPr>
            <w:tcW w:w="0" w:type="auto"/>
          </w:tcPr>
          <w:p w14:paraId="63B4D458" w14:textId="3B3C85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R4-2117063</w:t>
            </w:r>
          </w:p>
        </w:tc>
        <w:tc>
          <w:tcPr>
            <w:tcW w:w="0" w:type="auto"/>
          </w:tcPr>
          <w:p w14:paraId="2B4331B3" w14:textId="1BD40E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of list of band specific issues to TR 36.8xx : "Introduction of upper 700MHz A block E-UTRA band for the US"</w:t>
            </w:r>
          </w:p>
        </w:tc>
        <w:tc>
          <w:tcPr>
            <w:tcW w:w="0" w:type="auto"/>
          </w:tcPr>
          <w:p w14:paraId="4BD671EC" w14:textId="3146E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7CDD5907" w14:textId="08DDD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AD49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F3D7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30D759" w14:textId="77777777" w:rsidTr="00AB1096">
        <w:tc>
          <w:tcPr>
            <w:tcW w:w="0" w:type="auto"/>
          </w:tcPr>
          <w:p w14:paraId="4766DD35" w14:textId="70C244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R4-2117064</w:t>
            </w:r>
          </w:p>
        </w:tc>
        <w:tc>
          <w:tcPr>
            <w:tcW w:w="0" w:type="auto"/>
          </w:tcPr>
          <w:p w14:paraId="50412181" w14:textId="67BC74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of UE receiver requirements to TR 36.8xx : "Introduction of upper 700MHz A block E-UTRA band for the US"</w:t>
            </w:r>
          </w:p>
        </w:tc>
        <w:tc>
          <w:tcPr>
            <w:tcW w:w="0" w:type="auto"/>
          </w:tcPr>
          <w:p w14:paraId="6DAF373D" w14:textId="43DA2C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75E71625" w14:textId="23F1A0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D4974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1F5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DFB923" w14:textId="77777777" w:rsidTr="00AB1096">
        <w:tc>
          <w:tcPr>
            <w:tcW w:w="0" w:type="auto"/>
          </w:tcPr>
          <w:p w14:paraId="17810917" w14:textId="5CCE64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R4-2117065</w:t>
            </w:r>
          </w:p>
        </w:tc>
        <w:tc>
          <w:tcPr>
            <w:tcW w:w="0" w:type="auto"/>
          </w:tcPr>
          <w:p w14:paraId="4C46794B" w14:textId="7502E9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of UE transmitter characteristics to TR 36.8xx : "Introduction of upper 700MHz A block E-UTRA band for the US"</w:t>
            </w:r>
          </w:p>
        </w:tc>
        <w:tc>
          <w:tcPr>
            <w:tcW w:w="0" w:type="auto"/>
          </w:tcPr>
          <w:p w14:paraId="46A80617" w14:textId="0BD735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36FE8403" w14:textId="5A1DD8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D1B30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F97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F36F75" w14:textId="77777777" w:rsidTr="00AB1096">
        <w:tc>
          <w:tcPr>
            <w:tcW w:w="0" w:type="auto"/>
          </w:tcPr>
          <w:p w14:paraId="4FBE8451" w14:textId="6A07DA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R4-2117066</w:t>
            </w:r>
          </w:p>
        </w:tc>
        <w:tc>
          <w:tcPr>
            <w:tcW w:w="0" w:type="auto"/>
          </w:tcPr>
          <w:p w14:paraId="5AE6F276" w14:textId="4A50C2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applicability of RB restriction for n39 and n98</w:t>
            </w:r>
          </w:p>
        </w:tc>
        <w:tc>
          <w:tcPr>
            <w:tcW w:w="0" w:type="auto"/>
          </w:tcPr>
          <w:p w14:paraId="68F08D4E" w14:textId="174C3C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69CD83" w14:textId="62CB4A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FE15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7F19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8ECDD9" w14:textId="77777777" w:rsidTr="00AB1096">
        <w:tc>
          <w:tcPr>
            <w:tcW w:w="0" w:type="auto"/>
          </w:tcPr>
          <w:p w14:paraId="6791452A" w14:textId="6F7BDC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R4-2117067</w:t>
            </w:r>
          </w:p>
        </w:tc>
        <w:tc>
          <w:tcPr>
            <w:tcW w:w="0" w:type="auto"/>
          </w:tcPr>
          <w:p w14:paraId="4B17532B" w14:textId="7DD12A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 on air-to-ground network for NR</w:t>
            </w:r>
          </w:p>
        </w:tc>
        <w:tc>
          <w:tcPr>
            <w:tcW w:w="0" w:type="auto"/>
          </w:tcPr>
          <w:p w14:paraId="58DE7C93" w14:textId="5C52FF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A5DF914" w14:textId="7725DF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22960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1F3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A4C57A" w14:textId="77777777" w:rsidTr="00AB1096">
        <w:tc>
          <w:tcPr>
            <w:tcW w:w="0" w:type="auto"/>
          </w:tcPr>
          <w:p w14:paraId="14512596" w14:textId="5138C5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R4-2117068</w:t>
            </w:r>
          </w:p>
        </w:tc>
        <w:tc>
          <w:tcPr>
            <w:tcW w:w="0" w:type="auto"/>
          </w:tcPr>
          <w:p w14:paraId="081BB97F" w14:textId="09EFDE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air-to-ground network for NR</w:t>
            </w:r>
          </w:p>
        </w:tc>
        <w:tc>
          <w:tcPr>
            <w:tcW w:w="0" w:type="auto"/>
          </w:tcPr>
          <w:p w14:paraId="2AA7F3FC" w14:textId="5238C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847E2E4" w14:textId="6696F4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8D7FE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0AF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F6418D" w14:textId="77777777" w:rsidTr="00AB1096">
        <w:tc>
          <w:tcPr>
            <w:tcW w:w="0" w:type="auto"/>
          </w:tcPr>
          <w:p w14:paraId="6E702346" w14:textId="663D86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R4-2117069</w:t>
            </w:r>
          </w:p>
        </w:tc>
        <w:tc>
          <w:tcPr>
            <w:tcW w:w="0" w:type="auto"/>
          </w:tcPr>
          <w:p w14:paraId="5F062F29" w14:textId="61648D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WID on Home Base Station for NR</w:t>
            </w:r>
          </w:p>
        </w:tc>
        <w:tc>
          <w:tcPr>
            <w:tcW w:w="0" w:type="auto"/>
          </w:tcPr>
          <w:p w14:paraId="0B4C261E" w14:textId="6994CA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35F07CC" w14:textId="0C3504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BAC7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DAB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95EA13" w14:textId="77777777" w:rsidTr="00AB1096">
        <w:tc>
          <w:tcPr>
            <w:tcW w:w="0" w:type="auto"/>
          </w:tcPr>
          <w:p w14:paraId="7635301F" w14:textId="2341AA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R4-2117070</w:t>
            </w:r>
          </w:p>
        </w:tc>
        <w:tc>
          <w:tcPr>
            <w:tcW w:w="0" w:type="auto"/>
          </w:tcPr>
          <w:p w14:paraId="71840BCC" w14:textId="293020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Home Base Station for NR</w:t>
            </w:r>
          </w:p>
        </w:tc>
        <w:tc>
          <w:tcPr>
            <w:tcW w:w="0" w:type="auto"/>
          </w:tcPr>
          <w:p w14:paraId="71C578BC" w14:textId="36623D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FB5A63A" w14:textId="71D4A7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B6E8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219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53A756" w14:textId="77777777" w:rsidTr="00AB1096">
        <w:tc>
          <w:tcPr>
            <w:tcW w:w="0" w:type="auto"/>
          </w:tcPr>
          <w:p w14:paraId="795BDCCD" w14:textId="4E4754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R4-2117071</w:t>
            </w:r>
          </w:p>
        </w:tc>
        <w:tc>
          <w:tcPr>
            <w:tcW w:w="0" w:type="auto"/>
          </w:tcPr>
          <w:p w14:paraId="543295EA" w14:textId="218281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37.717-11-11_DC_n28A_34A</w:t>
            </w:r>
          </w:p>
        </w:tc>
        <w:tc>
          <w:tcPr>
            <w:tcW w:w="0" w:type="auto"/>
          </w:tcPr>
          <w:p w14:paraId="33AE0C26" w14:textId="269DD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3714D4FD" w14:textId="0F63E7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3BB6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E13F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99E36B" w14:textId="77777777" w:rsidTr="00AB1096">
        <w:tc>
          <w:tcPr>
            <w:tcW w:w="0" w:type="auto"/>
          </w:tcPr>
          <w:p w14:paraId="17D72BDA" w14:textId="5DB65D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R4-2117072</w:t>
            </w:r>
          </w:p>
        </w:tc>
        <w:tc>
          <w:tcPr>
            <w:tcW w:w="0" w:type="auto"/>
          </w:tcPr>
          <w:p w14:paraId="34B9F594" w14:textId="382386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37.717-11-11_DC_n28A_39A</w:t>
            </w:r>
          </w:p>
        </w:tc>
        <w:tc>
          <w:tcPr>
            <w:tcW w:w="0" w:type="auto"/>
          </w:tcPr>
          <w:p w14:paraId="5D0F0F1F" w14:textId="45F3CB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25C408BB" w14:textId="34D7E5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8FBA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1C0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A10F71" w14:textId="77777777" w:rsidTr="00AB1096">
        <w:tc>
          <w:tcPr>
            <w:tcW w:w="0" w:type="auto"/>
          </w:tcPr>
          <w:p w14:paraId="74132FD9" w14:textId="52DA21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R4-2117073</w:t>
            </w:r>
          </w:p>
        </w:tc>
        <w:tc>
          <w:tcPr>
            <w:tcW w:w="0" w:type="auto"/>
          </w:tcPr>
          <w:p w14:paraId="1F1F7A84" w14:textId="153919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37.717-11-11_DC_n28A_3C</w:t>
            </w:r>
          </w:p>
        </w:tc>
        <w:tc>
          <w:tcPr>
            <w:tcW w:w="0" w:type="auto"/>
          </w:tcPr>
          <w:p w14:paraId="15ABD5F9" w14:textId="4A95A5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7C3C77E3" w14:textId="6A06FE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D035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BE5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FBF8D9" w14:textId="77777777" w:rsidTr="00AB1096">
        <w:tc>
          <w:tcPr>
            <w:tcW w:w="0" w:type="auto"/>
          </w:tcPr>
          <w:p w14:paraId="06F7812B" w14:textId="58866E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R4-2117074</w:t>
            </w:r>
          </w:p>
        </w:tc>
        <w:tc>
          <w:tcPr>
            <w:tcW w:w="0" w:type="auto"/>
          </w:tcPr>
          <w:p w14:paraId="6023125B" w14:textId="384184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37.717-11-11_DC_n28A_34B</w:t>
            </w:r>
          </w:p>
        </w:tc>
        <w:tc>
          <w:tcPr>
            <w:tcW w:w="0" w:type="auto"/>
          </w:tcPr>
          <w:p w14:paraId="3C840EB1" w14:textId="448A62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313469C7" w14:textId="0BE4D6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CACA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B7A3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0CC7EF" w14:textId="77777777" w:rsidTr="00AB1096">
        <w:tc>
          <w:tcPr>
            <w:tcW w:w="0" w:type="auto"/>
          </w:tcPr>
          <w:p w14:paraId="12184AD9" w14:textId="1A5EEB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R4-2117075</w:t>
            </w:r>
          </w:p>
        </w:tc>
        <w:tc>
          <w:tcPr>
            <w:tcW w:w="0" w:type="auto"/>
          </w:tcPr>
          <w:p w14:paraId="48FC2A7E" w14:textId="46769E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37.717-11-11_DC_n28A_39C</w:t>
            </w:r>
          </w:p>
        </w:tc>
        <w:tc>
          <w:tcPr>
            <w:tcW w:w="0" w:type="auto"/>
          </w:tcPr>
          <w:p w14:paraId="0CF6FE71" w14:textId="4FA2DC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7A8BE048" w14:textId="35EF9B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32822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149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31FF8E" w14:textId="77777777" w:rsidTr="00AB1096">
        <w:tc>
          <w:tcPr>
            <w:tcW w:w="0" w:type="auto"/>
          </w:tcPr>
          <w:p w14:paraId="120870B8" w14:textId="4225C4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R4-2117076</w:t>
            </w:r>
          </w:p>
        </w:tc>
        <w:tc>
          <w:tcPr>
            <w:tcW w:w="0" w:type="auto"/>
          </w:tcPr>
          <w:p w14:paraId="68D8FD23" w14:textId="3DDF12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37.717-11-11_DC_n28A_40C</w:t>
            </w:r>
          </w:p>
        </w:tc>
        <w:tc>
          <w:tcPr>
            <w:tcW w:w="0" w:type="auto"/>
          </w:tcPr>
          <w:p w14:paraId="67740DB1" w14:textId="31E5A6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6A3E214E" w14:textId="5229A5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909D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CF4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6C9FA4" w14:textId="77777777" w:rsidTr="00AB1096">
        <w:tc>
          <w:tcPr>
            <w:tcW w:w="0" w:type="auto"/>
          </w:tcPr>
          <w:p w14:paraId="1FE1CB77" w14:textId="4D3554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R4-2117077</w:t>
            </w:r>
          </w:p>
        </w:tc>
        <w:tc>
          <w:tcPr>
            <w:tcW w:w="0" w:type="auto"/>
          </w:tcPr>
          <w:p w14:paraId="3447647B" w14:textId="11ED4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31E68AC4" w14:textId="57A547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665100" w14:textId="7AB986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43E58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2BA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72B6F6" w14:textId="77777777" w:rsidTr="00AB1096">
        <w:tc>
          <w:tcPr>
            <w:tcW w:w="0" w:type="auto"/>
          </w:tcPr>
          <w:p w14:paraId="3B382B91" w14:textId="0AE1EA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R4-2117078</w:t>
            </w:r>
          </w:p>
        </w:tc>
        <w:tc>
          <w:tcPr>
            <w:tcW w:w="0" w:type="auto"/>
          </w:tcPr>
          <w:p w14:paraId="74EC299F" w14:textId="17ED7F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 on air-to-ground network for NR</w:t>
            </w:r>
          </w:p>
        </w:tc>
        <w:tc>
          <w:tcPr>
            <w:tcW w:w="0" w:type="auto"/>
          </w:tcPr>
          <w:p w14:paraId="2305B1B3" w14:textId="0D358D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C7EDA19" w14:textId="5A7FC7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981C2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240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D5C02B" w14:textId="77777777" w:rsidTr="00AB1096">
        <w:tc>
          <w:tcPr>
            <w:tcW w:w="0" w:type="auto"/>
          </w:tcPr>
          <w:p w14:paraId="38A1C943" w14:textId="083A06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R4-2117079</w:t>
            </w:r>
          </w:p>
        </w:tc>
        <w:tc>
          <w:tcPr>
            <w:tcW w:w="0" w:type="auto"/>
          </w:tcPr>
          <w:p w14:paraId="31B2D64C" w14:textId="352447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air-to-ground network for NR</w:t>
            </w:r>
          </w:p>
        </w:tc>
        <w:tc>
          <w:tcPr>
            <w:tcW w:w="0" w:type="auto"/>
          </w:tcPr>
          <w:p w14:paraId="34D3FBF9" w14:textId="4BDA05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3765B8B" w14:textId="060A38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EA2C6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A22E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B8EAE9" w14:textId="77777777" w:rsidTr="00AB1096">
        <w:tc>
          <w:tcPr>
            <w:tcW w:w="0" w:type="auto"/>
          </w:tcPr>
          <w:p w14:paraId="7EF371DA" w14:textId="2318F6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R4-2117080</w:t>
            </w:r>
          </w:p>
        </w:tc>
        <w:tc>
          <w:tcPr>
            <w:tcW w:w="0" w:type="auto"/>
          </w:tcPr>
          <w:p w14:paraId="5C63ABBC" w14:textId="0FA4A2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WID on Home Base Station for NR</w:t>
            </w:r>
          </w:p>
        </w:tc>
        <w:tc>
          <w:tcPr>
            <w:tcW w:w="0" w:type="auto"/>
          </w:tcPr>
          <w:p w14:paraId="76C028BB" w14:textId="3A0458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4E77B2E" w14:textId="53C5C0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F6D67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F16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547066" w14:textId="77777777" w:rsidTr="00AB1096">
        <w:tc>
          <w:tcPr>
            <w:tcW w:w="0" w:type="auto"/>
          </w:tcPr>
          <w:p w14:paraId="47E9C79F" w14:textId="5368E1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R4-2117081</w:t>
            </w:r>
          </w:p>
        </w:tc>
        <w:tc>
          <w:tcPr>
            <w:tcW w:w="0" w:type="auto"/>
          </w:tcPr>
          <w:p w14:paraId="6E9BFD9E" w14:textId="799474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Home Base Station for NR</w:t>
            </w:r>
          </w:p>
        </w:tc>
        <w:tc>
          <w:tcPr>
            <w:tcW w:w="0" w:type="auto"/>
          </w:tcPr>
          <w:p w14:paraId="715D94F3" w14:textId="4F3934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E28268A" w14:textId="60AB18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55B44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1E1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38B062" w14:textId="77777777" w:rsidTr="00AB1096">
        <w:tc>
          <w:tcPr>
            <w:tcW w:w="0" w:type="auto"/>
          </w:tcPr>
          <w:p w14:paraId="3D1891F0" w14:textId="6ED386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R4-2117082</w:t>
            </w:r>
          </w:p>
        </w:tc>
        <w:tc>
          <w:tcPr>
            <w:tcW w:w="0" w:type="auto"/>
          </w:tcPr>
          <w:p w14:paraId="72A3690B" w14:textId="43E93E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37.717-11-11_DC_n28A_34A</w:t>
            </w:r>
          </w:p>
        </w:tc>
        <w:tc>
          <w:tcPr>
            <w:tcW w:w="0" w:type="auto"/>
          </w:tcPr>
          <w:p w14:paraId="0201C86E" w14:textId="66125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1972DA23" w14:textId="69B0D6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2730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45EE2" w14:textId="4033EB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R4-2119795</w:t>
            </w:r>
          </w:p>
        </w:tc>
      </w:tr>
      <w:tr w:rsidR="00AB1096" w14:paraId="0D2ED856" w14:textId="77777777" w:rsidTr="00AB1096">
        <w:tc>
          <w:tcPr>
            <w:tcW w:w="0" w:type="auto"/>
          </w:tcPr>
          <w:p w14:paraId="07D7DBB2" w14:textId="592E13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R4-2117083</w:t>
            </w:r>
          </w:p>
        </w:tc>
        <w:tc>
          <w:tcPr>
            <w:tcW w:w="0" w:type="auto"/>
          </w:tcPr>
          <w:p w14:paraId="7F13E672" w14:textId="57A9B2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37.717-11-11_DC_n28A_39A</w:t>
            </w:r>
          </w:p>
        </w:tc>
        <w:tc>
          <w:tcPr>
            <w:tcW w:w="0" w:type="auto"/>
          </w:tcPr>
          <w:p w14:paraId="397C98C1" w14:textId="243198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7BFCE8F8" w14:textId="1DB6B1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826F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FD4438" w14:textId="04CE83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R4-2119796</w:t>
            </w:r>
          </w:p>
        </w:tc>
      </w:tr>
      <w:tr w:rsidR="00AB1096" w14:paraId="4F5288BE" w14:textId="77777777" w:rsidTr="00AB1096">
        <w:tc>
          <w:tcPr>
            <w:tcW w:w="0" w:type="auto"/>
          </w:tcPr>
          <w:p w14:paraId="6F843CA3" w14:textId="2C54CB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R4-2117084</w:t>
            </w:r>
          </w:p>
        </w:tc>
        <w:tc>
          <w:tcPr>
            <w:tcW w:w="0" w:type="auto"/>
          </w:tcPr>
          <w:p w14:paraId="3F1722DD" w14:textId="4C0CC5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37.717-11-11_DC_n28A_3C</w:t>
            </w:r>
          </w:p>
        </w:tc>
        <w:tc>
          <w:tcPr>
            <w:tcW w:w="0" w:type="auto"/>
          </w:tcPr>
          <w:p w14:paraId="75A1569E" w14:textId="20FCD7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4984DF89" w14:textId="1ED9C6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8079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56222" w14:textId="23A9B4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R4-2119797</w:t>
            </w:r>
          </w:p>
        </w:tc>
      </w:tr>
      <w:tr w:rsidR="00AB1096" w14:paraId="75B2C738" w14:textId="77777777" w:rsidTr="00AB1096">
        <w:tc>
          <w:tcPr>
            <w:tcW w:w="0" w:type="auto"/>
          </w:tcPr>
          <w:p w14:paraId="0CDADF90" w14:textId="6691AF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R4-2117085</w:t>
            </w:r>
          </w:p>
        </w:tc>
        <w:tc>
          <w:tcPr>
            <w:tcW w:w="0" w:type="auto"/>
          </w:tcPr>
          <w:p w14:paraId="43BF476B" w14:textId="7DF440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37.717-11-11_DC_n28A_34B</w:t>
            </w:r>
          </w:p>
        </w:tc>
        <w:tc>
          <w:tcPr>
            <w:tcW w:w="0" w:type="auto"/>
          </w:tcPr>
          <w:p w14:paraId="1C239EE0" w14:textId="1E58D8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1D92CA66" w14:textId="5178D8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6B68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1C8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8E79C1" w14:textId="77777777" w:rsidTr="00AB1096">
        <w:tc>
          <w:tcPr>
            <w:tcW w:w="0" w:type="auto"/>
          </w:tcPr>
          <w:p w14:paraId="792763D2" w14:textId="0DE1CC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R4-2117086</w:t>
            </w:r>
          </w:p>
        </w:tc>
        <w:tc>
          <w:tcPr>
            <w:tcW w:w="0" w:type="auto"/>
          </w:tcPr>
          <w:p w14:paraId="772D630D" w14:textId="2A6316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37.717-11-11_DC_n28A_39C</w:t>
            </w:r>
          </w:p>
        </w:tc>
        <w:tc>
          <w:tcPr>
            <w:tcW w:w="0" w:type="auto"/>
          </w:tcPr>
          <w:p w14:paraId="233DDBFE" w14:textId="36687D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172D52E7" w14:textId="6196FA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D221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4F19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64DF3E" w14:textId="77777777" w:rsidTr="00AB1096">
        <w:tc>
          <w:tcPr>
            <w:tcW w:w="0" w:type="auto"/>
          </w:tcPr>
          <w:p w14:paraId="222D302C" w14:textId="3BD541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R4-2117087</w:t>
            </w:r>
          </w:p>
        </w:tc>
        <w:tc>
          <w:tcPr>
            <w:tcW w:w="0" w:type="auto"/>
          </w:tcPr>
          <w:p w14:paraId="3A9DDF80" w14:textId="7F2DE0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37.717-11-11_DC_n28A_40C</w:t>
            </w:r>
          </w:p>
        </w:tc>
        <w:tc>
          <w:tcPr>
            <w:tcW w:w="0" w:type="auto"/>
          </w:tcPr>
          <w:p w14:paraId="55941155" w14:textId="1DFAFE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2C69CFEF" w14:textId="40FE1D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5AC6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7B7C86" w14:textId="6FD06C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R4-2119798</w:t>
            </w:r>
          </w:p>
        </w:tc>
      </w:tr>
      <w:tr w:rsidR="00AB1096" w14:paraId="5EEACFD5" w14:textId="77777777" w:rsidTr="00AB1096">
        <w:tc>
          <w:tcPr>
            <w:tcW w:w="0" w:type="auto"/>
          </w:tcPr>
          <w:p w14:paraId="46B35156" w14:textId="71340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R4-2117088</w:t>
            </w:r>
          </w:p>
        </w:tc>
        <w:tc>
          <w:tcPr>
            <w:tcW w:w="0" w:type="auto"/>
          </w:tcPr>
          <w:p w14:paraId="68443CE3" w14:textId="73B4B7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1CE0B8D8" w14:textId="76FAEE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1FEAEA" w14:textId="139077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8418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C4688" w14:textId="2840E3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R4-2119853</w:t>
            </w:r>
          </w:p>
        </w:tc>
      </w:tr>
      <w:tr w:rsidR="00AB1096" w14:paraId="58474ECA" w14:textId="77777777" w:rsidTr="00AB1096">
        <w:tc>
          <w:tcPr>
            <w:tcW w:w="0" w:type="auto"/>
          </w:tcPr>
          <w:p w14:paraId="6ED829AF" w14:textId="42A676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R4-2117089</w:t>
            </w:r>
          </w:p>
        </w:tc>
        <w:tc>
          <w:tcPr>
            <w:tcW w:w="0" w:type="auto"/>
          </w:tcPr>
          <w:p w14:paraId="75C41362" w14:textId="071F9B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7E289DB2" w14:textId="628C1D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736A2AF" w14:textId="345AB1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0BF8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93A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AAB88B" w14:textId="77777777" w:rsidTr="00AB1096">
        <w:tc>
          <w:tcPr>
            <w:tcW w:w="0" w:type="auto"/>
          </w:tcPr>
          <w:p w14:paraId="4EA2BC53" w14:textId="717671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R4-2117090</w:t>
            </w:r>
          </w:p>
        </w:tc>
        <w:tc>
          <w:tcPr>
            <w:tcW w:w="0" w:type="auto"/>
          </w:tcPr>
          <w:p w14:paraId="541FA74D" w14:textId="67F5E6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REL-15 TS 38.307 for FR1 NE-DC</w:t>
            </w:r>
          </w:p>
        </w:tc>
        <w:tc>
          <w:tcPr>
            <w:tcW w:w="0" w:type="auto"/>
          </w:tcPr>
          <w:p w14:paraId="5D620512" w14:textId="5F97C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CHTTL</w:t>
            </w:r>
          </w:p>
        </w:tc>
        <w:tc>
          <w:tcPr>
            <w:tcW w:w="0" w:type="auto"/>
          </w:tcPr>
          <w:p w14:paraId="1469640D" w14:textId="5C5BC3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A2FF8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94B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07A17C" w14:textId="77777777" w:rsidTr="00AB1096">
        <w:tc>
          <w:tcPr>
            <w:tcW w:w="0" w:type="auto"/>
          </w:tcPr>
          <w:p w14:paraId="21084F39" w14:textId="65CB07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R4-2117091</w:t>
            </w:r>
          </w:p>
        </w:tc>
        <w:tc>
          <w:tcPr>
            <w:tcW w:w="0" w:type="auto"/>
          </w:tcPr>
          <w:p w14:paraId="56D3F202" w14:textId="38ECE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TS 38.307 for FR1 NE-DC</w:t>
            </w:r>
          </w:p>
        </w:tc>
        <w:tc>
          <w:tcPr>
            <w:tcW w:w="0" w:type="auto"/>
          </w:tcPr>
          <w:p w14:paraId="1BF80853" w14:textId="7329FA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CHTTL</w:t>
            </w:r>
          </w:p>
        </w:tc>
        <w:tc>
          <w:tcPr>
            <w:tcW w:w="0" w:type="auto"/>
          </w:tcPr>
          <w:p w14:paraId="15642A94" w14:textId="2C85C9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EC21B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F60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20CD6F" w14:textId="77777777" w:rsidTr="00AB1096">
        <w:tc>
          <w:tcPr>
            <w:tcW w:w="0" w:type="auto"/>
          </w:tcPr>
          <w:p w14:paraId="0DF2DF92" w14:textId="297601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R4-2117092</w:t>
            </w:r>
          </w:p>
        </w:tc>
        <w:tc>
          <w:tcPr>
            <w:tcW w:w="0" w:type="auto"/>
          </w:tcPr>
          <w:p w14:paraId="39778E86" w14:textId="2F2848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TS 38.307 for FR1 NE-DC</w:t>
            </w:r>
          </w:p>
        </w:tc>
        <w:tc>
          <w:tcPr>
            <w:tcW w:w="0" w:type="auto"/>
          </w:tcPr>
          <w:p w14:paraId="3AA38425" w14:textId="377396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CHTTL</w:t>
            </w:r>
          </w:p>
        </w:tc>
        <w:tc>
          <w:tcPr>
            <w:tcW w:w="0" w:type="auto"/>
          </w:tcPr>
          <w:p w14:paraId="2E1154A3" w14:textId="686440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E8B8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82930" w14:textId="691D53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R4-2119830</w:t>
            </w:r>
          </w:p>
        </w:tc>
      </w:tr>
      <w:tr w:rsidR="00AB1096" w14:paraId="7E1EDEEC" w14:textId="77777777" w:rsidTr="00AB1096">
        <w:tc>
          <w:tcPr>
            <w:tcW w:w="0" w:type="auto"/>
          </w:tcPr>
          <w:p w14:paraId="74CC6409" w14:textId="015AF2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R4-2117093</w:t>
            </w:r>
          </w:p>
        </w:tc>
        <w:tc>
          <w:tcPr>
            <w:tcW w:w="0" w:type="auto"/>
          </w:tcPr>
          <w:p w14:paraId="6026A108" w14:textId="190F5E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band edge relaxation for UL band configurations</w:t>
            </w:r>
          </w:p>
        </w:tc>
        <w:tc>
          <w:tcPr>
            <w:tcW w:w="0" w:type="auto"/>
          </w:tcPr>
          <w:p w14:paraId="44FCA22C" w14:textId="7D9FA0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E64BE6" w14:textId="6FCA3B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FA8F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446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7ECF01" w14:textId="77777777" w:rsidTr="00AB1096">
        <w:tc>
          <w:tcPr>
            <w:tcW w:w="0" w:type="auto"/>
          </w:tcPr>
          <w:p w14:paraId="6B44008E" w14:textId="11D854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R4-2117094</w:t>
            </w:r>
          </w:p>
        </w:tc>
        <w:tc>
          <w:tcPr>
            <w:tcW w:w="0" w:type="auto"/>
          </w:tcPr>
          <w:p w14:paraId="2AD62D31" w14:textId="333329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band edge relaxation for UL band configurations for Rel-17</w:t>
            </w:r>
          </w:p>
        </w:tc>
        <w:tc>
          <w:tcPr>
            <w:tcW w:w="0" w:type="auto"/>
          </w:tcPr>
          <w:p w14:paraId="75906FF6" w14:textId="4CDD7F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24354A" w14:textId="687CFF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1D3A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2485B" w14:textId="1E738E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R4-2119854</w:t>
            </w:r>
          </w:p>
        </w:tc>
      </w:tr>
      <w:tr w:rsidR="00AB1096" w14:paraId="00DB762B" w14:textId="77777777" w:rsidTr="00AB1096">
        <w:tc>
          <w:tcPr>
            <w:tcW w:w="0" w:type="auto"/>
          </w:tcPr>
          <w:p w14:paraId="5FB25A60" w14:textId="7E50F6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R4-2117095</w:t>
            </w:r>
          </w:p>
        </w:tc>
        <w:tc>
          <w:tcPr>
            <w:tcW w:w="0" w:type="auto"/>
          </w:tcPr>
          <w:p w14:paraId="5841FD40" w14:textId="03051D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36.101 rel. 15 to fix Out-of-band Blocking issue for inter-band case with adjacent DL spectrum</w:t>
            </w:r>
          </w:p>
        </w:tc>
        <w:tc>
          <w:tcPr>
            <w:tcW w:w="0" w:type="auto"/>
          </w:tcPr>
          <w:p w14:paraId="769D5B0F" w14:textId="7657C0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DBB5459" w14:textId="1F8CC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9FA4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9E8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F92D34" w14:textId="77777777" w:rsidTr="00AB1096">
        <w:tc>
          <w:tcPr>
            <w:tcW w:w="0" w:type="auto"/>
          </w:tcPr>
          <w:p w14:paraId="7AD4B7E2" w14:textId="2847E3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R4-2117096</w:t>
            </w:r>
          </w:p>
        </w:tc>
        <w:tc>
          <w:tcPr>
            <w:tcW w:w="0" w:type="auto"/>
          </w:tcPr>
          <w:p w14:paraId="4D9F496B" w14:textId="68ECCD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36.101 rel. 16 Cat A to fix Out-of-band Blocking issue for inter-band case with adjacent DL spectrum</w:t>
            </w:r>
          </w:p>
        </w:tc>
        <w:tc>
          <w:tcPr>
            <w:tcW w:w="0" w:type="auto"/>
          </w:tcPr>
          <w:p w14:paraId="72D0727F" w14:textId="5FA7A4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C5702B" w14:textId="3D4E51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6CE9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3A4F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667F5F" w14:textId="77777777" w:rsidTr="00AB1096">
        <w:tc>
          <w:tcPr>
            <w:tcW w:w="0" w:type="auto"/>
          </w:tcPr>
          <w:p w14:paraId="06E47B93" w14:textId="7A315B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R4-2117097</w:t>
            </w:r>
          </w:p>
        </w:tc>
        <w:tc>
          <w:tcPr>
            <w:tcW w:w="0" w:type="auto"/>
          </w:tcPr>
          <w:p w14:paraId="06656037" w14:textId="528828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36.101 rel. 16 Cat A to fix Out-of-band Blocking issue for inter-band case with adjacent DL spectrum</w:t>
            </w:r>
          </w:p>
        </w:tc>
        <w:tc>
          <w:tcPr>
            <w:tcW w:w="0" w:type="auto"/>
          </w:tcPr>
          <w:p w14:paraId="7A28DF17" w14:textId="4C9167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D036FA4" w14:textId="012C76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DEAA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CBF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398D60" w14:textId="77777777" w:rsidTr="00AB1096">
        <w:tc>
          <w:tcPr>
            <w:tcW w:w="0" w:type="auto"/>
          </w:tcPr>
          <w:p w14:paraId="3E81FC6B" w14:textId="65F15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R4-2117098</w:t>
            </w:r>
          </w:p>
        </w:tc>
        <w:tc>
          <w:tcPr>
            <w:tcW w:w="0" w:type="auto"/>
          </w:tcPr>
          <w:p w14:paraId="1BBD62CD" w14:textId="77E80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36.101 rel. 17 Cat A to fix Out-of-band Blocking issue for inter-band case with adjacent DL spectrum</w:t>
            </w:r>
          </w:p>
        </w:tc>
        <w:tc>
          <w:tcPr>
            <w:tcW w:w="0" w:type="auto"/>
          </w:tcPr>
          <w:p w14:paraId="4B84025A" w14:textId="1B2A3B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5B1329" w14:textId="3E2773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AFAC4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127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416443" w14:textId="77777777" w:rsidTr="00AB1096">
        <w:tc>
          <w:tcPr>
            <w:tcW w:w="0" w:type="auto"/>
          </w:tcPr>
          <w:p w14:paraId="1C36D149" w14:textId="49B033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R4-2117099</w:t>
            </w:r>
          </w:p>
        </w:tc>
        <w:tc>
          <w:tcPr>
            <w:tcW w:w="0" w:type="auto"/>
          </w:tcPr>
          <w:p w14:paraId="7E07ADD7" w14:textId="07C715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n74 Coexistence</w:t>
            </w:r>
          </w:p>
        </w:tc>
        <w:tc>
          <w:tcPr>
            <w:tcW w:w="0" w:type="auto"/>
          </w:tcPr>
          <w:p w14:paraId="07A50686" w14:textId="7B9575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F7E811" w14:textId="2FBAB9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18EC6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296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5F5713" w14:textId="77777777" w:rsidTr="00AB1096">
        <w:tc>
          <w:tcPr>
            <w:tcW w:w="0" w:type="auto"/>
          </w:tcPr>
          <w:p w14:paraId="0552875D" w14:textId="0E9C45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R4-2117100</w:t>
            </w:r>
          </w:p>
        </w:tc>
        <w:tc>
          <w:tcPr>
            <w:tcW w:w="0" w:type="auto"/>
          </w:tcPr>
          <w:p w14:paraId="4A1FB23B" w14:textId="1C11D2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maintenance on n74 co-existence for TS 38.101-1</w:t>
            </w:r>
          </w:p>
        </w:tc>
        <w:tc>
          <w:tcPr>
            <w:tcW w:w="0" w:type="auto"/>
          </w:tcPr>
          <w:p w14:paraId="3D056B28" w14:textId="72CCE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INC., SoftBank Corp.</w:t>
            </w:r>
          </w:p>
        </w:tc>
        <w:tc>
          <w:tcPr>
            <w:tcW w:w="0" w:type="auto"/>
          </w:tcPr>
          <w:p w14:paraId="13ECC2B0" w14:textId="38FCD8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F595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B1E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F302EB" w14:textId="77777777" w:rsidTr="00AB1096">
        <w:tc>
          <w:tcPr>
            <w:tcW w:w="0" w:type="auto"/>
          </w:tcPr>
          <w:p w14:paraId="73628354" w14:textId="5EC3B9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R4-2117101</w:t>
            </w:r>
          </w:p>
        </w:tc>
        <w:tc>
          <w:tcPr>
            <w:tcW w:w="0" w:type="auto"/>
          </w:tcPr>
          <w:p w14:paraId="25552840" w14:textId="15B9E6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maintenance on n74 co-existence for TS 38.101-1</w:t>
            </w:r>
          </w:p>
        </w:tc>
        <w:tc>
          <w:tcPr>
            <w:tcW w:w="0" w:type="auto"/>
          </w:tcPr>
          <w:p w14:paraId="4EF5E71B" w14:textId="17C997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INC., SoftBank Corp.</w:t>
            </w:r>
          </w:p>
        </w:tc>
        <w:tc>
          <w:tcPr>
            <w:tcW w:w="0" w:type="auto"/>
          </w:tcPr>
          <w:p w14:paraId="4AAFD811" w14:textId="2BCF64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00D5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EE0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E460BE" w14:textId="77777777" w:rsidTr="00AB1096">
        <w:tc>
          <w:tcPr>
            <w:tcW w:w="0" w:type="auto"/>
          </w:tcPr>
          <w:p w14:paraId="292FA34C" w14:textId="1D6037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R4-2117102</w:t>
            </w:r>
          </w:p>
        </w:tc>
        <w:tc>
          <w:tcPr>
            <w:tcW w:w="0" w:type="auto"/>
          </w:tcPr>
          <w:p w14:paraId="23986504" w14:textId="0F4411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n74 AMPR</w:t>
            </w:r>
          </w:p>
        </w:tc>
        <w:tc>
          <w:tcPr>
            <w:tcW w:w="0" w:type="auto"/>
          </w:tcPr>
          <w:p w14:paraId="28680C18" w14:textId="41671E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A4ACB1" w14:textId="2C05EE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81D0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85792" w14:textId="7AAA97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R4-2120029</w:t>
            </w:r>
          </w:p>
        </w:tc>
      </w:tr>
      <w:tr w:rsidR="00AB1096" w14:paraId="422E6DEC" w14:textId="77777777" w:rsidTr="00AB1096">
        <w:tc>
          <w:tcPr>
            <w:tcW w:w="0" w:type="auto"/>
          </w:tcPr>
          <w:p w14:paraId="38B343CD" w14:textId="0A3BC8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R4-2117103</w:t>
            </w:r>
          </w:p>
        </w:tc>
        <w:tc>
          <w:tcPr>
            <w:tcW w:w="0" w:type="auto"/>
          </w:tcPr>
          <w:p w14:paraId="503CF4B3" w14:textId="328417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CatA n74 AMPR</w:t>
            </w:r>
          </w:p>
        </w:tc>
        <w:tc>
          <w:tcPr>
            <w:tcW w:w="0" w:type="auto"/>
          </w:tcPr>
          <w:p w14:paraId="4D846014" w14:textId="1079C1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66AC11" w14:textId="29F600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E3E8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DD9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697352" w14:textId="77777777" w:rsidTr="00AB1096">
        <w:tc>
          <w:tcPr>
            <w:tcW w:w="0" w:type="auto"/>
          </w:tcPr>
          <w:p w14:paraId="11927A77" w14:textId="4579B2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R4-2117104</w:t>
            </w:r>
          </w:p>
        </w:tc>
        <w:tc>
          <w:tcPr>
            <w:tcW w:w="0" w:type="auto"/>
          </w:tcPr>
          <w:p w14:paraId="3B70D204" w14:textId="68B675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CatA n74 AMPR</w:t>
            </w:r>
          </w:p>
        </w:tc>
        <w:tc>
          <w:tcPr>
            <w:tcW w:w="0" w:type="auto"/>
          </w:tcPr>
          <w:p w14:paraId="7235B26D" w14:textId="3AC836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0AEAAC" w14:textId="2DCF7C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D991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6F8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F1E302" w14:textId="77777777" w:rsidTr="00AB1096">
        <w:tc>
          <w:tcPr>
            <w:tcW w:w="0" w:type="auto"/>
          </w:tcPr>
          <w:p w14:paraId="3D6FE377" w14:textId="189E9C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R4-2117105</w:t>
            </w:r>
          </w:p>
        </w:tc>
        <w:tc>
          <w:tcPr>
            <w:tcW w:w="0" w:type="auto"/>
          </w:tcPr>
          <w:p w14:paraId="08762433" w14:textId="17D8F7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simulation results for NR DL at 60GHz</w:t>
            </w:r>
          </w:p>
        </w:tc>
        <w:tc>
          <w:tcPr>
            <w:tcW w:w="0" w:type="auto"/>
          </w:tcPr>
          <w:p w14:paraId="37577572" w14:textId="79A774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314163BE" w14:textId="2838A3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9C34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A5992B" w14:textId="1FE84D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R4-2119696</w:t>
            </w:r>
          </w:p>
        </w:tc>
      </w:tr>
      <w:tr w:rsidR="00AB1096" w14:paraId="7874C737" w14:textId="77777777" w:rsidTr="00AB1096">
        <w:tc>
          <w:tcPr>
            <w:tcW w:w="0" w:type="auto"/>
          </w:tcPr>
          <w:p w14:paraId="25B03034" w14:textId="330B86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R4-2117106</w:t>
            </w:r>
          </w:p>
        </w:tc>
        <w:tc>
          <w:tcPr>
            <w:tcW w:w="0" w:type="auto"/>
          </w:tcPr>
          <w:p w14:paraId="733610AE" w14:textId="5C24C7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MSD NRCA 3DL 2UL for TR 38.842</w:t>
            </w:r>
          </w:p>
        </w:tc>
        <w:tc>
          <w:tcPr>
            <w:tcW w:w="0" w:type="auto"/>
          </w:tcPr>
          <w:p w14:paraId="7C2AE296" w14:textId="09FAC0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438C9B" w14:textId="73A49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75D0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7EA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28840F" w14:textId="77777777" w:rsidTr="00AB1096">
        <w:tc>
          <w:tcPr>
            <w:tcW w:w="0" w:type="auto"/>
          </w:tcPr>
          <w:p w14:paraId="4CFC83D0" w14:textId="435EFA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R4-2117107</w:t>
            </w:r>
          </w:p>
        </w:tc>
        <w:tc>
          <w:tcPr>
            <w:tcW w:w="0" w:type="auto"/>
          </w:tcPr>
          <w:p w14:paraId="0E59A027" w14:textId="2DB212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MSD ENDC xLTE yNR for TR 37.827</w:t>
            </w:r>
          </w:p>
        </w:tc>
        <w:tc>
          <w:tcPr>
            <w:tcW w:w="0" w:type="auto"/>
          </w:tcPr>
          <w:p w14:paraId="1F61A6A0" w14:textId="237B58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0421348" w14:textId="4E0922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EA6B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480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6EAF76" w14:textId="77777777" w:rsidTr="00AB1096">
        <w:tc>
          <w:tcPr>
            <w:tcW w:w="0" w:type="auto"/>
          </w:tcPr>
          <w:p w14:paraId="6BB8F71D" w14:textId="254DE3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R4-2117108</w:t>
            </w:r>
          </w:p>
        </w:tc>
        <w:tc>
          <w:tcPr>
            <w:tcW w:w="0" w:type="auto"/>
          </w:tcPr>
          <w:p w14:paraId="31ED0FC4" w14:textId="38296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37.880: ACS of PSNB handset receivers</w:t>
            </w:r>
          </w:p>
        </w:tc>
        <w:tc>
          <w:tcPr>
            <w:tcW w:w="0" w:type="auto"/>
          </w:tcPr>
          <w:p w14:paraId="6E82B255" w14:textId="26775C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270068CE" w14:textId="4C2676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C17F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44096" w14:textId="63E9BC44" w:rsidR="00AB1096" w:rsidRPr="00AB1096" w:rsidRDefault="0010432D" w:rsidP="00AB1096">
            <w:pPr>
              <w:pStyle w:val="TAL"/>
              <w:rPr>
                <w:sz w:val="16"/>
              </w:rPr>
            </w:pPr>
            <w:r w:rsidRPr="0010432D">
              <w:rPr>
                <w:sz w:val="16"/>
              </w:rPr>
              <w:t>R4-2119881</w:t>
            </w:r>
          </w:p>
        </w:tc>
      </w:tr>
      <w:tr w:rsidR="00AB1096" w14:paraId="3DA0E724" w14:textId="77777777" w:rsidTr="00AB1096">
        <w:tc>
          <w:tcPr>
            <w:tcW w:w="0" w:type="auto"/>
          </w:tcPr>
          <w:p w14:paraId="68D0187E" w14:textId="60D032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R4-2117109</w:t>
            </w:r>
          </w:p>
        </w:tc>
        <w:tc>
          <w:tcPr>
            <w:tcW w:w="0" w:type="auto"/>
          </w:tcPr>
          <w:p w14:paraId="12487CD5" w14:textId="2E1B60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38.852 on 1900MHz RMR RAN4 UE transmitter and receiver characteristics</w:t>
            </w:r>
          </w:p>
        </w:tc>
        <w:tc>
          <w:tcPr>
            <w:tcW w:w="0" w:type="auto"/>
          </w:tcPr>
          <w:p w14:paraId="01E9AFCE" w14:textId="6B41A1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7D0A1CB1" w14:textId="4FE07B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FBAE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66E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DA7B95" w14:textId="77777777" w:rsidTr="00AB1096">
        <w:tc>
          <w:tcPr>
            <w:tcW w:w="0" w:type="auto"/>
          </w:tcPr>
          <w:p w14:paraId="2141C8A0" w14:textId="6BC3E1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R4-2117110</w:t>
            </w:r>
          </w:p>
        </w:tc>
        <w:tc>
          <w:tcPr>
            <w:tcW w:w="0" w:type="auto"/>
          </w:tcPr>
          <w:p w14:paraId="73BA7764" w14:textId="54A7A0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for DC_2_n77</w:t>
            </w:r>
          </w:p>
        </w:tc>
        <w:tc>
          <w:tcPr>
            <w:tcW w:w="0" w:type="auto"/>
          </w:tcPr>
          <w:p w14:paraId="53832C4A" w14:textId="3DBC21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A47018D" w14:textId="755478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1362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6FCBC" w14:textId="449448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R4-2119900</w:t>
            </w:r>
          </w:p>
        </w:tc>
      </w:tr>
      <w:tr w:rsidR="00AB1096" w14:paraId="275B8248" w14:textId="77777777" w:rsidTr="00AB1096">
        <w:tc>
          <w:tcPr>
            <w:tcW w:w="0" w:type="auto"/>
          </w:tcPr>
          <w:p w14:paraId="581857C0" w14:textId="7CA1BA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R4-2117111</w:t>
            </w:r>
          </w:p>
        </w:tc>
        <w:tc>
          <w:tcPr>
            <w:tcW w:w="0" w:type="auto"/>
          </w:tcPr>
          <w:p w14:paraId="38EB3F03" w14:textId="636D6F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for DC_5_n77</w:t>
            </w:r>
          </w:p>
        </w:tc>
        <w:tc>
          <w:tcPr>
            <w:tcW w:w="0" w:type="auto"/>
          </w:tcPr>
          <w:p w14:paraId="33DD1CE6" w14:textId="7851FB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4AA6FFB" w14:textId="7C2B98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96D4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387C0" w14:textId="2F7F95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R4-2119941</w:t>
            </w:r>
          </w:p>
        </w:tc>
      </w:tr>
      <w:tr w:rsidR="00AB1096" w14:paraId="5C73C455" w14:textId="77777777" w:rsidTr="00AB1096">
        <w:tc>
          <w:tcPr>
            <w:tcW w:w="0" w:type="auto"/>
          </w:tcPr>
          <w:p w14:paraId="539135EA" w14:textId="603FCD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R4-2117112</w:t>
            </w:r>
          </w:p>
        </w:tc>
        <w:tc>
          <w:tcPr>
            <w:tcW w:w="0" w:type="auto"/>
          </w:tcPr>
          <w:p w14:paraId="04CE25B5" w14:textId="0AC981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for DC_13_n77</w:t>
            </w:r>
          </w:p>
        </w:tc>
        <w:tc>
          <w:tcPr>
            <w:tcW w:w="0" w:type="auto"/>
          </w:tcPr>
          <w:p w14:paraId="7389401B" w14:textId="6F69EE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36D4437" w14:textId="4DF919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DEEE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684D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DC7B03" w14:textId="77777777" w:rsidTr="00AB1096">
        <w:tc>
          <w:tcPr>
            <w:tcW w:w="0" w:type="auto"/>
          </w:tcPr>
          <w:p w14:paraId="2E1032E0" w14:textId="0D67D0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R4-2117113</w:t>
            </w:r>
          </w:p>
        </w:tc>
        <w:tc>
          <w:tcPr>
            <w:tcW w:w="0" w:type="auto"/>
          </w:tcPr>
          <w:p w14:paraId="3E7C791E" w14:textId="62C0F5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for DC_66_n77</w:t>
            </w:r>
          </w:p>
        </w:tc>
        <w:tc>
          <w:tcPr>
            <w:tcW w:w="0" w:type="auto"/>
          </w:tcPr>
          <w:p w14:paraId="483F4126" w14:textId="1F9BCF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DB3330F" w14:textId="377CA2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BAA1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D7C639" w14:textId="437129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R4-2119942</w:t>
            </w:r>
          </w:p>
        </w:tc>
      </w:tr>
      <w:tr w:rsidR="00AB1096" w14:paraId="3DB743E1" w14:textId="77777777" w:rsidTr="00AB1096">
        <w:tc>
          <w:tcPr>
            <w:tcW w:w="0" w:type="auto"/>
          </w:tcPr>
          <w:p w14:paraId="346B1001" w14:textId="3AB3D1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R4-2117114</w:t>
            </w:r>
          </w:p>
        </w:tc>
        <w:tc>
          <w:tcPr>
            <w:tcW w:w="0" w:type="auto"/>
          </w:tcPr>
          <w:p w14:paraId="0A51C2B8" w14:textId="1F818E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DC_2_n2-n77</w:t>
            </w:r>
          </w:p>
        </w:tc>
        <w:tc>
          <w:tcPr>
            <w:tcW w:w="0" w:type="auto"/>
          </w:tcPr>
          <w:p w14:paraId="7DA7C3D6" w14:textId="485344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810F562" w14:textId="3D74D8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A288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FA6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3B6075" w14:textId="77777777" w:rsidTr="00AB1096">
        <w:tc>
          <w:tcPr>
            <w:tcW w:w="0" w:type="auto"/>
          </w:tcPr>
          <w:p w14:paraId="65E520AA" w14:textId="62F052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R4-2117115</w:t>
            </w:r>
          </w:p>
        </w:tc>
        <w:tc>
          <w:tcPr>
            <w:tcW w:w="0" w:type="auto"/>
          </w:tcPr>
          <w:p w14:paraId="22230AFA" w14:textId="38951F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DC_2_n5-n77</w:t>
            </w:r>
          </w:p>
        </w:tc>
        <w:tc>
          <w:tcPr>
            <w:tcW w:w="0" w:type="auto"/>
          </w:tcPr>
          <w:p w14:paraId="3568DDE8" w14:textId="4BF820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315D2E5" w14:textId="090652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4844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638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257ED6" w14:textId="77777777" w:rsidTr="00AB1096">
        <w:tc>
          <w:tcPr>
            <w:tcW w:w="0" w:type="auto"/>
          </w:tcPr>
          <w:p w14:paraId="1154703F" w14:textId="427F9D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R4-2117116</w:t>
            </w:r>
          </w:p>
        </w:tc>
        <w:tc>
          <w:tcPr>
            <w:tcW w:w="0" w:type="auto"/>
          </w:tcPr>
          <w:p w14:paraId="6F62EBF6" w14:textId="34C455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DC_2_n66-n77</w:t>
            </w:r>
          </w:p>
        </w:tc>
        <w:tc>
          <w:tcPr>
            <w:tcW w:w="0" w:type="auto"/>
          </w:tcPr>
          <w:p w14:paraId="41033CB8" w14:textId="6B194D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43D3E87" w14:textId="44BA84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9499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484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070478" w14:textId="77777777" w:rsidTr="00AB1096">
        <w:tc>
          <w:tcPr>
            <w:tcW w:w="0" w:type="auto"/>
          </w:tcPr>
          <w:p w14:paraId="6A0D3099" w14:textId="3D432A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R4-2117117</w:t>
            </w:r>
          </w:p>
        </w:tc>
        <w:tc>
          <w:tcPr>
            <w:tcW w:w="0" w:type="auto"/>
          </w:tcPr>
          <w:p w14:paraId="170E5313" w14:textId="54D02D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DC_2-5_n5-n77</w:t>
            </w:r>
          </w:p>
        </w:tc>
        <w:tc>
          <w:tcPr>
            <w:tcW w:w="0" w:type="auto"/>
          </w:tcPr>
          <w:p w14:paraId="1B95AC30" w14:textId="517864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7FB6E53" w14:textId="12B990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C44B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271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ACC695" w14:textId="77777777" w:rsidTr="00AB1096">
        <w:tc>
          <w:tcPr>
            <w:tcW w:w="0" w:type="auto"/>
          </w:tcPr>
          <w:p w14:paraId="6244A60F" w14:textId="384B0B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R4-2117118</w:t>
            </w:r>
          </w:p>
        </w:tc>
        <w:tc>
          <w:tcPr>
            <w:tcW w:w="0" w:type="auto"/>
          </w:tcPr>
          <w:p w14:paraId="7EA375F8" w14:textId="320467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DC_2-5_n77</w:t>
            </w:r>
          </w:p>
        </w:tc>
        <w:tc>
          <w:tcPr>
            <w:tcW w:w="0" w:type="auto"/>
          </w:tcPr>
          <w:p w14:paraId="5FF1BA35" w14:textId="6DF89A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7815AB2" w14:textId="75519A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8137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3C20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371061" w14:textId="77777777" w:rsidTr="00AB1096">
        <w:tc>
          <w:tcPr>
            <w:tcW w:w="0" w:type="auto"/>
          </w:tcPr>
          <w:p w14:paraId="3A83F11C" w14:textId="5A7C01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R4-2117119</w:t>
            </w:r>
          </w:p>
        </w:tc>
        <w:tc>
          <w:tcPr>
            <w:tcW w:w="0" w:type="auto"/>
          </w:tcPr>
          <w:p w14:paraId="72C5A48C" w14:textId="624BAD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DC_2-5-48_n77</w:t>
            </w:r>
          </w:p>
        </w:tc>
        <w:tc>
          <w:tcPr>
            <w:tcW w:w="0" w:type="auto"/>
          </w:tcPr>
          <w:p w14:paraId="234685D9" w14:textId="0C57C4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3899A64" w14:textId="1E0DD4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F4CF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7FD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59C91E" w14:textId="77777777" w:rsidTr="00AB1096">
        <w:tc>
          <w:tcPr>
            <w:tcW w:w="0" w:type="auto"/>
          </w:tcPr>
          <w:p w14:paraId="50C15DF6" w14:textId="4C856A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R4-2117120</w:t>
            </w:r>
          </w:p>
        </w:tc>
        <w:tc>
          <w:tcPr>
            <w:tcW w:w="0" w:type="auto"/>
          </w:tcPr>
          <w:p w14:paraId="253E8694" w14:textId="355857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DC_2-5-66_n5-n77</w:t>
            </w:r>
          </w:p>
        </w:tc>
        <w:tc>
          <w:tcPr>
            <w:tcW w:w="0" w:type="auto"/>
          </w:tcPr>
          <w:p w14:paraId="6ABD97EE" w14:textId="1911D4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67A8033" w14:textId="5C109B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94C5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7CF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33365C" w14:textId="77777777" w:rsidTr="00AB1096">
        <w:tc>
          <w:tcPr>
            <w:tcW w:w="0" w:type="auto"/>
          </w:tcPr>
          <w:p w14:paraId="77C7BA0F" w14:textId="26B94D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R4-2117121</w:t>
            </w:r>
          </w:p>
        </w:tc>
        <w:tc>
          <w:tcPr>
            <w:tcW w:w="0" w:type="auto"/>
          </w:tcPr>
          <w:p w14:paraId="4439CCC8" w14:textId="2DDE04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DC_2-5-66_n77</w:t>
            </w:r>
          </w:p>
        </w:tc>
        <w:tc>
          <w:tcPr>
            <w:tcW w:w="0" w:type="auto"/>
          </w:tcPr>
          <w:p w14:paraId="7871EDE5" w14:textId="394F6D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5C050D8" w14:textId="3724BE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EA42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A5A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9FA14B" w14:textId="77777777" w:rsidTr="00AB1096">
        <w:tc>
          <w:tcPr>
            <w:tcW w:w="0" w:type="auto"/>
          </w:tcPr>
          <w:p w14:paraId="79C2ED57" w14:textId="72FBAF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R4-2117122</w:t>
            </w:r>
          </w:p>
        </w:tc>
        <w:tc>
          <w:tcPr>
            <w:tcW w:w="0" w:type="auto"/>
          </w:tcPr>
          <w:p w14:paraId="461823A2" w14:textId="3C9191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DC_2-13_n2-n77</w:t>
            </w:r>
          </w:p>
        </w:tc>
        <w:tc>
          <w:tcPr>
            <w:tcW w:w="0" w:type="auto"/>
          </w:tcPr>
          <w:p w14:paraId="271BCF9A" w14:textId="3798B1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0F800F0" w14:textId="77ECCA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48E7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BE4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CA45C6" w14:textId="77777777" w:rsidTr="00AB1096">
        <w:tc>
          <w:tcPr>
            <w:tcW w:w="0" w:type="auto"/>
          </w:tcPr>
          <w:p w14:paraId="5C3A5DD4" w14:textId="1CE396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R4-2117123</w:t>
            </w:r>
          </w:p>
        </w:tc>
        <w:tc>
          <w:tcPr>
            <w:tcW w:w="0" w:type="auto"/>
          </w:tcPr>
          <w:p w14:paraId="462E7F3B" w14:textId="6201F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DC_2-13_n5-n77</w:t>
            </w:r>
          </w:p>
        </w:tc>
        <w:tc>
          <w:tcPr>
            <w:tcW w:w="0" w:type="auto"/>
          </w:tcPr>
          <w:p w14:paraId="00D3E5E3" w14:textId="0056A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C26D4B5" w14:textId="171943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BB1A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6BC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ED9406" w14:textId="77777777" w:rsidTr="00AB1096">
        <w:tc>
          <w:tcPr>
            <w:tcW w:w="0" w:type="auto"/>
          </w:tcPr>
          <w:p w14:paraId="7183D2E2" w14:textId="495466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R4-2117124</w:t>
            </w:r>
          </w:p>
        </w:tc>
        <w:tc>
          <w:tcPr>
            <w:tcW w:w="0" w:type="auto"/>
          </w:tcPr>
          <w:p w14:paraId="693E0F20" w14:textId="45FB57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DC_2-13_n77</w:t>
            </w:r>
          </w:p>
        </w:tc>
        <w:tc>
          <w:tcPr>
            <w:tcW w:w="0" w:type="auto"/>
          </w:tcPr>
          <w:p w14:paraId="0CD7358A" w14:textId="5663FE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72DACBA" w14:textId="5520D8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481A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C3C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54BD86" w14:textId="77777777" w:rsidTr="00AB1096">
        <w:tc>
          <w:tcPr>
            <w:tcW w:w="0" w:type="auto"/>
          </w:tcPr>
          <w:p w14:paraId="0E8FF080" w14:textId="2AF764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R4-2117125</w:t>
            </w:r>
          </w:p>
        </w:tc>
        <w:tc>
          <w:tcPr>
            <w:tcW w:w="0" w:type="auto"/>
          </w:tcPr>
          <w:p w14:paraId="430A26A8" w14:textId="6FD713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DC_2-13-48_n77</w:t>
            </w:r>
          </w:p>
        </w:tc>
        <w:tc>
          <w:tcPr>
            <w:tcW w:w="0" w:type="auto"/>
          </w:tcPr>
          <w:p w14:paraId="7779D1CC" w14:textId="290311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77265FD" w14:textId="75B9FB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BF5D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73A3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1F4010" w14:textId="77777777" w:rsidTr="00AB1096">
        <w:tc>
          <w:tcPr>
            <w:tcW w:w="0" w:type="auto"/>
          </w:tcPr>
          <w:p w14:paraId="5C0FC7AF" w14:textId="65E989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R4-2117126</w:t>
            </w:r>
          </w:p>
        </w:tc>
        <w:tc>
          <w:tcPr>
            <w:tcW w:w="0" w:type="auto"/>
          </w:tcPr>
          <w:p w14:paraId="646C727E" w14:textId="4B5FA9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DC_2-13-66_n2-n77</w:t>
            </w:r>
          </w:p>
        </w:tc>
        <w:tc>
          <w:tcPr>
            <w:tcW w:w="0" w:type="auto"/>
          </w:tcPr>
          <w:p w14:paraId="2F713786" w14:textId="2FF626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56BCACD" w14:textId="113F6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4FDA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B80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D116A5" w14:textId="77777777" w:rsidTr="00AB1096">
        <w:tc>
          <w:tcPr>
            <w:tcW w:w="0" w:type="auto"/>
          </w:tcPr>
          <w:p w14:paraId="1B6A262F" w14:textId="025E9B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R4-2117127</w:t>
            </w:r>
          </w:p>
        </w:tc>
        <w:tc>
          <w:tcPr>
            <w:tcW w:w="0" w:type="auto"/>
          </w:tcPr>
          <w:p w14:paraId="52479145" w14:textId="0289C6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DC_2-13-66_n5-n77</w:t>
            </w:r>
          </w:p>
        </w:tc>
        <w:tc>
          <w:tcPr>
            <w:tcW w:w="0" w:type="auto"/>
          </w:tcPr>
          <w:p w14:paraId="1E9CE6C0" w14:textId="7A82AE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44D0FB2" w14:textId="026816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5FDF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FC9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678285" w14:textId="77777777" w:rsidTr="00AB1096">
        <w:tc>
          <w:tcPr>
            <w:tcW w:w="0" w:type="auto"/>
          </w:tcPr>
          <w:p w14:paraId="3DEF4A5A" w14:textId="670700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R4-2117128</w:t>
            </w:r>
          </w:p>
        </w:tc>
        <w:tc>
          <w:tcPr>
            <w:tcW w:w="0" w:type="auto"/>
          </w:tcPr>
          <w:p w14:paraId="20042A60" w14:textId="12A86D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DC_2-13-66_n77</w:t>
            </w:r>
          </w:p>
        </w:tc>
        <w:tc>
          <w:tcPr>
            <w:tcW w:w="0" w:type="auto"/>
          </w:tcPr>
          <w:p w14:paraId="5ADA69E2" w14:textId="627142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81CE81C" w14:textId="2E1C51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0127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694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3F3FF3" w14:textId="77777777" w:rsidTr="00AB1096">
        <w:tc>
          <w:tcPr>
            <w:tcW w:w="0" w:type="auto"/>
          </w:tcPr>
          <w:p w14:paraId="5E232289" w14:textId="188543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R4-2117129</w:t>
            </w:r>
          </w:p>
        </w:tc>
        <w:tc>
          <w:tcPr>
            <w:tcW w:w="0" w:type="auto"/>
          </w:tcPr>
          <w:p w14:paraId="04F0BB17" w14:textId="4B734A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DC_2-48_n77</w:t>
            </w:r>
          </w:p>
        </w:tc>
        <w:tc>
          <w:tcPr>
            <w:tcW w:w="0" w:type="auto"/>
          </w:tcPr>
          <w:p w14:paraId="22460240" w14:textId="210EF0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2D1211F" w14:textId="55263B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F094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7359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5C4D7E" w14:textId="77777777" w:rsidTr="00AB1096">
        <w:tc>
          <w:tcPr>
            <w:tcW w:w="0" w:type="auto"/>
          </w:tcPr>
          <w:p w14:paraId="0E9C8A74" w14:textId="3115BA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R4-2117130</w:t>
            </w:r>
          </w:p>
        </w:tc>
        <w:tc>
          <w:tcPr>
            <w:tcW w:w="0" w:type="auto"/>
          </w:tcPr>
          <w:p w14:paraId="267843FB" w14:textId="299EF2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DC_2-48-66_n77</w:t>
            </w:r>
          </w:p>
        </w:tc>
        <w:tc>
          <w:tcPr>
            <w:tcW w:w="0" w:type="auto"/>
          </w:tcPr>
          <w:p w14:paraId="6ED4C4BB" w14:textId="51CE88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38C1DE3" w14:textId="7B5BDA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6373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AD8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376F56" w14:textId="77777777" w:rsidTr="00AB1096">
        <w:tc>
          <w:tcPr>
            <w:tcW w:w="0" w:type="auto"/>
          </w:tcPr>
          <w:p w14:paraId="4B3EC79E" w14:textId="07B713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R4-2117131</w:t>
            </w:r>
          </w:p>
        </w:tc>
        <w:tc>
          <w:tcPr>
            <w:tcW w:w="0" w:type="auto"/>
          </w:tcPr>
          <w:p w14:paraId="427CCBF2" w14:textId="156981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DC_2-66_n2-n77</w:t>
            </w:r>
          </w:p>
        </w:tc>
        <w:tc>
          <w:tcPr>
            <w:tcW w:w="0" w:type="auto"/>
          </w:tcPr>
          <w:p w14:paraId="48A8CAB2" w14:textId="0BA80D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E74E8F5" w14:textId="49251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19AD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BD2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D01556" w14:textId="77777777" w:rsidTr="00AB1096">
        <w:tc>
          <w:tcPr>
            <w:tcW w:w="0" w:type="auto"/>
          </w:tcPr>
          <w:p w14:paraId="256E407E" w14:textId="13CF6B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R4-2117132</w:t>
            </w:r>
          </w:p>
        </w:tc>
        <w:tc>
          <w:tcPr>
            <w:tcW w:w="0" w:type="auto"/>
          </w:tcPr>
          <w:p w14:paraId="11ACDD32" w14:textId="176A05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DC_2-66_n5-n77</w:t>
            </w:r>
          </w:p>
        </w:tc>
        <w:tc>
          <w:tcPr>
            <w:tcW w:w="0" w:type="auto"/>
          </w:tcPr>
          <w:p w14:paraId="2FAE7C37" w14:textId="596208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3E01489" w14:textId="20E31F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809B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D455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5501BB" w14:textId="77777777" w:rsidTr="00AB1096">
        <w:tc>
          <w:tcPr>
            <w:tcW w:w="0" w:type="auto"/>
          </w:tcPr>
          <w:p w14:paraId="5F5EC994" w14:textId="613021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R4-2117133</w:t>
            </w:r>
          </w:p>
        </w:tc>
        <w:tc>
          <w:tcPr>
            <w:tcW w:w="0" w:type="auto"/>
          </w:tcPr>
          <w:p w14:paraId="52681DC3" w14:textId="0E70B9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DC_2-66_n77</w:t>
            </w:r>
          </w:p>
        </w:tc>
        <w:tc>
          <w:tcPr>
            <w:tcW w:w="0" w:type="auto"/>
          </w:tcPr>
          <w:p w14:paraId="7F4AAA5C" w14:textId="158766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E769A88" w14:textId="067F30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1351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F5D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80FD08" w14:textId="77777777" w:rsidTr="00AB1096">
        <w:tc>
          <w:tcPr>
            <w:tcW w:w="0" w:type="auto"/>
          </w:tcPr>
          <w:p w14:paraId="7A7585C6" w14:textId="227802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R4-2117134</w:t>
            </w:r>
          </w:p>
        </w:tc>
        <w:tc>
          <w:tcPr>
            <w:tcW w:w="0" w:type="auto"/>
          </w:tcPr>
          <w:p w14:paraId="0999E695" w14:textId="70F89C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DC_5_n2-n77</w:t>
            </w:r>
          </w:p>
        </w:tc>
        <w:tc>
          <w:tcPr>
            <w:tcW w:w="0" w:type="auto"/>
          </w:tcPr>
          <w:p w14:paraId="702F9A19" w14:textId="0C9C2C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D37A538" w14:textId="5E6B42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CA44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5CB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D7C50D" w14:textId="77777777" w:rsidTr="00AB1096">
        <w:tc>
          <w:tcPr>
            <w:tcW w:w="0" w:type="auto"/>
          </w:tcPr>
          <w:p w14:paraId="06DEC733" w14:textId="30AF67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R4-2117135</w:t>
            </w:r>
          </w:p>
        </w:tc>
        <w:tc>
          <w:tcPr>
            <w:tcW w:w="0" w:type="auto"/>
          </w:tcPr>
          <w:p w14:paraId="2B8C954B" w14:textId="54151E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DC_5_n5-n77</w:t>
            </w:r>
          </w:p>
        </w:tc>
        <w:tc>
          <w:tcPr>
            <w:tcW w:w="0" w:type="auto"/>
          </w:tcPr>
          <w:p w14:paraId="4B4826B4" w14:textId="493D44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A0193AB" w14:textId="4E8AA9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8ADD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0D4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B80D2A" w14:textId="77777777" w:rsidTr="00AB1096">
        <w:tc>
          <w:tcPr>
            <w:tcW w:w="0" w:type="auto"/>
          </w:tcPr>
          <w:p w14:paraId="618CDBAF" w14:textId="2EDDBB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R4-2117136</w:t>
            </w:r>
          </w:p>
        </w:tc>
        <w:tc>
          <w:tcPr>
            <w:tcW w:w="0" w:type="auto"/>
          </w:tcPr>
          <w:p w14:paraId="73D4B1C5" w14:textId="0B73F2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DC_5_n66-n77</w:t>
            </w:r>
          </w:p>
        </w:tc>
        <w:tc>
          <w:tcPr>
            <w:tcW w:w="0" w:type="auto"/>
          </w:tcPr>
          <w:p w14:paraId="41B4D3AB" w14:textId="7A211D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1291FC3" w14:textId="6380FC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B451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86D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381A16" w14:textId="77777777" w:rsidTr="00AB1096">
        <w:tc>
          <w:tcPr>
            <w:tcW w:w="0" w:type="auto"/>
          </w:tcPr>
          <w:p w14:paraId="7D092F43" w14:textId="464D9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R4-2117137</w:t>
            </w:r>
          </w:p>
        </w:tc>
        <w:tc>
          <w:tcPr>
            <w:tcW w:w="0" w:type="auto"/>
          </w:tcPr>
          <w:p w14:paraId="64671A05" w14:textId="2922BF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DC_5-13_n77</w:t>
            </w:r>
          </w:p>
        </w:tc>
        <w:tc>
          <w:tcPr>
            <w:tcW w:w="0" w:type="auto"/>
          </w:tcPr>
          <w:p w14:paraId="625E153F" w14:textId="351670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E61ED26" w14:textId="38E0BF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D3AD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ECF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573ECA" w14:textId="77777777" w:rsidTr="00AB1096">
        <w:tc>
          <w:tcPr>
            <w:tcW w:w="0" w:type="auto"/>
          </w:tcPr>
          <w:p w14:paraId="089EEEDA" w14:textId="7610B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R4-2117138</w:t>
            </w:r>
          </w:p>
        </w:tc>
        <w:tc>
          <w:tcPr>
            <w:tcW w:w="0" w:type="auto"/>
          </w:tcPr>
          <w:p w14:paraId="543DE90D" w14:textId="7A4B6E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DC_5-48_n77</w:t>
            </w:r>
          </w:p>
        </w:tc>
        <w:tc>
          <w:tcPr>
            <w:tcW w:w="0" w:type="auto"/>
          </w:tcPr>
          <w:p w14:paraId="662278FA" w14:textId="3ADECD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388062E" w14:textId="10828E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61FA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4F7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E33F7F" w14:textId="77777777" w:rsidTr="00AB1096">
        <w:tc>
          <w:tcPr>
            <w:tcW w:w="0" w:type="auto"/>
          </w:tcPr>
          <w:p w14:paraId="32916E1F" w14:textId="5307AF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R4-2117139</w:t>
            </w:r>
          </w:p>
        </w:tc>
        <w:tc>
          <w:tcPr>
            <w:tcW w:w="0" w:type="auto"/>
          </w:tcPr>
          <w:p w14:paraId="103A618C" w14:textId="68E381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DC_5-48-66_n77</w:t>
            </w:r>
          </w:p>
        </w:tc>
        <w:tc>
          <w:tcPr>
            <w:tcW w:w="0" w:type="auto"/>
          </w:tcPr>
          <w:p w14:paraId="2ABCF9DF" w14:textId="7AF010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ECABAD4" w14:textId="66B77A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6E10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6FCB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B085DF" w14:textId="77777777" w:rsidTr="00AB1096">
        <w:tc>
          <w:tcPr>
            <w:tcW w:w="0" w:type="auto"/>
          </w:tcPr>
          <w:p w14:paraId="7DC33AA2" w14:textId="250C78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R4-2117140</w:t>
            </w:r>
          </w:p>
        </w:tc>
        <w:tc>
          <w:tcPr>
            <w:tcW w:w="0" w:type="auto"/>
          </w:tcPr>
          <w:p w14:paraId="45AD663E" w14:textId="6A7F70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DC_5-66_n2-n77</w:t>
            </w:r>
          </w:p>
        </w:tc>
        <w:tc>
          <w:tcPr>
            <w:tcW w:w="0" w:type="auto"/>
          </w:tcPr>
          <w:p w14:paraId="28382913" w14:textId="35FF3F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D8C7B7F" w14:textId="1C3699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6A76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F06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5EACB7" w14:textId="77777777" w:rsidTr="00AB1096">
        <w:tc>
          <w:tcPr>
            <w:tcW w:w="0" w:type="auto"/>
          </w:tcPr>
          <w:p w14:paraId="4615473B" w14:textId="1E14CB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R4-2117141</w:t>
            </w:r>
          </w:p>
        </w:tc>
        <w:tc>
          <w:tcPr>
            <w:tcW w:w="0" w:type="auto"/>
          </w:tcPr>
          <w:p w14:paraId="395A7C59" w14:textId="1EC5A6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DC_5-66_n5-n77</w:t>
            </w:r>
          </w:p>
        </w:tc>
        <w:tc>
          <w:tcPr>
            <w:tcW w:w="0" w:type="auto"/>
          </w:tcPr>
          <w:p w14:paraId="5F613AF8" w14:textId="1F86A1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02037BA" w14:textId="0B0133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06A9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4C5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C2C423" w14:textId="77777777" w:rsidTr="00AB1096">
        <w:tc>
          <w:tcPr>
            <w:tcW w:w="0" w:type="auto"/>
          </w:tcPr>
          <w:p w14:paraId="66E0CD26" w14:textId="3BEB40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R4-2117142</w:t>
            </w:r>
          </w:p>
        </w:tc>
        <w:tc>
          <w:tcPr>
            <w:tcW w:w="0" w:type="auto"/>
          </w:tcPr>
          <w:p w14:paraId="592B1DF8" w14:textId="4B18C9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DC_5-66_n77</w:t>
            </w:r>
          </w:p>
        </w:tc>
        <w:tc>
          <w:tcPr>
            <w:tcW w:w="0" w:type="auto"/>
          </w:tcPr>
          <w:p w14:paraId="662993E6" w14:textId="11084F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41BD278" w14:textId="06EC89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661F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DD7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CB4E85" w14:textId="77777777" w:rsidTr="00AB1096">
        <w:tc>
          <w:tcPr>
            <w:tcW w:w="0" w:type="auto"/>
          </w:tcPr>
          <w:p w14:paraId="43552A4D" w14:textId="769012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R4-2117143</w:t>
            </w:r>
          </w:p>
        </w:tc>
        <w:tc>
          <w:tcPr>
            <w:tcW w:w="0" w:type="auto"/>
          </w:tcPr>
          <w:p w14:paraId="354492A2" w14:textId="10100B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DC_13_n2-n77</w:t>
            </w:r>
          </w:p>
        </w:tc>
        <w:tc>
          <w:tcPr>
            <w:tcW w:w="0" w:type="auto"/>
          </w:tcPr>
          <w:p w14:paraId="22BA0F58" w14:textId="5288BF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6EB692D" w14:textId="633A51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2EC4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EFF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B98744" w14:textId="77777777" w:rsidTr="00AB1096">
        <w:tc>
          <w:tcPr>
            <w:tcW w:w="0" w:type="auto"/>
          </w:tcPr>
          <w:p w14:paraId="7DAD2EAD" w14:textId="118715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R4-2117144</w:t>
            </w:r>
          </w:p>
        </w:tc>
        <w:tc>
          <w:tcPr>
            <w:tcW w:w="0" w:type="auto"/>
          </w:tcPr>
          <w:p w14:paraId="77E49FD3" w14:textId="0646C7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DC_13_n5-n77</w:t>
            </w:r>
          </w:p>
        </w:tc>
        <w:tc>
          <w:tcPr>
            <w:tcW w:w="0" w:type="auto"/>
          </w:tcPr>
          <w:p w14:paraId="18D460F5" w14:textId="64676E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69861DC" w14:textId="6F04FE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EEFA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9E4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46F5AE" w14:textId="77777777" w:rsidTr="00AB1096">
        <w:tc>
          <w:tcPr>
            <w:tcW w:w="0" w:type="auto"/>
          </w:tcPr>
          <w:p w14:paraId="199EF0BC" w14:textId="4B4BF2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R4-2117145</w:t>
            </w:r>
          </w:p>
        </w:tc>
        <w:tc>
          <w:tcPr>
            <w:tcW w:w="0" w:type="auto"/>
          </w:tcPr>
          <w:p w14:paraId="01860C7B" w14:textId="3BB032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DC_13_n66-n77</w:t>
            </w:r>
          </w:p>
        </w:tc>
        <w:tc>
          <w:tcPr>
            <w:tcW w:w="0" w:type="auto"/>
          </w:tcPr>
          <w:p w14:paraId="0E99764C" w14:textId="717F87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05BEA26" w14:textId="446E16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327D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F411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3B81DF" w14:textId="77777777" w:rsidTr="00AB1096">
        <w:tc>
          <w:tcPr>
            <w:tcW w:w="0" w:type="auto"/>
          </w:tcPr>
          <w:p w14:paraId="414C8590" w14:textId="47F211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R4-2117146</w:t>
            </w:r>
          </w:p>
        </w:tc>
        <w:tc>
          <w:tcPr>
            <w:tcW w:w="0" w:type="auto"/>
          </w:tcPr>
          <w:p w14:paraId="2FACB689" w14:textId="2C8E36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DC_13-48_n77</w:t>
            </w:r>
          </w:p>
        </w:tc>
        <w:tc>
          <w:tcPr>
            <w:tcW w:w="0" w:type="auto"/>
          </w:tcPr>
          <w:p w14:paraId="0FE37BB7" w14:textId="66CBA9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50DDC12" w14:textId="2E26F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C068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44F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20CFC1" w14:textId="77777777" w:rsidTr="00AB1096">
        <w:tc>
          <w:tcPr>
            <w:tcW w:w="0" w:type="auto"/>
          </w:tcPr>
          <w:p w14:paraId="3B77AEC9" w14:textId="56CED3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R4-2117147</w:t>
            </w:r>
          </w:p>
        </w:tc>
        <w:tc>
          <w:tcPr>
            <w:tcW w:w="0" w:type="auto"/>
          </w:tcPr>
          <w:p w14:paraId="797922F1" w14:textId="5799FA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DC_13-48-66_n77</w:t>
            </w:r>
          </w:p>
        </w:tc>
        <w:tc>
          <w:tcPr>
            <w:tcW w:w="0" w:type="auto"/>
          </w:tcPr>
          <w:p w14:paraId="373E7F9F" w14:textId="49342A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3B2CB34" w14:textId="715EB3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2A7E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43F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1C61FC" w14:textId="77777777" w:rsidTr="00AB1096">
        <w:tc>
          <w:tcPr>
            <w:tcW w:w="0" w:type="auto"/>
          </w:tcPr>
          <w:p w14:paraId="313A20C4" w14:textId="44E7EB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R4-2117148</w:t>
            </w:r>
          </w:p>
        </w:tc>
        <w:tc>
          <w:tcPr>
            <w:tcW w:w="0" w:type="auto"/>
          </w:tcPr>
          <w:p w14:paraId="1E07BAC6" w14:textId="10527B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DC_13-66_n2-n77</w:t>
            </w:r>
          </w:p>
        </w:tc>
        <w:tc>
          <w:tcPr>
            <w:tcW w:w="0" w:type="auto"/>
          </w:tcPr>
          <w:p w14:paraId="299500EB" w14:textId="4756C5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450F9AF" w14:textId="66F290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877E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C0C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647550" w14:textId="77777777" w:rsidTr="00AB1096">
        <w:tc>
          <w:tcPr>
            <w:tcW w:w="0" w:type="auto"/>
          </w:tcPr>
          <w:p w14:paraId="111F2C9B" w14:textId="06F572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R4-2117149</w:t>
            </w:r>
          </w:p>
        </w:tc>
        <w:tc>
          <w:tcPr>
            <w:tcW w:w="0" w:type="auto"/>
          </w:tcPr>
          <w:p w14:paraId="73FF002F" w14:textId="11339C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DC_13-66_n5-n77</w:t>
            </w:r>
          </w:p>
        </w:tc>
        <w:tc>
          <w:tcPr>
            <w:tcW w:w="0" w:type="auto"/>
          </w:tcPr>
          <w:p w14:paraId="18B70F07" w14:textId="041669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1C82E13" w14:textId="6AD6BC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9C61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300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445C49" w14:textId="77777777" w:rsidTr="00AB1096">
        <w:tc>
          <w:tcPr>
            <w:tcW w:w="0" w:type="auto"/>
          </w:tcPr>
          <w:p w14:paraId="43CC6DF0" w14:textId="49952E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R4-2117150</w:t>
            </w:r>
          </w:p>
        </w:tc>
        <w:tc>
          <w:tcPr>
            <w:tcW w:w="0" w:type="auto"/>
          </w:tcPr>
          <w:p w14:paraId="14A25892" w14:textId="7B36A5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DC_13-66_n77</w:t>
            </w:r>
          </w:p>
        </w:tc>
        <w:tc>
          <w:tcPr>
            <w:tcW w:w="0" w:type="auto"/>
          </w:tcPr>
          <w:p w14:paraId="332C9E59" w14:textId="7A8733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1C396D8" w14:textId="2FE027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7EC6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1AA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86374B" w14:textId="77777777" w:rsidTr="00AB1096">
        <w:tc>
          <w:tcPr>
            <w:tcW w:w="0" w:type="auto"/>
          </w:tcPr>
          <w:p w14:paraId="2220652E" w14:textId="180410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R4-2117151</w:t>
            </w:r>
          </w:p>
        </w:tc>
        <w:tc>
          <w:tcPr>
            <w:tcW w:w="0" w:type="auto"/>
          </w:tcPr>
          <w:p w14:paraId="4FD65207" w14:textId="6EF48A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DC_48-66_n77</w:t>
            </w:r>
          </w:p>
        </w:tc>
        <w:tc>
          <w:tcPr>
            <w:tcW w:w="0" w:type="auto"/>
          </w:tcPr>
          <w:p w14:paraId="6C15B8D9" w14:textId="36777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86142AA" w14:textId="20A991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4721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E84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CCE523" w14:textId="77777777" w:rsidTr="00AB1096">
        <w:tc>
          <w:tcPr>
            <w:tcW w:w="0" w:type="auto"/>
          </w:tcPr>
          <w:p w14:paraId="1B11B24F" w14:textId="7C7F24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R4-2117152</w:t>
            </w:r>
          </w:p>
        </w:tc>
        <w:tc>
          <w:tcPr>
            <w:tcW w:w="0" w:type="auto"/>
          </w:tcPr>
          <w:p w14:paraId="10F2439D" w14:textId="349E1E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DC_66_n2-n77</w:t>
            </w:r>
          </w:p>
        </w:tc>
        <w:tc>
          <w:tcPr>
            <w:tcW w:w="0" w:type="auto"/>
          </w:tcPr>
          <w:p w14:paraId="39189961" w14:textId="310B25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FC0F2AE" w14:textId="13B696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2AF2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C50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56C9A5" w14:textId="77777777" w:rsidTr="00AB1096">
        <w:tc>
          <w:tcPr>
            <w:tcW w:w="0" w:type="auto"/>
          </w:tcPr>
          <w:p w14:paraId="2C171B06" w14:textId="268277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R4-2117153</w:t>
            </w:r>
          </w:p>
        </w:tc>
        <w:tc>
          <w:tcPr>
            <w:tcW w:w="0" w:type="auto"/>
          </w:tcPr>
          <w:p w14:paraId="0D746EE1" w14:textId="7629F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DC_66_n5-n77</w:t>
            </w:r>
          </w:p>
        </w:tc>
        <w:tc>
          <w:tcPr>
            <w:tcW w:w="0" w:type="auto"/>
          </w:tcPr>
          <w:p w14:paraId="46CE5BF8" w14:textId="43B5AE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5AB15B4" w14:textId="2BFABD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6C87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F2B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37FDDD" w14:textId="77777777" w:rsidTr="00AB1096">
        <w:tc>
          <w:tcPr>
            <w:tcW w:w="0" w:type="auto"/>
          </w:tcPr>
          <w:p w14:paraId="4D9A28CB" w14:textId="7812F7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R4-2117154</w:t>
            </w:r>
          </w:p>
        </w:tc>
        <w:tc>
          <w:tcPr>
            <w:tcW w:w="0" w:type="auto"/>
          </w:tcPr>
          <w:p w14:paraId="2E1BE557" w14:textId="0AA074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DC_66_n66-n77</w:t>
            </w:r>
          </w:p>
        </w:tc>
        <w:tc>
          <w:tcPr>
            <w:tcW w:w="0" w:type="auto"/>
          </w:tcPr>
          <w:p w14:paraId="7F39FC2A" w14:textId="48998A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E8BD4FC" w14:textId="4570BC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76BF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EEF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F6DB4B" w14:textId="77777777" w:rsidTr="00AB1096">
        <w:tc>
          <w:tcPr>
            <w:tcW w:w="0" w:type="auto"/>
          </w:tcPr>
          <w:p w14:paraId="180E18B7" w14:textId="57479F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R4-2117155</w:t>
            </w:r>
          </w:p>
        </w:tc>
        <w:tc>
          <w:tcPr>
            <w:tcW w:w="0" w:type="auto"/>
          </w:tcPr>
          <w:p w14:paraId="6FD6EA03" w14:textId="71BE77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n71 REFSENS for 25M and 30M BWs</w:t>
            </w:r>
          </w:p>
        </w:tc>
        <w:tc>
          <w:tcPr>
            <w:tcW w:w="0" w:type="auto"/>
          </w:tcPr>
          <w:p w14:paraId="22DC6483" w14:textId="32E9CB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C08ACF5" w14:textId="4E3B18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E03C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F5A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744DD9" w14:textId="77777777" w:rsidTr="00AB1096">
        <w:tc>
          <w:tcPr>
            <w:tcW w:w="0" w:type="auto"/>
          </w:tcPr>
          <w:p w14:paraId="426CCA22" w14:textId="27DB5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R4-2117156</w:t>
            </w:r>
          </w:p>
        </w:tc>
        <w:tc>
          <w:tcPr>
            <w:tcW w:w="0" w:type="auto"/>
          </w:tcPr>
          <w:p w14:paraId="6293589C" w14:textId="251E0E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DraftCR NR inter band CA DC combinations for 2 bands DL with up to 2 bands UL </w:t>
            </w:r>
          </w:p>
        </w:tc>
        <w:tc>
          <w:tcPr>
            <w:tcW w:w="0" w:type="auto"/>
          </w:tcPr>
          <w:p w14:paraId="49BB45D8" w14:textId="0D2E05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0733BE6" w14:textId="398EA8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CDA4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D647A" w14:textId="30E8D9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R4-2120038</w:t>
            </w:r>
          </w:p>
        </w:tc>
      </w:tr>
      <w:tr w:rsidR="00AB1096" w14:paraId="386CB10F" w14:textId="77777777" w:rsidTr="00AB1096">
        <w:tc>
          <w:tcPr>
            <w:tcW w:w="0" w:type="auto"/>
          </w:tcPr>
          <w:p w14:paraId="579EED6B" w14:textId="3CD15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R4-2117157</w:t>
            </w:r>
          </w:p>
        </w:tc>
        <w:tc>
          <w:tcPr>
            <w:tcW w:w="0" w:type="auto"/>
          </w:tcPr>
          <w:p w14:paraId="0706FB0B" w14:textId="457F56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introducing NR inter-band CA for 3DL Bands and 1UL band for 38.101-1</w:t>
            </w:r>
          </w:p>
        </w:tc>
        <w:tc>
          <w:tcPr>
            <w:tcW w:w="0" w:type="auto"/>
          </w:tcPr>
          <w:p w14:paraId="31D97657" w14:textId="413516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E9DBAEC" w14:textId="2CA5B8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18EF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29C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365A12" w14:textId="77777777" w:rsidTr="00AB1096">
        <w:tc>
          <w:tcPr>
            <w:tcW w:w="0" w:type="auto"/>
          </w:tcPr>
          <w:p w14:paraId="6C6991A6" w14:textId="0A2A46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R4-2117158</w:t>
            </w:r>
          </w:p>
        </w:tc>
        <w:tc>
          <w:tcPr>
            <w:tcW w:w="0" w:type="auto"/>
          </w:tcPr>
          <w:p w14:paraId="290590BB" w14:textId="12DB73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introducing NR inter-band CA for 3DL Bands and 2UL band combination for 38.101-1</w:t>
            </w:r>
          </w:p>
        </w:tc>
        <w:tc>
          <w:tcPr>
            <w:tcW w:w="0" w:type="auto"/>
          </w:tcPr>
          <w:p w14:paraId="558E207C" w14:textId="07DA66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8812AFC" w14:textId="6094C1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5ADB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8F1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3C44A5" w14:textId="77777777" w:rsidTr="00AB1096">
        <w:tc>
          <w:tcPr>
            <w:tcW w:w="0" w:type="auto"/>
          </w:tcPr>
          <w:p w14:paraId="643B2747" w14:textId="7A223E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R4-2117159</w:t>
            </w:r>
          </w:p>
        </w:tc>
        <w:tc>
          <w:tcPr>
            <w:tcW w:w="0" w:type="auto"/>
          </w:tcPr>
          <w:p w14:paraId="4C5EB751" w14:textId="0EBE6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DraftCR for Rel-17 Dual Connectivity of 1 LTE band (1DL/1UL) and 1 NR band (1DL/1UL) </w:t>
            </w:r>
          </w:p>
        </w:tc>
        <w:tc>
          <w:tcPr>
            <w:tcW w:w="0" w:type="auto"/>
          </w:tcPr>
          <w:p w14:paraId="68AB872C" w14:textId="394D72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76DA0A4" w14:textId="6B3568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B87E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A0D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E677D9" w14:textId="77777777" w:rsidTr="00AB1096">
        <w:tc>
          <w:tcPr>
            <w:tcW w:w="0" w:type="auto"/>
          </w:tcPr>
          <w:p w14:paraId="1956DF5F" w14:textId="3A9086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R4-2117160</w:t>
            </w:r>
          </w:p>
        </w:tc>
        <w:tc>
          <w:tcPr>
            <w:tcW w:w="0" w:type="auto"/>
          </w:tcPr>
          <w:p w14:paraId="34C40858" w14:textId="558FCD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DC_2-5_n2-n77</w:t>
            </w:r>
          </w:p>
        </w:tc>
        <w:tc>
          <w:tcPr>
            <w:tcW w:w="0" w:type="auto"/>
          </w:tcPr>
          <w:p w14:paraId="5F80F7BA" w14:textId="08D4F4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1AC79A7" w14:textId="6CB3A8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C3E8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56CA9" w14:textId="4361F7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R4-2119770</w:t>
            </w:r>
          </w:p>
        </w:tc>
      </w:tr>
      <w:tr w:rsidR="00AB1096" w14:paraId="076505E8" w14:textId="77777777" w:rsidTr="00AB1096">
        <w:tc>
          <w:tcPr>
            <w:tcW w:w="0" w:type="auto"/>
          </w:tcPr>
          <w:p w14:paraId="1ABFC16A" w14:textId="49A039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R4-2117161</w:t>
            </w:r>
          </w:p>
        </w:tc>
        <w:tc>
          <w:tcPr>
            <w:tcW w:w="0" w:type="auto"/>
          </w:tcPr>
          <w:p w14:paraId="496BCDBC" w14:textId="22DDC5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37.717-11-21 for DC_2-5_n5-n77 </w:t>
            </w:r>
          </w:p>
        </w:tc>
        <w:tc>
          <w:tcPr>
            <w:tcW w:w="0" w:type="auto"/>
          </w:tcPr>
          <w:p w14:paraId="47C0710D" w14:textId="30F36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CBDCBB3" w14:textId="05527F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3C72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1292A" w14:textId="48F007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R4-2119771</w:t>
            </w:r>
          </w:p>
        </w:tc>
      </w:tr>
      <w:tr w:rsidR="00AB1096" w14:paraId="761BEFAF" w14:textId="77777777" w:rsidTr="00AB1096">
        <w:tc>
          <w:tcPr>
            <w:tcW w:w="0" w:type="auto"/>
          </w:tcPr>
          <w:p w14:paraId="70E2E0E3" w14:textId="28C714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R4-2117162</w:t>
            </w:r>
          </w:p>
        </w:tc>
        <w:tc>
          <w:tcPr>
            <w:tcW w:w="0" w:type="auto"/>
          </w:tcPr>
          <w:p w14:paraId="4ADA6711" w14:textId="787592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DC_5-66_n66-n77</w:t>
            </w:r>
          </w:p>
        </w:tc>
        <w:tc>
          <w:tcPr>
            <w:tcW w:w="0" w:type="auto"/>
          </w:tcPr>
          <w:p w14:paraId="37B0C1BB" w14:textId="517982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304F283" w14:textId="3D834D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D83B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88750" w14:textId="71323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R4-2119772</w:t>
            </w:r>
          </w:p>
        </w:tc>
      </w:tr>
      <w:tr w:rsidR="00AB1096" w14:paraId="2D189168" w14:textId="77777777" w:rsidTr="00AB1096">
        <w:tc>
          <w:tcPr>
            <w:tcW w:w="0" w:type="auto"/>
          </w:tcPr>
          <w:p w14:paraId="7DE67E92" w14:textId="228F05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R4-2117163</w:t>
            </w:r>
          </w:p>
        </w:tc>
        <w:tc>
          <w:tcPr>
            <w:tcW w:w="0" w:type="auto"/>
          </w:tcPr>
          <w:p w14:paraId="0E92A9F1" w14:textId="63DD1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DC_2-5_n66-n77</w:t>
            </w:r>
          </w:p>
        </w:tc>
        <w:tc>
          <w:tcPr>
            <w:tcW w:w="0" w:type="auto"/>
          </w:tcPr>
          <w:p w14:paraId="2B8E429E" w14:textId="341040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B9E667E" w14:textId="6E7674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CEA1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363CD" w14:textId="516E0D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R4-2119773</w:t>
            </w:r>
          </w:p>
        </w:tc>
      </w:tr>
      <w:tr w:rsidR="00AB1096" w14:paraId="35877938" w14:textId="77777777" w:rsidTr="00AB1096">
        <w:tc>
          <w:tcPr>
            <w:tcW w:w="0" w:type="auto"/>
          </w:tcPr>
          <w:p w14:paraId="3E3D3206" w14:textId="29422B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R4-2117164</w:t>
            </w:r>
          </w:p>
        </w:tc>
        <w:tc>
          <w:tcPr>
            <w:tcW w:w="0" w:type="auto"/>
          </w:tcPr>
          <w:p w14:paraId="4CB4E659" w14:textId="6A7EDD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DC_13-66_n5-n77 and DC_13-66-66_n5-n77</w:t>
            </w:r>
          </w:p>
        </w:tc>
        <w:tc>
          <w:tcPr>
            <w:tcW w:w="0" w:type="auto"/>
          </w:tcPr>
          <w:p w14:paraId="52F5B9D3" w14:textId="1FF2F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7E6B728" w14:textId="4761B7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0D5B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8626B4" w14:textId="0AB9EB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R4-2119774</w:t>
            </w:r>
          </w:p>
        </w:tc>
      </w:tr>
      <w:tr w:rsidR="00AB1096" w14:paraId="421DC933" w14:textId="77777777" w:rsidTr="00AB1096">
        <w:tc>
          <w:tcPr>
            <w:tcW w:w="0" w:type="auto"/>
          </w:tcPr>
          <w:p w14:paraId="18AEA507" w14:textId="0BBC92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R4-2117165</w:t>
            </w:r>
          </w:p>
        </w:tc>
        <w:tc>
          <w:tcPr>
            <w:tcW w:w="0" w:type="auto"/>
          </w:tcPr>
          <w:p w14:paraId="7EFDCCD0" w14:textId="5C4485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DC_2-13-66_n66-n77 and DC_2-2-13-66_n66-n77</w:t>
            </w:r>
          </w:p>
        </w:tc>
        <w:tc>
          <w:tcPr>
            <w:tcW w:w="0" w:type="auto"/>
          </w:tcPr>
          <w:p w14:paraId="69A74E82" w14:textId="4BB267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27BB04F" w14:textId="164994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27B3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95E92" w14:textId="1FDDCA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R4-2119775</w:t>
            </w:r>
          </w:p>
        </w:tc>
      </w:tr>
      <w:tr w:rsidR="00AB1096" w14:paraId="7410AE76" w14:textId="77777777" w:rsidTr="00AB1096">
        <w:tc>
          <w:tcPr>
            <w:tcW w:w="0" w:type="auto"/>
          </w:tcPr>
          <w:p w14:paraId="62DBE012" w14:textId="3F01E5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R4-2117166</w:t>
            </w:r>
          </w:p>
        </w:tc>
        <w:tc>
          <w:tcPr>
            <w:tcW w:w="0" w:type="auto"/>
          </w:tcPr>
          <w:p w14:paraId="283006FB" w14:textId="46CC14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DC_2-13-66_n5-n77, DC_2-2-13-66_n5-n77, and DC_2-13-66-66_n5-n77</w:t>
            </w:r>
          </w:p>
        </w:tc>
        <w:tc>
          <w:tcPr>
            <w:tcW w:w="0" w:type="auto"/>
          </w:tcPr>
          <w:p w14:paraId="55888900" w14:textId="1E3DC3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1FC9937" w14:textId="428055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8ED9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9F8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E6E1CD" w14:textId="77777777" w:rsidTr="00AB1096">
        <w:tc>
          <w:tcPr>
            <w:tcW w:w="0" w:type="auto"/>
          </w:tcPr>
          <w:p w14:paraId="258B1254" w14:textId="49712B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R4-2117167</w:t>
            </w:r>
          </w:p>
        </w:tc>
        <w:tc>
          <w:tcPr>
            <w:tcW w:w="0" w:type="auto"/>
          </w:tcPr>
          <w:p w14:paraId="634ADB7B" w14:textId="159E7F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DC_2-13_n2-n77</w:t>
            </w:r>
          </w:p>
        </w:tc>
        <w:tc>
          <w:tcPr>
            <w:tcW w:w="0" w:type="auto"/>
          </w:tcPr>
          <w:p w14:paraId="49D2FC03" w14:textId="7C902A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E1AE25F" w14:textId="41CC87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6B23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AB3F7" w14:textId="5E6D1C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R4-2119776</w:t>
            </w:r>
          </w:p>
        </w:tc>
      </w:tr>
      <w:tr w:rsidR="00AB1096" w14:paraId="214EFA41" w14:textId="77777777" w:rsidTr="00AB1096">
        <w:tc>
          <w:tcPr>
            <w:tcW w:w="0" w:type="auto"/>
          </w:tcPr>
          <w:p w14:paraId="26D33E1B" w14:textId="6DE343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R4-2117168</w:t>
            </w:r>
          </w:p>
        </w:tc>
        <w:tc>
          <w:tcPr>
            <w:tcW w:w="0" w:type="auto"/>
          </w:tcPr>
          <w:p w14:paraId="1102680E" w14:textId="42B139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DC_2-13_n5-n77 and DC_2-2-13_n5-n77</w:t>
            </w:r>
          </w:p>
        </w:tc>
        <w:tc>
          <w:tcPr>
            <w:tcW w:w="0" w:type="auto"/>
          </w:tcPr>
          <w:p w14:paraId="245E9730" w14:textId="23FBC1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BDAC575" w14:textId="0C46D5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D5FC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59983" w14:textId="146C00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R4-2119777</w:t>
            </w:r>
          </w:p>
        </w:tc>
      </w:tr>
      <w:tr w:rsidR="00AB1096" w14:paraId="7E87DF4A" w14:textId="77777777" w:rsidTr="00AB1096">
        <w:tc>
          <w:tcPr>
            <w:tcW w:w="0" w:type="auto"/>
          </w:tcPr>
          <w:p w14:paraId="7C819574" w14:textId="3D8E17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R4-2117169</w:t>
            </w:r>
          </w:p>
        </w:tc>
        <w:tc>
          <w:tcPr>
            <w:tcW w:w="0" w:type="auto"/>
          </w:tcPr>
          <w:p w14:paraId="124F7E7A" w14:textId="0F2CB4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DC_2-66_n2-n77 and DC_2-66-66_n2-n77</w:t>
            </w:r>
          </w:p>
        </w:tc>
        <w:tc>
          <w:tcPr>
            <w:tcW w:w="0" w:type="auto"/>
          </w:tcPr>
          <w:p w14:paraId="0EB3C133" w14:textId="41055F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10781D1" w14:textId="062D6B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0C02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8E2F6" w14:textId="177351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R4-2119778</w:t>
            </w:r>
          </w:p>
        </w:tc>
      </w:tr>
      <w:tr w:rsidR="00AB1096" w14:paraId="230F96A3" w14:textId="77777777" w:rsidTr="00AB1096">
        <w:tc>
          <w:tcPr>
            <w:tcW w:w="0" w:type="auto"/>
          </w:tcPr>
          <w:p w14:paraId="4FC22146" w14:textId="2812B8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R4-2117170</w:t>
            </w:r>
          </w:p>
        </w:tc>
        <w:tc>
          <w:tcPr>
            <w:tcW w:w="0" w:type="auto"/>
          </w:tcPr>
          <w:p w14:paraId="65836919" w14:textId="712A52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DC_5-66_n2-n77 and DC_5-66-66_n2-n77</w:t>
            </w:r>
          </w:p>
        </w:tc>
        <w:tc>
          <w:tcPr>
            <w:tcW w:w="0" w:type="auto"/>
          </w:tcPr>
          <w:p w14:paraId="7D63C8C8" w14:textId="7FA2A1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81AA5A7" w14:textId="1D2981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51E1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409E8F" w14:textId="5C604E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R4-2119779</w:t>
            </w:r>
          </w:p>
        </w:tc>
      </w:tr>
      <w:tr w:rsidR="00AB1096" w14:paraId="4418F55A" w14:textId="77777777" w:rsidTr="00AB1096">
        <w:tc>
          <w:tcPr>
            <w:tcW w:w="0" w:type="auto"/>
          </w:tcPr>
          <w:p w14:paraId="65B3FD21" w14:textId="0C895B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R4-2117171</w:t>
            </w:r>
          </w:p>
        </w:tc>
        <w:tc>
          <w:tcPr>
            <w:tcW w:w="0" w:type="auto"/>
          </w:tcPr>
          <w:p w14:paraId="4502BFC4" w14:textId="0C7FAD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DC_5-66_n5-n77 and DC_5-66-66_n5-n77</w:t>
            </w:r>
          </w:p>
        </w:tc>
        <w:tc>
          <w:tcPr>
            <w:tcW w:w="0" w:type="auto"/>
          </w:tcPr>
          <w:p w14:paraId="1583A7CF" w14:textId="19421A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6C96F5C" w14:textId="1811A3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C221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60FCD" w14:textId="77B6F4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R4-2119780</w:t>
            </w:r>
          </w:p>
        </w:tc>
      </w:tr>
      <w:tr w:rsidR="00AB1096" w14:paraId="52895B8A" w14:textId="77777777" w:rsidTr="00AB1096">
        <w:tc>
          <w:tcPr>
            <w:tcW w:w="0" w:type="auto"/>
          </w:tcPr>
          <w:p w14:paraId="01E37705" w14:textId="7A899E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R4-2117172</w:t>
            </w:r>
          </w:p>
        </w:tc>
        <w:tc>
          <w:tcPr>
            <w:tcW w:w="0" w:type="auto"/>
          </w:tcPr>
          <w:p w14:paraId="0E59A71A" w14:textId="0CA252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DC_2-13-66_n2-n77, DC_2-13-66-66_n2-n77</w:t>
            </w:r>
          </w:p>
        </w:tc>
        <w:tc>
          <w:tcPr>
            <w:tcW w:w="0" w:type="auto"/>
          </w:tcPr>
          <w:p w14:paraId="206C5156" w14:textId="4A40C3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6792642" w14:textId="31A3EB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BD9F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C0004" w14:textId="789FEC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R4-2119781</w:t>
            </w:r>
          </w:p>
        </w:tc>
      </w:tr>
      <w:tr w:rsidR="00AB1096" w14:paraId="462EB1BD" w14:textId="77777777" w:rsidTr="00AB1096">
        <w:tc>
          <w:tcPr>
            <w:tcW w:w="0" w:type="auto"/>
          </w:tcPr>
          <w:p w14:paraId="7502BBF7" w14:textId="086581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R4-2117173</w:t>
            </w:r>
          </w:p>
        </w:tc>
        <w:tc>
          <w:tcPr>
            <w:tcW w:w="0" w:type="auto"/>
          </w:tcPr>
          <w:p w14:paraId="04F1F961" w14:textId="392967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DC_2-5-66_n5-n77 and DC_2-5-66-66_n5-n77</w:t>
            </w:r>
          </w:p>
        </w:tc>
        <w:tc>
          <w:tcPr>
            <w:tcW w:w="0" w:type="auto"/>
          </w:tcPr>
          <w:p w14:paraId="51F8C173" w14:textId="04691E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F222FFE" w14:textId="4FC671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980D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E76C0" w14:textId="0AE9DC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R4-2119782</w:t>
            </w:r>
          </w:p>
        </w:tc>
      </w:tr>
      <w:tr w:rsidR="00AB1096" w14:paraId="3130483F" w14:textId="77777777" w:rsidTr="00AB1096">
        <w:tc>
          <w:tcPr>
            <w:tcW w:w="0" w:type="auto"/>
          </w:tcPr>
          <w:p w14:paraId="0F0B311F" w14:textId="24506A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R4-2117174</w:t>
            </w:r>
          </w:p>
        </w:tc>
        <w:tc>
          <w:tcPr>
            <w:tcW w:w="0" w:type="auto"/>
          </w:tcPr>
          <w:p w14:paraId="3B682237" w14:textId="3C0C29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DC_2-5-66_n2-n77 and DC_2-5-66-66_n2-n77</w:t>
            </w:r>
          </w:p>
        </w:tc>
        <w:tc>
          <w:tcPr>
            <w:tcW w:w="0" w:type="auto"/>
          </w:tcPr>
          <w:p w14:paraId="24F57B6A" w14:textId="39A99F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88C4667" w14:textId="3B4BB2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75E6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229EBC" w14:textId="620C95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R4-2119783</w:t>
            </w:r>
          </w:p>
        </w:tc>
      </w:tr>
      <w:tr w:rsidR="00AB1096" w14:paraId="71BF437C" w14:textId="77777777" w:rsidTr="00AB1096">
        <w:tc>
          <w:tcPr>
            <w:tcW w:w="0" w:type="auto"/>
          </w:tcPr>
          <w:p w14:paraId="5F1E6C97" w14:textId="518CE5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R4-2117175</w:t>
            </w:r>
          </w:p>
        </w:tc>
        <w:tc>
          <w:tcPr>
            <w:tcW w:w="0" w:type="auto"/>
          </w:tcPr>
          <w:p w14:paraId="2D38B92B" w14:textId="253F11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DC_5-48_n77</w:t>
            </w:r>
          </w:p>
        </w:tc>
        <w:tc>
          <w:tcPr>
            <w:tcW w:w="0" w:type="auto"/>
          </w:tcPr>
          <w:p w14:paraId="74247811" w14:textId="7F83FF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61F0F06" w14:textId="05EE15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9033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496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233BFB" w14:textId="77777777" w:rsidTr="00AB1096">
        <w:tc>
          <w:tcPr>
            <w:tcW w:w="0" w:type="auto"/>
          </w:tcPr>
          <w:p w14:paraId="08B7A9A9" w14:textId="2CC0DA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R4-2117176</w:t>
            </w:r>
          </w:p>
        </w:tc>
        <w:tc>
          <w:tcPr>
            <w:tcW w:w="0" w:type="auto"/>
          </w:tcPr>
          <w:p w14:paraId="08F47863" w14:textId="7D9059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DC_5-13_n77</w:t>
            </w:r>
          </w:p>
        </w:tc>
        <w:tc>
          <w:tcPr>
            <w:tcW w:w="0" w:type="auto"/>
          </w:tcPr>
          <w:p w14:paraId="25BB2617" w14:textId="25C6B6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7B0F5B5" w14:textId="5348CA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CEE0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397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FF5B5D" w14:textId="77777777" w:rsidTr="00AB1096">
        <w:tc>
          <w:tcPr>
            <w:tcW w:w="0" w:type="auto"/>
          </w:tcPr>
          <w:p w14:paraId="2285730D" w14:textId="0060CF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R4-2117177</w:t>
            </w:r>
          </w:p>
        </w:tc>
        <w:tc>
          <w:tcPr>
            <w:tcW w:w="0" w:type="auto"/>
          </w:tcPr>
          <w:p w14:paraId="749B7BE2" w14:textId="1CF634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modified (R42016315) TP for TR 37.717-11-21 to include additional configurations</w:t>
            </w:r>
          </w:p>
        </w:tc>
        <w:tc>
          <w:tcPr>
            <w:tcW w:w="0" w:type="auto"/>
          </w:tcPr>
          <w:p w14:paraId="0BEC75DB" w14:textId="2C3E3A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97203A4" w14:textId="6A52BB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025D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9B2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8B7689" w14:textId="77777777" w:rsidTr="00AB1096">
        <w:tc>
          <w:tcPr>
            <w:tcW w:w="0" w:type="auto"/>
          </w:tcPr>
          <w:p w14:paraId="42150C5F" w14:textId="394F31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R4-2117178</w:t>
            </w:r>
          </w:p>
        </w:tc>
        <w:tc>
          <w:tcPr>
            <w:tcW w:w="0" w:type="auto"/>
          </w:tcPr>
          <w:p w14:paraId="3C88622B" w14:textId="2E316D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modified (R4-2112657) TP for TR 37.717-11-21 to include additional configurations</w:t>
            </w:r>
          </w:p>
        </w:tc>
        <w:tc>
          <w:tcPr>
            <w:tcW w:w="0" w:type="auto"/>
          </w:tcPr>
          <w:p w14:paraId="572AD44D" w14:textId="393EBA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11F6F28" w14:textId="368D13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F81B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62879" w14:textId="5D428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R4-2119784</w:t>
            </w:r>
          </w:p>
        </w:tc>
      </w:tr>
      <w:tr w:rsidR="00AB1096" w14:paraId="61DC7980" w14:textId="77777777" w:rsidTr="00AB1096">
        <w:tc>
          <w:tcPr>
            <w:tcW w:w="0" w:type="auto"/>
          </w:tcPr>
          <w:p w14:paraId="1F2A43E3" w14:textId="622E06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R4-2117179</w:t>
            </w:r>
          </w:p>
        </w:tc>
        <w:tc>
          <w:tcPr>
            <w:tcW w:w="0" w:type="auto"/>
          </w:tcPr>
          <w:p w14:paraId="337B2AAA" w14:textId="1ACCB3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37.717.11-21: Addition of DC configurations for DC_2-13_n66-n77</w:t>
            </w:r>
          </w:p>
        </w:tc>
        <w:tc>
          <w:tcPr>
            <w:tcW w:w="0" w:type="auto"/>
          </w:tcPr>
          <w:p w14:paraId="17209560" w14:textId="3A17A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80F40A4" w14:textId="37DC40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2FB9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5BE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FBD5D2" w14:textId="77777777" w:rsidTr="00AB1096">
        <w:tc>
          <w:tcPr>
            <w:tcW w:w="0" w:type="auto"/>
          </w:tcPr>
          <w:p w14:paraId="3DBF45BE" w14:textId="1E46D7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R4-2117180</w:t>
            </w:r>
          </w:p>
        </w:tc>
        <w:tc>
          <w:tcPr>
            <w:tcW w:w="0" w:type="auto"/>
          </w:tcPr>
          <w:p w14:paraId="6DE34CC8" w14:textId="1ED90B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37.717.11-21: Addition of DC configurations for DC_2-66_n66-n77</w:t>
            </w:r>
          </w:p>
        </w:tc>
        <w:tc>
          <w:tcPr>
            <w:tcW w:w="0" w:type="auto"/>
          </w:tcPr>
          <w:p w14:paraId="44058ECA" w14:textId="078BF0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443B839" w14:textId="1EA410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FF18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077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D9A25B" w14:textId="77777777" w:rsidTr="00AB1096">
        <w:tc>
          <w:tcPr>
            <w:tcW w:w="0" w:type="auto"/>
          </w:tcPr>
          <w:p w14:paraId="50CDF1DF" w14:textId="7E3675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R4-2117181</w:t>
            </w:r>
          </w:p>
        </w:tc>
        <w:tc>
          <w:tcPr>
            <w:tcW w:w="0" w:type="auto"/>
          </w:tcPr>
          <w:p w14:paraId="07C4D23B" w14:textId="0A4DF2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Probe#3 of FR2 MIMO OTA</w:t>
            </w:r>
          </w:p>
        </w:tc>
        <w:tc>
          <w:tcPr>
            <w:tcW w:w="0" w:type="auto"/>
          </w:tcPr>
          <w:p w14:paraId="24C1C939" w14:textId="6B5256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951547E" w14:textId="50C715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02335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68C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524B30" w14:textId="77777777" w:rsidTr="00AB1096">
        <w:tc>
          <w:tcPr>
            <w:tcW w:w="0" w:type="auto"/>
          </w:tcPr>
          <w:p w14:paraId="764314D9" w14:textId="491B3B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R4-2117182</w:t>
            </w:r>
          </w:p>
        </w:tc>
        <w:tc>
          <w:tcPr>
            <w:tcW w:w="0" w:type="auto"/>
          </w:tcPr>
          <w:p w14:paraId="0683D1A8" w14:textId="34C9F0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of NR Band n28,n41 and n79 Test Configuration for TRP</w:t>
            </w:r>
          </w:p>
        </w:tc>
        <w:tc>
          <w:tcPr>
            <w:tcW w:w="0" w:type="auto"/>
          </w:tcPr>
          <w:p w14:paraId="0A0EC139" w14:textId="42283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3175B1B" w14:textId="1BD4BF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0F0B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76D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C1AC8C" w14:textId="77777777" w:rsidTr="00AB1096">
        <w:tc>
          <w:tcPr>
            <w:tcW w:w="0" w:type="auto"/>
          </w:tcPr>
          <w:p w14:paraId="182E01C2" w14:textId="5C0570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R4-2117183</w:t>
            </w:r>
          </w:p>
        </w:tc>
        <w:tc>
          <w:tcPr>
            <w:tcW w:w="0" w:type="auto"/>
          </w:tcPr>
          <w:p w14:paraId="3806226E" w14:textId="57CC9D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Tx Antenna Switching Test Methodology</w:t>
            </w:r>
          </w:p>
        </w:tc>
        <w:tc>
          <w:tcPr>
            <w:tcW w:w="0" w:type="auto"/>
          </w:tcPr>
          <w:p w14:paraId="5E639D37" w14:textId="5FB417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E933D38" w14:textId="1AE482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A058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120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80156C" w14:textId="77777777" w:rsidTr="00AB1096">
        <w:tc>
          <w:tcPr>
            <w:tcW w:w="0" w:type="auto"/>
          </w:tcPr>
          <w:p w14:paraId="4CDDBFDA" w14:textId="4BC291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R4-2117184</w:t>
            </w:r>
          </w:p>
        </w:tc>
        <w:tc>
          <w:tcPr>
            <w:tcW w:w="0" w:type="auto"/>
          </w:tcPr>
          <w:p w14:paraId="7215EFF9" w14:textId="025496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RAN4 RF work plan for NR coverage enhancements WI</w:t>
            </w:r>
          </w:p>
        </w:tc>
        <w:tc>
          <w:tcPr>
            <w:tcW w:w="0" w:type="auto"/>
          </w:tcPr>
          <w:p w14:paraId="4EA4253B" w14:textId="023170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A35395B" w14:textId="3DBBA3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E601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CB8A29" w14:textId="627AF3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R4-2120004</w:t>
            </w:r>
          </w:p>
        </w:tc>
      </w:tr>
      <w:tr w:rsidR="00AB1096" w14:paraId="512DCAB5" w14:textId="77777777" w:rsidTr="00AB1096">
        <w:tc>
          <w:tcPr>
            <w:tcW w:w="0" w:type="auto"/>
          </w:tcPr>
          <w:p w14:paraId="61F6F196" w14:textId="64C650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R4-2117185</w:t>
            </w:r>
          </w:p>
        </w:tc>
        <w:tc>
          <w:tcPr>
            <w:tcW w:w="0" w:type="auto"/>
          </w:tcPr>
          <w:p w14:paraId="599EFD95" w14:textId="26F9FB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continuity and power consistency tolerance</w:t>
            </w:r>
          </w:p>
        </w:tc>
        <w:tc>
          <w:tcPr>
            <w:tcW w:w="0" w:type="auto"/>
          </w:tcPr>
          <w:p w14:paraId="437311CC" w14:textId="5F3DFC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07EA2B1" w14:textId="67FB86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3423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4D074" w14:textId="375DA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R4-2120005</w:t>
            </w:r>
          </w:p>
        </w:tc>
      </w:tr>
      <w:tr w:rsidR="00AB1096" w14:paraId="3008DBAD" w14:textId="77777777" w:rsidTr="00AB1096">
        <w:tc>
          <w:tcPr>
            <w:tcW w:w="0" w:type="auto"/>
          </w:tcPr>
          <w:p w14:paraId="459F6D76" w14:textId="5EE052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R4-2117186</w:t>
            </w:r>
          </w:p>
        </w:tc>
        <w:tc>
          <w:tcPr>
            <w:tcW w:w="0" w:type="auto"/>
          </w:tcPr>
          <w:p w14:paraId="1037199E" w14:textId="5EBFD8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maximum duration for joint channel estimation</w:t>
            </w:r>
          </w:p>
        </w:tc>
        <w:tc>
          <w:tcPr>
            <w:tcW w:w="0" w:type="auto"/>
          </w:tcPr>
          <w:p w14:paraId="2CDE7C65" w14:textId="00E3BD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E56F8CB" w14:textId="3BD9FE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376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BCA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73C7E0" w14:textId="77777777" w:rsidTr="00AB1096">
        <w:tc>
          <w:tcPr>
            <w:tcW w:w="0" w:type="auto"/>
          </w:tcPr>
          <w:p w14:paraId="22607E6E" w14:textId="27C7C6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R4-2117187</w:t>
            </w:r>
          </w:p>
        </w:tc>
        <w:tc>
          <w:tcPr>
            <w:tcW w:w="0" w:type="auto"/>
          </w:tcPr>
          <w:p w14:paraId="6ADF00D3" w14:textId="361311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autonomous adjustment and DL symbol(s) in-between transmission</w:t>
            </w:r>
          </w:p>
        </w:tc>
        <w:tc>
          <w:tcPr>
            <w:tcW w:w="0" w:type="auto"/>
          </w:tcPr>
          <w:p w14:paraId="082F87B5" w14:textId="149B91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275D158" w14:textId="2F276E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ECE5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773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64D28C" w14:textId="77777777" w:rsidTr="00AB1096">
        <w:tc>
          <w:tcPr>
            <w:tcW w:w="0" w:type="auto"/>
          </w:tcPr>
          <w:p w14:paraId="54813597" w14:textId="22EE28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R4-2117188</w:t>
            </w:r>
          </w:p>
        </w:tc>
        <w:tc>
          <w:tcPr>
            <w:tcW w:w="0" w:type="auto"/>
          </w:tcPr>
          <w:p w14:paraId="7BF1D4B8" w14:textId="259519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Further enhancement on NR demodulation performance WI</w:t>
            </w:r>
          </w:p>
        </w:tc>
        <w:tc>
          <w:tcPr>
            <w:tcW w:w="0" w:type="auto"/>
          </w:tcPr>
          <w:p w14:paraId="077A8225" w14:textId="6409FE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1DF7D1E" w14:textId="6E65B7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CF99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C2644" w14:textId="4F4399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R4-2120706</w:t>
            </w:r>
          </w:p>
        </w:tc>
      </w:tr>
      <w:tr w:rsidR="00AB1096" w14:paraId="1147FC23" w14:textId="77777777" w:rsidTr="00AB1096">
        <w:tc>
          <w:tcPr>
            <w:tcW w:w="0" w:type="auto"/>
          </w:tcPr>
          <w:p w14:paraId="6610BB9C" w14:textId="11A07E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R4-2117189</w:t>
            </w:r>
          </w:p>
        </w:tc>
        <w:tc>
          <w:tcPr>
            <w:tcW w:w="0" w:type="auto"/>
          </w:tcPr>
          <w:p w14:paraId="2AFA44DD" w14:textId="551E8F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38.833 v0.2.0: Further enhancement on NR demodulation performance</w:t>
            </w:r>
          </w:p>
        </w:tc>
        <w:tc>
          <w:tcPr>
            <w:tcW w:w="0" w:type="auto"/>
          </w:tcPr>
          <w:p w14:paraId="5E30890E" w14:textId="10640C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706D5D3" w14:textId="692DEB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45BD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76F9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BC8B21" w14:textId="77777777" w:rsidTr="00AB1096">
        <w:tc>
          <w:tcPr>
            <w:tcW w:w="0" w:type="auto"/>
          </w:tcPr>
          <w:p w14:paraId="58F19AF4" w14:textId="7C3246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R4-2117190</w:t>
            </w:r>
          </w:p>
        </w:tc>
        <w:tc>
          <w:tcPr>
            <w:tcW w:w="0" w:type="auto"/>
          </w:tcPr>
          <w:p w14:paraId="47D25762" w14:textId="2FB580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MIMO coherence for Rel-17 Tx switching</w:t>
            </w:r>
          </w:p>
        </w:tc>
        <w:tc>
          <w:tcPr>
            <w:tcW w:w="0" w:type="auto"/>
          </w:tcPr>
          <w:p w14:paraId="6B6F3526" w14:textId="612158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456D7E3" w14:textId="574C04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4D4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0F6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01A411" w14:textId="77777777" w:rsidTr="00AB1096">
        <w:tc>
          <w:tcPr>
            <w:tcW w:w="0" w:type="auto"/>
          </w:tcPr>
          <w:p w14:paraId="680EC2FD" w14:textId="52000A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R4-2117191</w:t>
            </w:r>
          </w:p>
        </w:tc>
        <w:tc>
          <w:tcPr>
            <w:tcW w:w="0" w:type="auto"/>
          </w:tcPr>
          <w:p w14:paraId="195B64A4" w14:textId="668E61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interruption requirements for Rel-17 Tx switching</w:t>
            </w:r>
          </w:p>
        </w:tc>
        <w:tc>
          <w:tcPr>
            <w:tcW w:w="0" w:type="auto"/>
          </w:tcPr>
          <w:p w14:paraId="62309D4D" w14:textId="7F3D52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E0F75E0" w14:textId="6E9749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2A09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E99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426389" w14:textId="77777777" w:rsidTr="00AB1096">
        <w:tc>
          <w:tcPr>
            <w:tcW w:w="0" w:type="auto"/>
          </w:tcPr>
          <w:p w14:paraId="391816C5" w14:textId="51F13A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R4-2117192</w:t>
            </w:r>
          </w:p>
        </w:tc>
        <w:tc>
          <w:tcPr>
            <w:tcW w:w="0" w:type="auto"/>
          </w:tcPr>
          <w:p w14:paraId="6C2E4FEA" w14:textId="2E57DE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IBE mask and MPR for NB-IoT 16-QAM</w:t>
            </w:r>
          </w:p>
        </w:tc>
        <w:tc>
          <w:tcPr>
            <w:tcW w:w="0" w:type="auto"/>
          </w:tcPr>
          <w:p w14:paraId="47BCC7BB" w14:textId="7C032F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47375D" w14:textId="214344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23A9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8CDF7" w14:textId="2CB088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R4-2119952</w:t>
            </w:r>
          </w:p>
        </w:tc>
      </w:tr>
      <w:tr w:rsidR="00AB1096" w14:paraId="117344B8" w14:textId="77777777" w:rsidTr="00AB1096">
        <w:tc>
          <w:tcPr>
            <w:tcW w:w="0" w:type="auto"/>
          </w:tcPr>
          <w:p w14:paraId="623521B8" w14:textId="0E200A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R4-2117193</w:t>
            </w:r>
          </w:p>
        </w:tc>
        <w:tc>
          <w:tcPr>
            <w:tcW w:w="0" w:type="auto"/>
          </w:tcPr>
          <w:p w14:paraId="2B5B8110" w14:textId="7E4871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1900MHz RMR RAN4 system parameters</w:t>
            </w:r>
          </w:p>
        </w:tc>
        <w:tc>
          <w:tcPr>
            <w:tcW w:w="0" w:type="auto"/>
          </w:tcPr>
          <w:p w14:paraId="707307E5" w14:textId="3C293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0802C82B" w14:textId="143BCB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C5C3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45A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F6CE89" w14:textId="77777777" w:rsidTr="00AB1096">
        <w:tc>
          <w:tcPr>
            <w:tcW w:w="0" w:type="auto"/>
          </w:tcPr>
          <w:p w14:paraId="49F9F0D0" w14:textId="7C5E14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R4-2117194</w:t>
            </w:r>
          </w:p>
        </w:tc>
        <w:tc>
          <w:tcPr>
            <w:tcW w:w="0" w:type="auto"/>
          </w:tcPr>
          <w:p w14:paraId="149847B0" w14:textId="40582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for CA-DC n48-n96</w:t>
            </w:r>
          </w:p>
        </w:tc>
        <w:tc>
          <w:tcPr>
            <w:tcW w:w="0" w:type="auto"/>
          </w:tcPr>
          <w:p w14:paraId="3102E289" w14:textId="112D4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6B97311" w14:textId="115173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8030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C19E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B33310" w14:textId="77777777" w:rsidTr="00AB1096">
        <w:tc>
          <w:tcPr>
            <w:tcW w:w="0" w:type="auto"/>
          </w:tcPr>
          <w:p w14:paraId="099C26F4" w14:textId="53BADB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R4-2117195</w:t>
            </w:r>
          </w:p>
        </w:tc>
        <w:tc>
          <w:tcPr>
            <w:tcW w:w="0" w:type="auto"/>
          </w:tcPr>
          <w:p w14:paraId="468F01C8" w14:textId="428B82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Fair co-existence proposal between NR-U 100MHz channel rasters and Wi-Fi in 5 GHz (n46) and 6 GHz (n96)</w:t>
            </w:r>
          </w:p>
        </w:tc>
        <w:tc>
          <w:tcPr>
            <w:tcW w:w="0" w:type="auto"/>
          </w:tcPr>
          <w:p w14:paraId="774436C3" w14:textId="7D070C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EF5C044" w14:textId="126E9D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DDBA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7A49F" w14:textId="38AA14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R4-2119700</w:t>
            </w:r>
          </w:p>
        </w:tc>
      </w:tr>
      <w:tr w:rsidR="00AB1096" w14:paraId="3B7BBA9D" w14:textId="77777777" w:rsidTr="00AB1096">
        <w:tc>
          <w:tcPr>
            <w:tcW w:w="0" w:type="auto"/>
          </w:tcPr>
          <w:p w14:paraId="381CD523" w14:textId="14B2FD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R4-2117196</w:t>
            </w:r>
          </w:p>
        </w:tc>
        <w:tc>
          <w:tcPr>
            <w:tcW w:w="0" w:type="auto"/>
          </w:tcPr>
          <w:p w14:paraId="45296579" w14:textId="31B75A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38.717.02-01 for CA_n48-n96 and DC_n48-n96</w:t>
            </w:r>
          </w:p>
        </w:tc>
        <w:tc>
          <w:tcPr>
            <w:tcW w:w="0" w:type="auto"/>
          </w:tcPr>
          <w:p w14:paraId="6026B0EA" w14:textId="6219C5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475DF8AB" w14:textId="11ABC6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1995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7736BD" w14:textId="05FD05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R4-2119744</w:t>
            </w:r>
          </w:p>
        </w:tc>
      </w:tr>
      <w:tr w:rsidR="00AB1096" w14:paraId="3496C799" w14:textId="77777777" w:rsidTr="00AB1096">
        <w:tc>
          <w:tcPr>
            <w:tcW w:w="0" w:type="auto"/>
          </w:tcPr>
          <w:p w14:paraId="19273265" w14:textId="177418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R4-2117197</w:t>
            </w:r>
          </w:p>
        </w:tc>
        <w:tc>
          <w:tcPr>
            <w:tcW w:w="0" w:type="auto"/>
          </w:tcPr>
          <w:p w14:paraId="0FC50DF5" w14:textId="5BEABF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38.717.01-01 for NR intra band CA_n96</w:t>
            </w:r>
          </w:p>
        </w:tc>
        <w:tc>
          <w:tcPr>
            <w:tcW w:w="0" w:type="auto"/>
          </w:tcPr>
          <w:p w14:paraId="15B52B80" w14:textId="57CC52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2528984" w14:textId="547CE9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7279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58AB3" w14:textId="570926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R4-2119799</w:t>
            </w:r>
          </w:p>
        </w:tc>
      </w:tr>
      <w:tr w:rsidR="00AB1096" w14:paraId="645894CD" w14:textId="77777777" w:rsidTr="00AB1096">
        <w:tc>
          <w:tcPr>
            <w:tcW w:w="0" w:type="auto"/>
          </w:tcPr>
          <w:p w14:paraId="48FF923F" w14:textId="35515B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R4-2117198</w:t>
            </w:r>
          </w:p>
        </w:tc>
        <w:tc>
          <w:tcPr>
            <w:tcW w:w="0" w:type="auto"/>
          </w:tcPr>
          <w:p w14:paraId="0F9A4B70" w14:textId="0D26C4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proposal for Introduction of NR TDD band in 1670-1675 MHz</w:t>
            </w:r>
          </w:p>
        </w:tc>
        <w:tc>
          <w:tcPr>
            <w:tcW w:w="0" w:type="auto"/>
          </w:tcPr>
          <w:p w14:paraId="2D4CC548" w14:textId="2341AE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5391A78" w14:textId="29CF18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B95A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1FE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06111C" w14:textId="77777777" w:rsidTr="00AB1096">
        <w:tc>
          <w:tcPr>
            <w:tcW w:w="0" w:type="auto"/>
          </w:tcPr>
          <w:p w14:paraId="7AAA940D" w14:textId="25CB05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R4-2117199</w:t>
            </w:r>
          </w:p>
        </w:tc>
        <w:tc>
          <w:tcPr>
            <w:tcW w:w="0" w:type="auto"/>
          </w:tcPr>
          <w:p w14:paraId="7CFEB3DA" w14:textId="78A312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CA_n5B MSD</w:t>
            </w:r>
          </w:p>
        </w:tc>
        <w:tc>
          <w:tcPr>
            <w:tcW w:w="0" w:type="auto"/>
          </w:tcPr>
          <w:p w14:paraId="5246B026" w14:textId="2308C6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CE088AE" w14:textId="22A9C5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E864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556B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F5BE10" w14:textId="77777777" w:rsidTr="00AB1096">
        <w:tc>
          <w:tcPr>
            <w:tcW w:w="0" w:type="auto"/>
          </w:tcPr>
          <w:p w14:paraId="025AB0C8" w14:textId="42894C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R4-2117200</w:t>
            </w:r>
          </w:p>
        </w:tc>
        <w:tc>
          <w:tcPr>
            <w:tcW w:w="0" w:type="auto"/>
          </w:tcPr>
          <w:p w14:paraId="6C3C97EF" w14:textId="2852FD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1CC 2Tx MPR for different PAs implementations and signaling for 1CC and 2CC cases</w:t>
            </w:r>
          </w:p>
        </w:tc>
        <w:tc>
          <w:tcPr>
            <w:tcW w:w="0" w:type="auto"/>
          </w:tcPr>
          <w:p w14:paraId="6B9D9D44" w14:textId="12C2D3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8A72AC6" w14:textId="573CD3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20A5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C9D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50E334" w14:textId="77777777" w:rsidTr="00AB1096">
        <w:tc>
          <w:tcPr>
            <w:tcW w:w="0" w:type="auto"/>
          </w:tcPr>
          <w:p w14:paraId="3C4468EB" w14:textId="2C28F8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R4-2117201</w:t>
            </w:r>
          </w:p>
        </w:tc>
        <w:tc>
          <w:tcPr>
            <w:tcW w:w="0" w:type="auto"/>
          </w:tcPr>
          <w:p w14:paraId="2779C6A1" w14:textId="3AC723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Correction on tables for Band 23 co-location requirements</w:t>
            </w:r>
          </w:p>
        </w:tc>
        <w:tc>
          <w:tcPr>
            <w:tcW w:w="0" w:type="auto"/>
          </w:tcPr>
          <w:p w14:paraId="05C5DE5E" w14:textId="04B951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F06164" w14:textId="54795E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D4F7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2BA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BBA105" w14:textId="77777777" w:rsidTr="00AB1096">
        <w:tc>
          <w:tcPr>
            <w:tcW w:w="0" w:type="auto"/>
          </w:tcPr>
          <w:p w14:paraId="0DCA3E80" w14:textId="781D0B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R4-2117202</w:t>
            </w:r>
          </w:p>
        </w:tc>
        <w:tc>
          <w:tcPr>
            <w:tcW w:w="0" w:type="auto"/>
          </w:tcPr>
          <w:p w14:paraId="22CC5FE3" w14:textId="0D4330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Correction on tables for Band 23 co-location requirements</w:t>
            </w:r>
          </w:p>
        </w:tc>
        <w:tc>
          <w:tcPr>
            <w:tcW w:w="0" w:type="auto"/>
          </w:tcPr>
          <w:p w14:paraId="15874176" w14:textId="65A815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E715FA" w14:textId="7C50DD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42BD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FEB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50497A" w14:textId="77777777" w:rsidTr="00AB1096">
        <w:tc>
          <w:tcPr>
            <w:tcW w:w="0" w:type="auto"/>
          </w:tcPr>
          <w:p w14:paraId="3BE60482" w14:textId="3A1F8A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R4-2117203</w:t>
            </w:r>
          </w:p>
        </w:tc>
        <w:tc>
          <w:tcPr>
            <w:tcW w:w="0" w:type="auto"/>
          </w:tcPr>
          <w:p w14:paraId="0247C4B9" w14:textId="670153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Correction on tables for Band 23 co-location requirements</w:t>
            </w:r>
          </w:p>
        </w:tc>
        <w:tc>
          <w:tcPr>
            <w:tcW w:w="0" w:type="auto"/>
          </w:tcPr>
          <w:p w14:paraId="1652AA5A" w14:textId="38F6AA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5DFA90" w14:textId="69F771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625C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76F9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B4C83D" w14:textId="77777777" w:rsidTr="00AB1096">
        <w:tc>
          <w:tcPr>
            <w:tcW w:w="0" w:type="auto"/>
          </w:tcPr>
          <w:p w14:paraId="0A7DDD3F" w14:textId="3972A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R4-2117204</w:t>
            </w:r>
          </w:p>
        </w:tc>
        <w:tc>
          <w:tcPr>
            <w:tcW w:w="0" w:type="auto"/>
          </w:tcPr>
          <w:p w14:paraId="199D7E13" w14:textId="7EC17A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37.104: Correction on tables for Band 23 co-location requirements</w:t>
            </w:r>
          </w:p>
        </w:tc>
        <w:tc>
          <w:tcPr>
            <w:tcW w:w="0" w:type="auto"/>
          </w:tcPr>
          <w:p w14:paraId="49FA5D9E" w14:textId="5F9430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E65183" w14:textId="532211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D1E3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69D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034AD8" w14:textId="77777777" w:rsidTr="00AB1096">
        <w:tc>
          <w:tcPr>
            <w:tcW w:w="0" w:type="auto"/>
          </w:tcPr>
          <w:p w14:paraId="7F0D01CC" w14:textId="4A5B24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R4-2117205</w:t>
            </w:r>
          </w:p>
        </w:tc>
        <w:tc>
          <w:tcPr>
            <w:tcW w:w="0" w:type="auto"/>
          </w:tcPr>
          <w:p w14:paraId="310AEDE4" w14:textId="2585A9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37.104: Correction on tables for Band 23 co-location requirements</w:t>
            </w:r>
          </w:p>
        </w:tc>
        <w:tc>
          <w:tcPr>
            <w:tcW w:w="0" w:type="auto"/>
          </w:tcPr>
          <w:p w14:paraId="0B550432" w14:textId="13C1B7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8EA6C3" w14:textId="09AC81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6A074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AE3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0D69E1" w14:textId="77777777" w:rsidTr="00AB1096">
        <w:tc>
          <w:tcPr>
            <w:tcW w:w="0" w:type="auto"/>
          </w:tcPr>
          <w:p w14:paraId="7D289E0A" w14:textId="78A3A6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R4-2117206</w:t>
            </w:r>
          </w:p>
        </w:tc>
        <w:tc>
          <w:tcPr>
            <w:tcW w:w="0" w:type="auto"/>
          </w:tcPr>
          <w:p w14:paraId="1A43EA55" w14:textId="393059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37.104: Correction on tables for Band 23 co-location requirements</w:t>
            </w:r>
          </w:p>
        </w:tc>
        <w:tc>
          <w:tcPr>
            <w:tcW w:w="0" w:type="auto"/>
          </w:tcPr>
          <w:p w14:paraId="3A818CBB" w14:textId="0EE668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00B136" w14:textId="385250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9B1E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AD6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FAD9AF" w14:textId="77777777" w:rsidTr="00AB1096">
        <w:tc>
          <w:tcPr>
            <w:tcW w:w="0" w:type="auto"/>
          </w:tcPr>
          <w:p w14:paraId="4FD0FCE0" w14:textId="087DE5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R4-2117207</w:t>
            </w:r>
          </w:p>
        </w:tc>
        <w:tc>
          <w:tcPr>
            <w:tcW w:w="0" w:type="auto"/>
          </w:tcPr>
          <w:p w14:paraId="1F81FB6A" w14:textId="60D141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37.104: Correction on tables for Band 23 co-location requirements</w:t>
            </w:r>
          </w:p>
        </w:tc>
        <w:tc>
          <w:tcPr>
            <w:tcW w:w="0" w:type="auto"/>
          </w:tcPr>
          <w:p w14:paraId="5896C369" w14:textId="56CEEA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D36BF0" w14:textId="5B0E6D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E093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7560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FF23E6" w14:textId="77777777" w:rsidTr="00AB1096">
        <w:tc>
          <w:tcPr>
            <w:tcW w:w="0" w:type="auto"/>
          </w:tcPr>
          <w:p w14:paraId="3267A20E" w14:textId="0210E4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R4-2117208</w:t>
            </w:r>
          </w:p>
        </w:tc>
        <w:tc>
          <w:tcPr>
            <w:tcW w:w="0" w:type="auto"/>
          </w:tcPr>
          <w:p w14:paraId="4CC0D158" w14:textId="5D1AFA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37.141: Correction on tables for Band 23 co-location requirements</w:t>
            </w:r>
          </w:p>
        </w:tc>
        <w:tc>
          <w:tcPr>
            <w:tcW w:w="0" w:type="auto"/>
          </w:tcPr>
          <w:p w14:paraId="1C2C0A24" w14:textId="6F0193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8DD381" w14:textId="2A8653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BF7E0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099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69EF54" w14:textId="77777777" w:rsidTr="00AB1096">
        <w:tc>
          <w:tcPr>
            <w:tcW w:w="0" w:type="auto"/>
          </w:tcPr>
          <w:p w14:paraId="478A1F73" w14:textId="790F37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R4-2117209</w:t>
            </w:r>
          </w:p>
        </w:tc>
        <w:tc>
          <w:tcPr>
            <w:tcW w:w="0" w:type="auto"/>
          </w:tcPr>
          <w:p w14:paraId="18E56BCD" w14:textId="57C620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37.141: Correction on tables for Band 23 co-location requirements</w:t>
            </w:r>
          </w:p>
        </w:tc>
        <w:tc>
          <w:tcPr>
            <w:tcW w:w="0" w:type="auto"/>
          </w:tcPr>
          <w:p w14:paraId="346555F7" w14:textId="66E09C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9FAAF1" w14:textId="51CEE3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6D9A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098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E19E30" w14:textId="77777777" w:rsidTr="00AB1096">
        <w:tc>
          <w:tcPr>
            <w:tcW w:w="0" w:type="auto"/>
          </w:tcPr>
          <w:p w14:paraId="3D5EF92B" w14:textId="127E7E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R4-2117210</w:t>
            </w:r>
          </w:p>
        </w:tc>
        <w:tc>
          <w:tcPr>
            <w:tcW w:w="0" w:type="auto"/>
          </w:tcPr>
          <w:p w14:paraId="7F89AB1A" w14:textId="19DA8A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37.141: Correction on tables for Band 23 co-location requirements</w:t>
            </w:r>
          </w:p>
        </w:tc>
        <w:tc>
          <w:tcPr>
            <w:tcW w:w="0" w:type="auto"/>
          </w:tcPr>
          <w:p w14:paraId="5F760565" w14:textId="700B9A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B9E4C2" w14:textId="08373F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89C3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308E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DC0BFC" w14:textId="77777777" w:rsidTr="00AB1096">
        <w:tc>
          <w:tcPr>
            <w:tcW w:w="0" w:type="auto"/>
          </w:tcPr>
          <w:p w14:paraId="7BF7863C" w14:textId="71C466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R4-2117211</w:t>
            </w:r>
          </w:p>
        </w:tc>
        <w:tc>
          <w:tcPr>
            <w:tcW w:w="0" w:type="auto"/>
          </w:tcPr>
          <w:p w14:paraId="61E59598" w14:textId="168C51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37.141: Correction on tables for Band 23 co-location requirements</w:t>
            </w:r>
          </w:p>
        </w:tc>
        <w:tc>
          <w:tcPr>
            <w:tcW w:w="0" w:type="auto"/>
          </w:tcPr>
          <w:p w14:paraId="3FA8D457" w14:textId="201BA1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E6EB91" w14:textId="5F1DF6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E7EA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2E2F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AC2135" w14:textId="77777777" w:rsidTr="00AB1096">
        <w:tc>
          <w:tcPr>
            <w:tcW w:w="0" w:type="auto"/>
          </w:tcPr>
          <w:p w14:paraId="7CCA3B1F" w14:textId="3E82BB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R4-2117212</w:t>
            </w:r>
          </w:p>
        </w:tc>
        <w:tc>
          <w:tcPr>
            <w:tcW w:w="0" w:type="auto"/>
          </w:tcPr>
          <w:p w14:paraId="754B18F5" w14:textId="38578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Correction on tables for Band 23 co-location requirements</w:t>
            </w:r>
          </w:p>
        </w:tc>
        <w:tc>
          <w:tcPr>
            <w:tcW w:w="0" w:type="auto"/>
          </w:tcPr>
          <w:p w14:paraId="5D096337" w14:textId="111CA4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302AB1" w14:textId="12DC51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E2AF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119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23A01B" w14:textId="77777777" w:rsidTr="00AB1096">
        <w:tc>
          <w:tcPr>
            <w:tcW w:w="0" w:type="auto"/>
          </w:tcPr>
          <w:p w14:paraId="6B29B0A1" w14:textId="69C204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R4-2117213</w:t>
            </w:r>
          </w:p>
        </w:tc>
        <w:tc>
          <w:tcPr>
            <w:tcW w:w="0" w:type="auto"/>
          </w:tcPr>
          <w:p w14:paraId="3969F591" w14:textId="533464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Correction on tables for Band 23 co-location requirements</w:t>
            </w:r>
          </w:p>
        </w:tc>
        <w:tc>
          <w:tcPr>
            <w:tcW w:w="0" w:type="auto"/>
          </w:tcPr>
          <w:p w14:paraId="30FE96DD" w14:textId="1C1055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EE784C" w14:textId="39BA54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89D7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EEA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EF71E8" w14:textId="77777777" w:rsidTr="00AB1096">
        <w:tc>
          <w:tcPr>
            <w:tcW w:w="0" w:type="auto"/>
          </w:tcPr>
          <w:p w14:paraId="4059051D" w14:textId="7AF19E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R4-2117214</w:t>
            </w:r>
          </w:p>
        </w:tc>
        <w:tc>
          <w:tcPr>
            <w:tcW w:w="0" w:type="auto"/>
          </w:tcPr>
          <w:p w14:paraId="3225F4C4" w14:textId="226CEA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Correction on tables for Band 23 co-location requirements</w:t>
            </w:r>
          </w:p>
        </w:tc>
        <w:tc>
          <w:tcPr>
            <w:tcW w:w="0" w:type="auto"/>
          </w:tcPr>
          <w:p w14:paraId="752BC4C3" w14:textId="477BC8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286A92" w14:textId="72D80A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8D35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A62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E1112A" w14:textId="77777777" w:rsidTr="00AB1096">
        <w:tc>
          <w:tcPr>
            <w:tcW w:w="0" w:type="auto"/>
          </w:tcPr>
          <w:p w14:paraId="6C869747" w14:textId="355C68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R4-2117215</w:t>
            </w:r>
          </w:p>
        </w:tc>
        <w:tc>
          <w:tcPr>
            <w:tcW w:w="0" w:type="auto"/>
          </w:tcPr>
          <w:p w14:paraId="02666A3F" w14:textId="3524B3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38.141-2: Correction on tables for Band 23 co-location requirements</w:t>
            </w:r>
          </w:p>
        </w:tc>
        <w:tc>
          <w:tcPr>
            <w:tcW w:w="0" w:type="auto"/>
          </w:tcPr>
          <w:p w14:paraId="2E069248" w14:textId="5C188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26B21E" w14:textId="35275A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8C11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CA5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B3CABB" w14:textId="77777777" w:rsidTr="00AB1096">
        <w:tc>
          <w:tcPr>
            <w:tcW w:w="0" w:type="auto"/>
          </w:tcPr>
          <w:p w14:paraId="6F72FFEE" w14:textId="25754A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R4-2117216</w:t>
            </w:r>
          </w:p>
        </w:tc>
        <w:tc>
          <w:tcPr>
            <w:tcW w:w="0" w:type="auto"/>
          </w:tcPr>
          <w:p w14:paraId="29D1529C" w14:textId="1FBF2B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38.141-2: Correction on tables for Band 23 co-location requirements</w:t>
            </w:r>
          </w:p>
        </w:tc>
        <w:tc>
          <w:tcPr>
            <w:tcW w:w="0" w:type="auto"/>
          </w:tcPr>
          <w:p w14:paraId="5E5AFBF8" w14:textId="03EF58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813601" w14:textId="10125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01A7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77F3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9FA4AA" w14:textId="77777777" w:rsidTr="00AB1096">
        <w:tc>
          <w:tcPr>
            <w:tcW w:w="0" w:type="auto"/>
          </w:tcPr>
          <w:p w14:paraId="1F502FBB" w14:textId="3A7CE2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R4-2117217</w:t>
            </w:r>
          </w:p>
        </w:tc>
        <w:tc>
          <w:tcPr>
            <w:tcW w:w="0" w:type="auto"/>
          </w:tcPr>
          <w:p w14:paraId="6243E5BC" w14:textId="640FF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38.141-2: Correction on tables for Band 23 co-location requirements</w:t>
            </w:r>
          </w:p>
        </w:tc>
        <w:tc>
          <w:tcPr>
            <w:tcW w:w="0" w:type="auto"/>
          </w:tcPr>
          <w:p w14:paraId="61D13E1A" w14:textId="52E20C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485F5C" w14:textId="44FB9C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A7F26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8CA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B52998" w14:textId="77777777" w:rsidTr="00AB1096">
        <w:tc>
          <w:tcPr>
            <w:tcW w:w="0" w:type="auto"/>
          </w:tcPr>
          <w:p w14:paraId="304F9130" w14:textId="2C099D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R4-2117218</w:t>
            </w:r>
          </w:p>
        </w:tc>
        <w:tc>
          <w:tcPr>
            <w:tcW w:w="0" w:type="auto"/>
          </w:tcPr>
          <w:p w14:paraId="7781A085" w14:textId="07F516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37.105: Correction on tables for Band 23 co-location requirements</w:t>
            </w:r>
          </w:p>
        </w:tc>
        <w:tc>
          <w:tcPr>
            <w:tcW w:w="0" w:type="auto"/>
          </w:tcPr>
          <w:p w14:paraId="42F81676" w14:textId="606397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82885B" w14:textId="67A89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B5DC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C0B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BB6D6B" w14:textId="77777777" w:rsidTr="00AB1096">
        <w:tc>
          <w:tcPr>
            <w:tcW w:w="0" w:type="auto"/>
          </w:tcPr>
          <w:p w14:paraId="2F61B222" w14:textId="576190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R4-2117219</w:t>
            </w:r>
          </w:p>
        </w:tc>
        <w:tc>
          <w:tcPr>
            <w:tcW w:w="0" w:type="auto"/>
          </w:tcPr>
          <w:p w14:paraId="51FB9825" w14:textId="54F8A2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37.105: Correction on tables for Band 23 co-location requirements</w:t>
            </w:r>
          </w:p>
        </w:tc>
        <w:tc>
          <w:tcPr>
            <w:tcW w:w="0" w:type="auto"/>
          </w:tcPr>
          <w:p w14:paraId="3C089C75" w14:textId="6181DE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670640" w14:textId="4E348E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67A5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91B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56CAB3" w14:textId="77777777" w:rsidTr="00AB1096">
        <w:tc>
          <w:tcPr>
            <w:tcW w:w="0" w:type="auto"/>
          </w:tcPr>
          <w:p w14:paraId="2A462435" w14:textId="03AAE0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R4-2117220</w:t>
            </w:r>
          </w:p>
        </w:tc>
        <w:tc>
          <w:tcPr>
            <w:tcW w:w="0" w:type="auto"/>
          </w:tcPr>
          <w:p w14:paraId="5FE7C77D" w14:textId="4D841B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37.105: Correction on tables for Band 23 co-location requirements</w:t>
            </w:r>
          </w:p>
        </w:tc>
        <w:tc>
          <w:tcPr>
            <w:tcW w:w="0" w:type="auto"/>
          </w:tcPr>
          <w:p w14:paraId="59DCF621" w14:textId="602390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DB232A" w14:textId="4F5FE9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E0A7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B18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747E55" w14:textId="77777777" w:rsidTr="00AB1096">
        <w:tc>
          <w:tcPr>
            <w:tcW w:w="0" w:type="auto"/>
          </w:tcPr>
          <w:p w14:paraId="530B6704" w14:textId="351F61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R4-2117221</w:t>
            </w:r>
          </w:p>
        </w:tc>
        <w:tc>
          <w:tcPr>
            <w:tcW w:w="0" w:type="auto"/>
          </w:tcPr>
          <w:p w14:paraId="777BEC27" w14:textId="0FECC8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37.105: Correction on tables for Band 23 co-location requirements</w:t>
            </w:r>
          </w:p>
        </w:tc>
        <w:tc>
          <w:tcPr>
            <w:tcW w:w="0" w:type="auto"/>
          </w:tcPr>
          <w:p w14:paraId="681F7CFE" w14:textId="09CAAA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0AFA9C" w14:textId="3EF5D8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F3D00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4704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8B014C" w14:textId="77777777" w:rsidTr="00AB1096">
        <w:tc>
          <w:tcPr>
            <w:tcW w:w="0" w:type="auto"/>
          </w:tcPr>
          <w:p w14:paraId="5ADDC94E" w14:textId="74BDA2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R4-2117222</w:t>
            </w:r>
          </w:p>
        </w:tc>
        <w:tc>
          <w:tcPr>
            <w:tcW w:w="0" w:type="auto"/>
          </w:tcPr>
          <w:p w14:paraId="0980A5F5" w14:textId="2A0E91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37.145-1: Correction on tables for Band 23 coexistence and co-location requirements</w:t>
            </w:r>
          </w:p>
        </w:tc>
        <w:tc>
          <w:tcPr>
            <w:tcW w:w="0" w:type="auto"/>
          </w:tcPr>
          <w:p w14:paraId="276B5BB5" w14:textId="0BF4FA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A9EEF7" w14:textId="503C7D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416D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40D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8AFB71" w14:textId="77777777" w:rsidTr="00AB1096">
        <w:tc>
          <w:tcPr>
            <w:tcW w:w="0" w:type="auto"/>
          </w:tcPr>
          <w:p w14:paraId="1C1DE676" w14:textId="16DCF2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R4-2117223</w:t>
            </w:r>
          </w:p>
        </w:tc>
        <w:tc>
          <w:tcPr>
            <w:tcW w:w="0" w:type="auto"/>
          </w:tcPr>
          <w:p w14:paraId="421F0865" w14:textId="354CE0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37.145-1: Correction on tables for Band 23 coexistence and co-location requirements</w:t>
            </w:r>
          </w:p>
        </w:tc>
        <w:tc>
          <w:tcPr>
            <w:tcW w:w="0" w:type="auto"/>
          </w:tcPr>
          <w:p w14:paraId="3B91E821" w14:textId="615E50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8300DE" w14:textId="7A5154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C53E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7FB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3E1F2B" w14:textId="77777777" w:rsidTr="00AB1096">
        <w:tc>
          <w:tcPr>
            <w:tcW w:w="0" w:type="auto"/>
          </w:tcPr>
          <w:p w14:paraId="0B1A87B8" w14:textId="623E8E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R4-2117224</w:t>
            </w:r>
          </w:p>
        </w:tc>
        <w:tc>
          <w:tcPr>
            <w:tcW w:w="0" w:type="auto"/>
          </w:tcPr>
          <w:p w14:paraId="13D56375" w14:textId="14FD55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37.145-1: Correction on tables for Band 23 coexistence and co-location requirements</w:t>
            </w:r>
          </w:p>
        </w:tc>
        <w:tc>
          <w:tcPr>
            <w:tcW w:w="0" w:type="auto"/>
          </w:tcPr>
          <w:p w14:paraId="7C552929" w14:textId="55D000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1909CB" w14:textId="27BE15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99B3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227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6709AF" w14:textId="77777777" w:rsidTr="00AB1096">
        <w:tc>
          <w:tcPr>
            <w:tcW w:w="0" w:type="auto"/>
          </w:tcPr>
          <w:p w14:paraId="64C9D145" w14:textId="2CEB4B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R4-2117225</w:t>
            </w:r>
          </w:p>
        </w:tc>
        <w:tc>
          <w:tcPr>
            <w:tcW w:w="0" w:type="auto"/>
          </w:tcPr>
          <w:p w14:paraId="2D6E344F" w14:textId="59CE81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37.145-1: Correction on tables for Band 23 coexistence and co-location requirements</w:t>
            </w:r>
          </w:p>
        </w:tc>
        <w:tc>
          <w:tcPr>
            <w:tcW w:w="0" w:type="auto"/>
          </w:tcPr>
          <w:p w14:paraId="77D99848" w14:textId="625090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B3FD56" w14:textId="47BAC4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0ABD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E9C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7E8EFC" w14:textId="77777777" w:rsidTr="00AB1096">
        <w:tc>
          <w:tcPr>
            <w:tcW w:w="0" w:type="auto"/>
          </w:tcPr>
          <w:p w14:paraId="07BB754C" w14:textId="61400E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R4-2117226</w:t>
            </w:r>
          </w:p>
        </w:tc>
        <w:tc>
          <w:tcPr>
            <w:tcW w:w="0" w:type="auto"/>
          </w:tcPr>
          <w:p w14:paraId="3D8F9E01" w14:textId="717CCE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Correction on tables for Band 23 co-location requirements</w:t>
            </w:r>
          </w:p>
        </w:tc>
        <w:tc>
          <w:tcPr>
            <w:tcW w:w="0" w:type="auto"/>
          </w:tcPr>
          <w:p w14:paraId="49AD6B72" w14:textId="5BFCE4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FFE183" w14:textId="0FCEC1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7B24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2C8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A080C5" w14:textId="77777777" w:rsidTr="00AB1096">
        <w:tc>
          <w:tcPr>
            <w:tcW w:w="0" w:type="auto"/>
          </w:tcPr>
          <w:p w14:paraId="5F2AFB59" w14:textId="7778D1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R4-2117227</w:t>
            </w:r>
          </w:p>
        </w:tc>
        <w:tc>
          <w:tcPr>
            <w:tcW w:w="0" w:type="auto"/>
          </w:tcPr>
          <w:p w14:paraId="0EF95E5A" w14:textId="711738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Correction on tables for Band 23 co-location requirements</w:t>
            </w:r>
          </w:p>
        </w:tc>
        <w:tc>
          <w:tcPr>
            <w:tcW w:w="0" w:type="auto"/>
          </w:tcPr>
          <w:p w14:paraId="0FA54E15" w14:textId="22ED57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B1359F" w14:textId="064720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06305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C74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D1A795" w14:textId="77777777" w:rsidTr="00AB1096">
        <w:tc>
          <w:tcPr>
            <w:tcW w:w="0" w:type="auto"/>
          </w:tcPr>
          <w:p w14:paraId="31FF70A0" w14:textId="5E16E0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R4-2117228</w:t>
            </w:r>
          </w:p>
        </w:tc>
        <w:tc>
          <w:tcPr>
            <w:tcW w:w="0" w:type="auto"/>
          </w:tcPr>
          <w:p w14:paraId="2F907C9F" w14:textId="2E9CA7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Correction on tables for Band 23 co-location requirements</w:t>
            </w:r>
          </w:p>
        </w:tc>
        <w:tc>
          <w:tcPr>
            <w:tcW w:w="0" w:type="auto"/>
          </w:tcPr>
          <w:p w14:paraId="5509B913" w14:textId="4AD6E1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0DFB85" w14:textId="308EAB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7713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5FA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75F2BF" w14:textId="77777777" w:rsidTr="00AB1096">
        <w:tc>
          <w:tcPr>
            <w:tcW w:w="0" w:type="auto"/>
          </w:tcPr>
          <w:p w14:paraId="009D32EB" w14:textId="58EE69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R4-2117229</w:t>
            </w:r>
          </w:p>
        </w:tc>
        <w:tc>
          <w:tcPr>
            <w:tcW w:w="0" w:type="auto"/>
          </w:tcPr>
          <w:p w14:paraId="29B7136D" w14:textId="4D5B8E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36.104: Correction on tables for Band 23 co-location requirements</w:t>
            </w:r>
          </w:p>
        </w:tc>
        <w:tc>
          <w:tcPr>
            <w:tcW w:w="0" w:type="auto"/>
          </w:tcPr>
          <w:p w14:paraId="6F70FCF6" w14:textId="4C7643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A54FD5" w14:textId="7017BD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F474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1994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B7777E" w14:textId="77777777" w:rsidTr="00AB1096">
        <w:tc>
          <w:tcPr>
            <w:tcW w:w="0" w:type="auto"/>
          </w:tcPr>
          <w:p w14:paraId="6249D0F9" w14:textId="146FFC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R4-2117230</w:t>
            </w:r>
          </w:p>
        </w:tc>
        <w:tc>
          <w:tcPr>
            <w:tcW w:w="0" w:type="auto"/>
          </w:tcPr>
          <w:p w14:paraId="44E2BBCB" w14:textId="27406C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36.104: Correction on tables for Band 23 co-location requirements</w:t>
            </w:r>
          </w:p>
        </w:tc>
        <w:tc>
          <w:tcPr>
            <w:tcW w:w="0" w:type="auto"/>
          </w:tcPr>
          <w:p w14:paraId="494B44B2" w14:textId="6D8002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97345B" w14:textId="62E065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C083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3CE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EB7879" w14:textId="77777777" w:rsidTr="00AB1096">
        <w:tc>
          <w:tcPr>
            <w:tcW w:w="0" w:type="auto"/>
          </w:tcPr>
          <w:p w14:paraId="327A7B0B" w14:textId="7279A7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R4-2117231</w:t>
            </w:r>
          </w:p>
        </w:tc>
        <w:tc>
          <w:tcPr>
            <w:tcW w:w="0" w:type="auto"/>
          </w:tcPr>
          <w:p w14:paraId="1FCF34E8" w14:textId="402748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36.104: Correction on tables for Band 23 co-location requirements</w:t>
            </w:r>
          </w:p>
        </w:tc>
        <w:tc>
          <w:tcPr>
            <w:tcW w:w="0" w:type="auto"/>
          </w:tcPr>
          <w:p w14:paraId="6B2D6EF0" w14:textId="3E0BA4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05D20A" w14:textId="5FC304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57B6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B8A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D30258" w14:textId="77777777" w:rsidTr="00AB1096">
        <w:tc>
          <w:tcPr>
            <w:tcW w:w="0" w:type="auto"/>
          </w:tcPr>
          <w:p w14:paraId="47D64819" w14:textId="2F0DEA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R4-2117232</w:t>
            </w:r>
          </w:p>
        </w:tc>
        <w:tc>
          <w:tcPr>
            <w:tcW w:w="0" w:type="auto"/>
          </w:tcPr>
          <w:p w14:paraId="0298AFC4" w14:textId="43DD6B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36.104: Correction on tables for Band 23 co-location requirements</w:t>
            </w:r>
          </w:p>
        </w:tc>
        <w:tc>
          <w:tcPr>
            <w:tcW w:w="0" w:type="auto"/>
          </w:tcPr>
          <w:p w14:paraId="369BAD06" w14:textId="207AC5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498937" w14:textId="20EF98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21B8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A94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826A18" w14:textId="77777777" w:rsidTr="00AB1096">
        <w:tc>
          <w:tcPr>
            <w:tcW w:w="0" w:type="auto"/>
          </w:tcPr>
          <w:p w14:paraId="3F0CE3CB" w14:textId="482CD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R4-2117233</w:t>
            </w:r>
          </w:p>
        </w:tc>
        <w:tc>
          <w:tcPr>
            <w:tcW w:w="0" w:type="auto"/>
          </w:tcPr>
          <w:p w14:paraId="6C8BB6F7" w14:textId="7C6789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36.141: Correction on tables for Band 23 co-location requirements</w:t>
            </w:r>
          </w:p>
        </w:tc>
        <w:tc>
          <w:tcPr>
            <w:tcW w:w="0" w:type="auto"/>
          </w:tcPr>
          <w:p w14:paraId="46F701DD" w14:textId="2B0E5C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0F56ED" w14:textId="60EF3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867B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0F0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4795A6" w14:textId="77777777" w:rsidTr="00AB1096">
        <w:tc>
          <w:tcPr>
            <w:tcW w:w="0" w:type="auto"/>
          </w:tcPr>
          <w:p w14:paraId="259D7D9F" w14:textId="6344E5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R4-2117234</w:t>
            </w:r>
          </w:p>
        </w:tc>
        <w:tc>
          <w:tcPr>
            <w:tcW w:w="0" w:type="auto"/>
          </w:tcPr>
          <w:p w14:paraId="25E8FE53" w14:textId="651EDA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36.141: Correction on tables for Band 23 co-location requirements</w:t>
            </w:r>
          </w:p>
        </w:tc>
        <w:tc>
          <w:tcPr>
            <w:tcW w:w="0" w:type="auto"/>
          </w:tcPr>
          <w:p w14:paraId="76718D84" w14:textId="6BB22F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4EF936" w14:textId="2DC406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BB7A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A04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387E45" w14:textId="77777777" w:rsidTr="00AB1096">
        <w:tc>
          <w:tcPr>
            <w:tcW w:w="0" w:type="auto"/>
          </w:tcPr>
          <w:p w14:paraId="542494D9" w14:textId="5650E9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R4-2117235</w:t>
            </w:r>
          </w:p>
        </w:tc>
        <w:tc>
          <w:tcPr>
            <w:tcW w:w="0" w:type="auto"/>
          </w:tcPr>
          <w:p w14:paraId="1A6F21D9" w14:textId="79178B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36.141: Correction on tables for Band 23 co-location requirements</w:t>
            </w:r>
          </w:p>
        </w:tc>
        <w:tc>
          <w:tcPr>
            <w:tcW w:w="0" w:type="auto"/>
          </w:tcPr>
          <w:p w14:paraId="34725394" w14:textId="17453C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FD3520" w14:textId="5636E9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CEBD6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990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BEED76" w14:textId="77777777" w:rsidTr="00AB1096">
        <w:tc>
          <w:tcPr>
            <w:tcW w:w="0" w:type="auto"/>
          </w:tcPr>
          <w:p w14:paraId="533C4C6E" w14:textId="19A8A8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R4-2117236</w:t>
            </w:r>
          </w:p>
        </w:tc>
        <w:tc>
          <w:tcPr>
            <w:tcW w:w="0" w:type="auto"/>
          </w:tcPr>
          <w:p w14:paraId="4B4CEBA8" w14:textId="7658E2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36.141: Correction on tables for Band 23 co-location requirements</w:t>
            </w:r>
          </w:p>
        </w:tc>
        <w:tc>
          <w:tcPr>
            <w:tcW w:w="0" w:type="auto"/>
          </w:tcPr>
          <w:p w14:paraId="60F961BF" w14:textId="4AF732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27D4CC" w14:textId="08699E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1B6B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A35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B7E1AF" w14:textId="77777777" w:rsidTr="00AB1096">
        <w:tc>
          <w:tcPr>
            <w:tcW w:w="0" w:type="auto"/>
          </w:tcPr>
          <w:p w14:paraId="3C481690" w14:textId="2D59D1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R4-2117237</w:t>
            </w:r>
          </w:p>
        </w:tc>
        <w:tc>
          <w:tcPr>
            <w:tcW w:w="0" w:type="auto"/>
          </w:tcPr>
          <w:p w14:paraId="34967080" w14:textId="69B443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25.104: Correction on tables for Band 23 co-location requirements</w:t>
            </w:r>
          </w:p>
        </w:tc>
        <w:tc>
          <w:tcPr>
            <w:tcW w:w="0" w:type="auto"/>
          </w:tcPr>
          <w:p w14:paraId="0A669E58" w14:textId="4380C1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D54028" w14:textId="3D819F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90AFC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7716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691622" w14:textId="77777777" w:rsidTr="00AB1096">
        <w:tc>
          <w:tcPr>
            <w:tcW w:w="0" w:type="auto"/>
          </w:tcPr>
          <w:p w14:paraId="75D92C5C" w14:textId="3082FF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R4-2117238</w:t>
            </w:r>
          </w:p>
        </w:tc>
        <w:tc>
          <w:tcPr>
            <w:tcW w:w="0" w:type="auto"/>
          </w:tcPr>
          <w:p w14:paraId="2787BB36" w14:textId="2C8FBF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25.104: Correction on tables for Band 23 co-location requirements</w:t>
            </w:r>
          </w:p>
        </w:tc>
        <w:tc>
          <w:tcPr>
            <w:tcW w:w="0" w:type="auto"/>
          </w:tcPr>
          <w:p w14:paraId="1D25CEC7" w14:textId="21A2B2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7A58B2" w14:textId="79951D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6A98B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B16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874C18" w14:textId="77777777" w:rsidTr="00AB1096">
        <w:tc>
          <w:tcPr>
            <w:tcW w:w="0" w:type="auto"/>
          </w:tcPr>
          <w:p w14:paraId="35BF8218" w14:textId="3E7EDD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R4-2117239</w:t>
            </w:r>
          </w:p>
        </w:tc>
        <w:tc>
          <w:tcPr>
            <w:tcW w:w="0" w:type="auto"/>
          </w:tcPr>
          <w:p w14:paraId="0EEEAA50" w14:textId="240F09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25.104: Correction on tables for Band 23 co-location requirements</w:t>
            </w:r>
          </w:p>
        </w:tc>
        <w:tc>
          <w:tcPr>
            <w:tcW w:w="0" w:type="auto"/>
          </w:tcPr>
          <w:p w14:paraId="75087F7F" w14:textId="6FF85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10336E" w14:textId="248D14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291EC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265B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21322A" w14:textId="77777777" w:rsidTr="00AB1096">
        <w:tc>
          <w:tcPr>
            <w:tcW w:w="0" w:type="auto"/>
          </w:tcPr>
          <w:p w14:paraId="4D958104" w14:textId="778E57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R4-2117240</w:t>
            </w:r>
          </w:p>
        </w:tc>
        <w:tc>
          <w:tcPr>
            <w:tcW w:w="0" w:type="auto"/>
          </w:tcPr>
          <w:p w14:paraId="7B835FCD" w14:textId="2AB0D5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25.141: Correction on tables for Band 23 co-location requirements</w:t>
            </w:r>
          </w:p>
        </w:tc>
        <w:tc>
          <w:tcPr>
            <w:tcW w:w="0" w:type="auto"/>
          </w:tcPr>
          <w:p w14:paraId="79FF2425" w14:textId="5D0B5E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1A9634" w14:textId="1843B4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3011E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E78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122C13" w14:textId="77777777" w:rsidTr="00AB1096">
        <w:tc>
          <w:tcPr>
            <w:tcW w:w="0" w:type="auto"/>
          </w:tcPr>
          <w:p w14:paraId="4A95F960" w14:textId="1D31CF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R4-2117241</w:t>
            </w:r>
          </w:p>
        </w:tc>
        <w:tc>
          <w:tcPr>
            <w:tcW w:w="0" w:type="auto"/>
          </w:tcPr>
          <w:p w14:paraId="768CC3C5" w14:textId="1AFA47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25.141: Correction on tables for Band 23 co-location requirements</w:t>
            </w:r>
          </w:p>
        </w:tc>
        <w:tc>
          <w:tcPr>
            <w:tcW w:w="0" w:type="auto"/>
          </w:tcPr>
          <w:p w14:paraId="113F4BFD" w14:textId="0EA105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52E048" w14:textId="526DEE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730C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32F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076FB8" w14:textId="77777777" w:rsidTr="00AB1096">
        <w:tc>
          <w:tcPr>
            <w:tcW w:w="0" w:type="auto"/>
          </w:tcPr>
          <w:p w14:paraId="71F34B77" w14:textId="6B55B5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R4-2117242</w:t>
            </w:r>
          </w:p>
        </w:tc>
        <w:tc>
          <w:tcPr>
            <w:tcW w:w="0" w:type="auto"/>
          </w:tcPr>
          <w:p w14:paraId="1DA3127D" w14:textId="522BFF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25.141: Correction on tables for Band 23 co-location requirements</w:t>
            </w:r>
          </w:p>
        </w:tc>
        <w:tc>
          <w:tcPr>
            <w:tcW w:w="0" w:type="auto"/>
          </w:tcPr>
          <w:p w14:paraId="1408FB70" w14:textId="7CEEA6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A2A9BE" w14:textId="6A8416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569E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716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CE183E" w14:textId="77777777" w:rsidTr="00AB1096">
        <w:tc>
          <w:tcPr>
            <w:tcW w:w="0" w:type="auto"/>
          </w:tcPr>
          <w:p w14:paraId="21136DB6" w14:textId="3F84BE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R4-2117243</w:t>
            </w:r>
          </w:p>
        </w:tc>
        <w:tc>
          <w:tcPr>
            <w:tcW w:w="0" w:type="auto"/>
          </w:tcPr>
          <w:p w14:paraId="01649991" w14:textId="629010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38.809: Single PRB with high PSD transmission</w:t>
            </w:r>
          </w:p>
        </w:tc>
        <w:tc>
          <w:tcPr>
            <w:tcW w:w="0" w:type="auto"/>
          </w:tcPr>
          <w:p w14:paraId="0B63F6DE" w14:textId="4BE3CF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02560E" w14:textId="7D9818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AC06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29E43" w14:textId="4EFA6D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R4-2120662</w:t>
            </w:r>
          </w:p>
        </w:tc>
      </w:tr>
      <w:tr w:rsidR="00AB1096" w14:paraId="77D2375A" w14:textId="77777777" w:rsidTr="00AB1096">
        <w:tc>
          <w:tcPr>
            <w:tcW w:w="0" w:type="auto"/>
          </w:tcPr>
          <w:p w14:paraId="663DB576" w14:textId="56A26A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R4-2117244</w:t>
            </w:r>
          </w:p>
        </w:tc>
        <w:tc>
          <w:tcPr>
            <w:tcW w:w="0" w:type="auto"/>
          </w:tcPr>
          <w:p w14:paraId="68675937" w14:textId="2FE1BB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update of ITU-R recommendation M.2070, Chapters 2.5, 2.6 and 2.7</w:t>
            </w:r>
          </w:p>
        </w:tc>
        <w:tc>
          <w:tcPr>
            <w:tcW w:w="0" w:type="auto"/>
          </w:tcPr>
          <w:p w14:paraId="5FD67BA7" w14:textId="01DA07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52AC5B" w14:textId="2460A2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AAEE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D73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C85C6C" w14:textId="77777777" w:rsidTr="00AB1096">
        <w:tc>
          <w:tcPr>
            <w:tcW w:w="0" w:type="auto"/>
          </w:tcPr>
          <w:p w14:paraId="377F1550" w14:textId="708E4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R4-2117245</w:t>
            </w:r>
          </w:p>
        </w:tc>
        <w:tc>
          <w:tcPr>
            <w:tcW w:w="0" w:type="auto"/>
          </w:tcPr>
          <w:p w14:paraId="216181DF" w14:textId="1E4D5F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37.828: Coexistence study for High-power UE Vs NB-IoT operation for fixed-wireless/vehicle-mounted use cases in Band 13 and Band n13</w:t>
            </w:r>
          </w:p>
        </w:tc>
        <w:tc>
          <w:tcPr>
            <w:tcW w:w="0" w:type="auto"/>
          </w:tcPr>
          <w:p w14:paraId="34BFF964" w14:textId="194CF6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43CF3FB4" w14:textId="388BAA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CBB6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507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5E1A91" w14:textId="77777777" w:rsidTr="00AB1096">
        <w:tc>
          <w:tcPr>
            <w:tcW w:w="0" w:type="auto"/>
          </w:tcPr>
          <w:p w14:paraId="53852E9C" w14:textId="362E17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R4-2117246</w:t>
            </w:r>
          </w:p>
        </w:tc>
        <w:tc>
          <w:tcPr>
            <w:tcW w:w="0" w:type="auto"/>
          </w:tcPr>
          <w:p w14:paraId="375A0139" w14:textId="213DCA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37.828: Coexistence study for High-power UE Vs LTE/NR operation for fixed-wireless/vehicle-mounted use cases in Band 13 and Band n13</w:t>
            </w:r>
          </w:p>
        </w:tc>
        <w:tc>
          <w:tcPr>
            <w:tcW w:w="0" w:type="auto"/>
          </w:tcPr>
          <w:p w14:paraId="12EDA66D" w14:textId="5A9F1B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42165859" w14:textId="24FD2D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4823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1F9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BF00E3" w14:textId="77777777" w:rsidTr="00AB1096">
        <w:tc>
          <w:tcPr>
            <w:tcW w:w="0" w:type="auto"/>
          </w:tcPr>
          <w:p w14:paraId="6D85644C" w14:textId="3F91DE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R4-2117247</w:t>
            </w:r>
          </w:p>
        </w:tc>
        <w:tc>
          <w:tcPr>
            <w:tcW w:w="0" w:type="auto"/>
          </w:tcPr>
          <w:p w14:paraId="31659858" w14:textId="59FEA8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transmitter requirements for extending current NR operation to 71 GHz</w:t>
            </w:r>
          </w:p>
        </w:tc>
        <w:tc>
          <w:tcPr>
            <w:tcW w:w="0" w:type="auto"/>
          </w:tcPr>
          <w:p w14:paraId="21922EA1" w14:textId="199406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1394FC" w14:textId="5ECC42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4727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F08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E238AD" w14:textId="77777777" w:rsidTr="00AB1096">
        <w:tc>
          <w:tcPr>
            <w:tcW w:w="0" w:type="auto"/>
          </w:tcPr>
          <w:p w14:paraId="08FE1ECF" w14:textId="1AA536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R4-2117248</w:t>
            </w:r>
          </w:p>
        </w:tc>
        <w:tc>
          <w:tcPr>
            <w:tcW w:w="0" w:type="auto"/>
          </w:tcPr>
          <w:p w14:paraId="17F0995C" w14:textId="4F17EF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receiver requirements for extending current NR operation to 71 GHz</w:t>
            </w:r>
          </w:p>
        </w:tc>
        <w:tc>
          <w:tcPr>
            <w:tcW w:w="0" w:type="auto"/>
          </w:tcPr>
          <w:p w14:paraId="04380DB5" w14:textId="644582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727D77" w14:textId="59B87E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443E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1B9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D95404" w14:textId="77777777" w:rsidTr="00AB1096">
        <w:tc>
          <w:tcPr>
            <w:tcW w:w="0" w:type="auto"/>
          </w:tcPr>
          <w:p w14:paraId="796E377D" w14:textId="507912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R4-2117249</w:t>
            </w:r>
          </w:p>
        </w:tc>
        <w:tc>
          <w:tcPr>
            <w:tcW w:w="0" w:type="auto"/>
          </w:tcPr>
          <w:p w14:paraId="1453A6A8" w14:textId="4FC73B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coexistence simulation for extending current NR operation to 71 GHz</w:t>
            </w:r>
          </w:p>
        </w:tc>
        <w:tc>
          <w:tcPr>
            <w:tcW w:w="0" w:type="auto"/>
          </w:tcPr>
          <w:p w14:paraId="682D3267" w14:textId="2933FB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F37C2D" w14:textId="4A5035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EF8D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AFE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C0DE40" w14:textId="77777777" w:rsidTr="00AB1096">
        <w:tc>
          <w:tcPr>
            <w:tcW w:w="0" w:type="auto"/>
          </w:tcPr>
          <w:p w14:paraId="31EDB94E" w14:textId="071B29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R4-2117250</w:t>
            </w:r>
          </w:p>
        </w:tc>
        <w:tc>
          <w:tcPr>
            <w:tcW w:w="0" w:type="auto"/>
          </w:tcPr>
          <w:p w14:paraId="07EAB2D1" w14:textId="3825FE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RF requirements for support of 16QAM in NB-IoT</w:t>
            </w:r>
          </w:p>
        </w:tc>
        <w:tc>
          <w:tcPr>
            <w:tcW w:w="0" w:type="auto"/>
          </w:tcPr>
          <w:p w14:paraId="51DAA85C" w14:textId="249EE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79A03F" w14:textId="7ED29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056E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AAD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6E25DD" w14:textId="77777777" w:rsidTr="00AB1096">
        <w:tc>
          <w:tcPr>
            <w:tcW w:w="0" w:type="auto"/>
          </w:tcPr>
          <w:p w14:paraId="09E55019" w14:textId="65AF77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R4-2117251</w:t>
            </w:r>
          </w:p>
        </w:tc>
        <w:tc>
          <w:tcPr>
            <w:tcW w:w="0" w:type="auto"/>
          </w:tcPr>
          <w:p w14:paraId="3D3E7DB0" w14:textId="179149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CA_n2-n5-n77</w:t>
            </w:r>
          </w:p>
        </w:tc>
        <w:tc>
          <w:tcPr>
            <w:tcW w:w="0" w:type="auto"/>
          </w:tcPr>
          <w:p w14:paraId="2168AD88" w14:textId="3BAD5F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7D5FB72" w14:textId="053C60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1C11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30B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663F69" w14:textId="77777777" w:rsidTr="00AB1096">
        <w:tc>
          <w:tcPr>
            <w:tcW w:w="0" w:type="auto"/>
          </w:tcPr>
          <w:p w14:paraId="401C6C87" w14:textId="279B5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R4-2117252</w:t>
            </w:r>
          </w:p>
        </w:tc>
        <w:tc>
          <w:tcPr>
            <w:tcW w:w="0" w:type="auto"/>
          </w:tcPr>
          <w:p w14:paraId="1D7C58C0" w14:textId="0E867A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CA_n2-n12-n77</w:t>
            </w:r>
          </w:p>
        </w:tc>
        <w:tc>
          <w:tcPr>
            <w:tcW w:w="0" w:type="auto"/>
          </w:tcPr>
          <w:p w14:paraId="46659232" w14:textId="5824AA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1A656D7" w14:textId="11A759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5E45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59A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167879" w14:textId="77777777" w:rsidTr="00AB1096">
        <w:tc>
          <w:tcPr>
            <w:tcW w:w="0" w:type="auto"/>
          </w:tcPr>
          <w:p w14:paraId="5278F6F6" w14:textId="521882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R4-2117253</w:t>
            </w:r>
          </w:p>
        </w:tc>
        <w:tc>
          <w:tcPr>
            <w:tcW w:w="0" w:type="auto"/>
          </w:tcPr>
          <w:p w14:paraId="05A718CF" w14:textId="114469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CA_n2-n14-n77</w:t>
            </w:r>
          </w:p>
        </w:tc>
        <w:tc>
          <w:tcPr>
            <w:tcW w:w="0" w:type="auto"/>
          </w:tcPr>
          <w:p w14:paraId="766F5DB7" w14:textId="088895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296B2F3E" w14:textId="7AE98E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0017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033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CC1592" w14:textId="77777777" w:rsidTr="00AB1096">
        <w:tc>
          <w:tcPr>
            <w:tcW w:w="0" w:type="auto"/>
          </w:tcPr>
          <w:p w14:paraId="2125AA48" w14:textId="266476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R4-2117254</w:t>
            </w:r>
          </w:p>
        </w:tc>
        <w:tc>
          <w:tcPr>
            <w:tcW w:w="0" w:type="auto"/>
          </w:tcPr>
          <w:p w14:paraId="3D024B2C" w14:textId="773069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CA_n2-n30-n77</w:t>
            </w:r>
          </w:p>
        </w:tc>
        <w:tc>
          <w:tcPr>
            <w:tcW w:w="0" w:type="auto"/>
          </w:tcPr>
          <w:p w14:paraId="1C0AA79C" w14:textId="175C96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FCCD03B" w14:textId="55F502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5D48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5FE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63C268" w14:textId="77777777" w:rsidTr="00AB1096">
        <w:tc>
          <w:tcPr>
            <w:tcW w:w="0" w:type="auto"/>
          </w:tcPr>
          <w:p w14:paraId="1DCBDDA8" w14:textId="4425DD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R4-2117255</w:t>
            </w:r>
          </w:p>
        </w:tc>
        <w:tc>
          <w:tcPr>
            <w:tcW w:w="0" w:type="auto"/>
          </w:tcPr>
          <w:p w14:paraId="31033CB1" w14:textId="7BAE9F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CA_n5-n12-n77</w:t>
            </w:r>
          </w:p>
        </w:tc>
        <w:tc>
          <w:tcPr>
            <w:tcW w:w="0" w:type="auto"/>
          </w:tcPr>
          <w:p w14:paraId="643C10CA" w14:textId="75255B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F5D01F4" w14:textId="353142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20CF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3DE4C" w14:textId="3DE198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R4-2119888</w:t>
            </w:r>
          </w:p>
        </w:tc>
      </w:tr>
      <w:tr w:rsidR="00AB1096" w14:paraId="6BB33BEC" w14:textId="77777777" w:rsidTr="00AB1096">
        <w:tc>
          <w:tcPr>
            <w:tcW w:w="0" w:type="auto"/>
          </w:tcPr>
          <w:p w14:paraId="22BD7B8C" w14:textId="560EC0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R4-2117256</w:t>
            </w:r>
          </w:p>
        </w:tc>
        <w:tc>
          <w:tcPr>
            <w:tcW w:w="0" w:type="auto"/>
          </w:tcPr>
          <w:p w14:paraId="5A3973E3" w14:textId="0EF5F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CA_n5-n14-n77</w:t>
            </w:r>
          </w:p>
        </w:tc>
        <w:tc>
          <w:tcPr>
            <w:tcW w:w="0" w:type="auto"/>
          </w:tcPr>
          <w:p w14:paraId="691FB6FC" w14:textId="0D9E07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0BBD47E" w14:textId="029484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D38B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9455FB" w14:textId="169D28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R4-2119889</w:t>
            </w:r>
          </w:p>
        </w:tc>
      </w:tr>
      <w:tr w:rsidR="00AB1096" w14:paraId="1962CF4A" w14:textId="77777777" w:rsidTr="00AB1096">
        <w:tc>
          <w:tcPr>
            <w:tcW w:w="0" w:type="auto"/>
          </w:tcPr>
          <w:p w14:paraId="43537A18" w14:textId="7EB6F8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R4-2117257</w:t>
            </w:r>
          </w:p>
        </w:tc>
        <w:tc>
          <w:tcPr>
            <w:tcW w:w="0" w:type="auto"/>
          </w:tcPr>
          <w:p w14:paraId="747FD56A" w14:textId="4C594D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CA_n5-n30-n77</w:t>
            </w:r>
          </w:p>
        </w:tc>
        <w:tc>
          <w:tcPr>
            <w:tcW w:w="0" w:type="auto"/>
          </w:tcPr>
          <w:p w14:paraId="672B3685" w14:textId="18F171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FD7859F" w14:textId="01A620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2E27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D04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F22004" w14:textId="77777777" w:rsidTr="00AB1096">
        <w:tc>
          <w:tcPr>
            <w:tcW w:w="0" w:type="auto"/>
          </w:tcPr>
          <w:p w14:paraId="7C5862E4" w14:textId="14C327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R4-2117258</w:t>
            </w:r>
          </w:p>
        </w:tc>
        <w:tc>
          <w:tcPr>
            <w:tcW w:w="0" w:type="auto"/>
          </w:tcPr>
          <w:p w14:paraId="65D6C28E" w14:textId="1DC1B3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CA_n12-n30-n77</w:t>
            </w:r>
          </w:p>
        </w:tc>
        <w:tc>
          <w:tcPr>
            <w:tcW w:w="0" w:type="auto"/>
          </w:tcPr>
          <w:p w14:paraId="7AF2B9FE" w14:textId="2B15AE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CD64181" w14:textId="79DF39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9BD1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3FF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51E335" w14:textId="77777777" w:rsidTr="00AB1096">
        <w:tc>
          <w:tcPr>
            <w:tcW w:w="0" w:type="auto"/>
          </w:tcPr>
          <w:p w14:paraId="383E28A2" w14:textId="148633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R4-2117259</w:t>
            </w:r>
          </w:p>
        </w:tc>
        <w:tc>
          <w:tcPr>
            <w:tcW w:w="0" w:type="auto"/>
          </w:tcPr>
          <w:p w14:paraId="43A99A01" w14:textId="7B693D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CA_n12-n66-n77</w:t>
            </w:r>
          </w:p>
        </w:tc>
        <w:tc>
          <w:tcPr>
            <w:tcW w:w="0" w:type="auto"/>
          </w:tcPr>
          <w:p w14:paraId="5C85F952" w14:textId="0F7C43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ABA9A47" w14:textId="2D313D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BD67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3159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C74E4C" w14:textId="77777777" w:rsidTr="00AB1096">
        <w:tc>
          <w:tcPr>
            <w:tcW w:w="0" w:type="auto"/>
          </w:tcPr>
          <w:p w14:paraId="180A0477" w14:textId="1B1360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R4-2117260</w:t>
            </w:r>
          </w:p>
        </w:tc>
        <w:tc>
          <w:tcPr>
            <w:tcW w:w="0" w:type="auto"/>
          </w:tcPr>
          <w:p w14:paraId="535A09BE" w14:textId="51754B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CA_n14-n30-n77</w:t>
            </w:r>
          </w:p>
        </w:tc>
        <w:tc>
          <w:tcPr>
            <w:tcW w:w="0" w:type="auto"/>
          </w:tcPr>
          <w:p w14:paraId="4034A6EC" w14:textId="1BEC9B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EF490F6" w14:textId="5F062B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6A16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AD3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7E1406" w14:textId="77777777" w:rsidTr="00AB1096">
        <w:tc>
          <w:tcPr>
            <w:tcW w:w="0" w:type="auto"/>
          </w:tcPr>
          <w:p w14:paraId="4A51E5DA" w14:textId="06D2F6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R4-2117261</w:t>
            </w:r>
          </w:p>
        </w:tc>
        <w:tc>
          <w:tcPr>
            <w:tcW w:w="0" w:type="auto"/>
          </w:tcPr>
          <w:p w14:paraId="42EBC180" w14:textId="66513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CA_n14-n66-n77</w:t>
            </w:r>
          </w:p>
        </w:tc>
        <w:tc>
          <w:tcPr>
            <w:tcW w:w="0" w:type="auto"/>
          </w:tcPr>
          <w:p w14:paraId="696B1527" w14:textId="55862F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C176836" w14:textId="17CBC3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05C0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C242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D0FABC" w14:textId="77777777" w:rsidTr="00AB1096">
        <w:tc>
          <w:tcPr>
            <w:tcW w:w="0" w:type="auto"/>
          </w:tcPr>
          <w:p w14:paraId="581BDD0A" w14:textId="172FC7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R4-2117262</w:t>
            </w:r>
          </w:p>
        </w:tc>
        <w:tc>
          <w:tcPr>
            <w:tcW w:w="0" w:type="auto"/>
          </w:tcPr>
          <w:p w14:paraId="3FFBAAB7" w14:textId="1EF425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CA_n30-n66-n77</w:t>
            </w:r>
          </w:p>
        </w:tc>
        <w:tc>
          <w:tcPr>
            <w:tcW w:w="0" w:type="auto"/>
          </w:tcPr>
          <w:p w14:paraId="34D0FF67" w14:textId="175DC8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0E2F2DA" w14:textId="03D95E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8B66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F2D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1E77C6" w14:textId="77777777" w:rsidTr="00AB1096">
        <w:tc>
          <w:tcPr>
            <w:tcW w:w="0" w:type="auto"/>
          </w:tcPr>
          <w:p w14:paraId="3978E4CB" w14:textId="6BE5C5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R4-2117263</w:t>
            </w:r>
          </w:p>
        </w:tc>
        <w:tc>
          <w:tcPr>
            <w:tcW w:w="0" w:type="auto"/>
          </w:tcPr>
          <w:p w14:paraId="6DEE0D12" w14:textId="68D06F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DC_2-12_n77</w:t>
            </w:r>
          </w:p>
        </w:tc>
        <w:tc>
          <w:tcPr>
            <w:tcW w:w="0" w:type="auto"/>
          </w:tcPr>
          <w:p w14:paraId="607856C3" w14:textId="1F4C93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3A54DFC" w14:textId="57D4E3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AD79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C77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D83B48" w14:textId="77777777" w:rsidTr="00AB1096">
        <w:tc>
          <w:tcPr>
            <w:tcW w:w="0" w:type="auto"/>
          </w:tcPr>
          <w:p w14:paraId="6B6B75CF" w14:textId="66670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R4-2117264</w:t>
            </w:r>
          </w:p>
        </w:tc>
        <w:tc>
          <w:tcPr>
            <w:tcW w:w="0" w:type="auto"/>
          </w:tcPr>
          <w:p w14:paraId="14936BA8" w14:textId="199306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DC_2-14_n77</w:t>
            </w:r>
          </w:p>
        </w:tc>
        <w:tc>
          <w:tcPr>
            <w:tcW w:w="0" w:type="auto"/>
          </w:tcPr>
          <w:p w14:paraId="7695BD68" w14:textId="38679D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9903384" w14:textId="7A0043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154F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A83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4E1F8B" w14:textId="77777777" w:rsidTr="00AB1096">
        <w:tc>
          <w:tcPr>
            <w:tcW w:w="0" w:type="auto"/>
          </w:tcPr>
          <w:p w14:paraId="6B73C991" w14:textId="011CFB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R4-2117265</w:t>
            </w:r>
          </w:p>
        </w:tc>
        <w:tc>
          <w:tcPr>
            <w:tcW w:w="0" w:type="auto"/>
          </w:tcPr>
          <w:p w14:paraId="5408C01A" w14:textId="4FF88F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DC_2-29_n77</w:t>
            </w:r>
          </w:p>
        </w:tc>
        <w:tc>
          <w:tcPr>
            <w:tcW w:w="0" w:type="auto"/>
          </w:tcPr>
          <w:p w14:paraId="6EBE8C2B" w14:textId="0DACD9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F144EF3" w14:textId="3B335A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2587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CD62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ED890A" w14:textId="77777777" w:rsidTr="00AB1096">
        <w:tc>
          <w:tcPr>
            <w:tcW w:w="0" w:type="auto"/>
          </w:tcPr>
          <w:p w14:paraId="5FDA1BFE" w14:textId="6AAF0A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R4-2117266</w:t>
            </w:r>
          </w:p>
        </w:tc>
        <w:tc>
          <w:tcPr>
            <w:tcW w:w="0" w:type="auto"/>
          </w:tcPr>
          <w:p w14:paraId="4D70B7FD" w14:textId="5825DC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DC_2-30_n77</w:t>
            </w:r>
          </w:p>
        </w:tc>
        <w:tc>
          <w:tcPr>
            <w:tcW w:w="0" w:type="auto"/>
          </w:tcPr>
          <w:p w14:paraId="784F4125" w14:textId="3F8FB6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3831949" w14:textId="075975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6DCE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F3B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656F41" w14:textId="77777777" w:rsidTr="00AB1096">
        <w:tc>
          <w:tcPr>
            <w:tcW w:w="0" w:type="auto"/>
          </w:tcPr>
          <w:p w14:paraId="6FE06CCC" w14:textId="0D69F6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R4-2117267</w:t>
            </w:r>
          </w:p>
        </w:tc>
        <w:tc>
          <w:tcPr>
            <w:tcW w:w="0" w:type="auto"/>
          </w:tcPr>
          <w:p w14:paraId="0FBAD0DD" w14:textId="351A61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DC_5-30_n77</w:t>
            </w:r>
          </w:p>
        </w:tc>
        <w:tc>
          <w:tcPr>
            <w:tcW w:w="0" w:type="auto"/>
          </w:tcPr>
          <w:p w14:paraId="0CEB606A" w14:textId="5016A0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CDE89D7" w14:textId="0F1EEF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5AD3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1D8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40E64D" w14:textId="77777777" w:rsidTr="00AB1096">
        <w:tc>
          <w:tcPr>
            <w:tcW w:w="0" w:type="auto"/>
          </w:tcPr>
          <w:p w14:paraId="39317F63" w14:textId="7FCFDC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R4-2117268</w:t>
            </w:r>
          </w:p>
        </w:tc>
        <w:tc>
          <w:tcPr>
            <w:tcW w:w="0" w:type="auto"/>
          </w:tcPr>
          <w:p w14:paraId="3AF0C252" w14:textId="644686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DC_12-30_n77</w:t>
            </w:r>
          </w:p>
        </w:tc>
        <w:tc>
          <w:tcPr>
            <w:tcW w:w="0" w:type="auto"/>
          </w:tcPr>
          <w:p w14:paraId="415B96F6" w14:textId="00982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1BB26AB" w14:textId="67C9B6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C75D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4835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DAF23D" w14:textId="77777777" w:rsidTr="00AB1096">
        <w:tc>
          <w:tcPr>
            <w:tcW w:w="0" w:type="auto"/>
          </w:tcPr>
          <w:p w14:paraId="01A991D5" w14:textId="6E8BFC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R4-2117269</w:t>
            </w:r>
          </w:p>
        </w:tc>
        <w:tc>
          <w:tcPr>
            <w:tcW w:w="0" w:type="auto"/>
          </w:tcPr>
          <w:p w14:paraId="614C3EAA" w14:textId="0B7215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DC_12-66_n77</w:t>
            </w:r>
          </w:p>
        </w:tc>
        <w:tc>
          <w:tcPr>
            <w:tcW w:w="0" w:type="auto"/>
          </w:tcPr>
          <w:p w14:paraId="450CF8FE" w14:textId="32B31C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DB90988" w14:textId="1C570C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AF77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491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E12307" w14:textId="77777777" w:rsidTr="00AB1096">
        <w:tc>
          <w:tcPr>
            <w:tcW w:w="0" w:type="auto"/>
          </w:tcPr>
          <w:p w14:paraId="1290595A" w14:textId="32098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R4-2117270</w:t>
            </w:r>
          </w:p>
        </w:tc>
        <w:tc>
          <w:tcPr>
            <w:tcW w:w="0" w:type="auto"/>
          </w:tcPr>
          <w:p w14:paraId="46C08758" w14:textId="339D24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DC_14-30_n77</w:t>
            </w:r>
          </w:p>
        </w:tc>
        <w:tc>
          <w:tcPr>
            <w:tcW w:w="0" w:type="auto"/>
          </w:tcPr>
          <w:p w14:paraId="631516E7" w14:textId="2E9417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B1C9740" w14:textId="0247F5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E34B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CE21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61843C" w14:textId="77777777" w:rsidTr="00AB1096">
        <w:tc>
          <w:tcPr>
            <w:tcW w:w="0" w:type="auto"/>
          </w:tcPr>
          <w:p w14:paraId="39204E10" w14:textId="421AAB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R4-2117271</w:t>
            </w:r>
          </w:p>
        </w:tc>
        <w:tc>
          <w:tcPr>
            <w:tcW w:w="0" w:type="auto"/>
          </w:tcPr>
          <w:p w14:paraId="275FA05E" w14:textId="143795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DC_14-66_n77</w:t>
            </w:r>
          </w:p>
        </w:tc>
        <w:tc>
          <w:tcPr>
            <w:tcW w:w="0" w:type="auto"/>
          </w:tcPr>
          <w:p w14:paraId="1A9806D9" w14:textId="336027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54B7E5C" w14:textId="0AD9C7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3B6C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BFA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25562A" w14:textId="77777777" w:rsidTr="00AB1096">
        <w:tc>
          <w:tcPr>
            <w:tcW w:w="0" w:type="auto"/>
          </w:tcPr>
          <w:p w14:paraId="740F1412" w14:textId="78674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R4-2117272</w:t>
            </w:r>
          </w:p>
        </w:tc>
        <w:tc>
          <w:tcPr>
            <w:tcW w:w="0" w:type="auto"/>
          </w:tcPr>
          <w:p w14:paraId="0181DF71" w14:textId="2E7488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DC_29-30_n77</w:t>
            </w:r>
          </w:p>
        </w:tc>
        <w:tc>
          <w:tcPr>
            <w:tcW w:w="0" w:type="auto"/>
          </w:tcPr>
          <w:p w14:paraId="6E65B0EA" w14:textId="47AE56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E40EA0F" w14:textId="0637A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6019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A3A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634BB3" w14:textId="77777777" w:rsidTr="00AB1096">
        <w:tc>
          <w:tcPr>
            <w:tcW w:w="0" w:type="auto"/>
          </w:tcPr>
          <w:p w14:paraId="242AE853" w14:textId="2A5BBF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R4-2117273</w:t>
            </w:r>
          </w:p>
        </w:tc>
        <w:tc>
          <w:tcPr>
            <w:tcW w:w="0" w:type="auto"/>
          </w:tcPr>
          <w:p w14:paraId="1D1F7D8A" w14:textId="1CDD21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DC_29-66_n77</w:t>
            </w:r>
          </w:p>
        </w:tc>
        <w:tc>
          <w:tcPr>
            <w:tcW w:w="0" w:type="auto"/>
          </w:tcPr>
          <w:p w14:paraId="5C1FD240" w14:textId="6A50D6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BD1C727" w14:textId="3A3C5F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D1FE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205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47C8E6" w14:textId="77777777" w:rsidTr="00AB1096">
        <w:tc>
          <w:tcPr>
            <w:tcW w:w="0" w:type="auto"/>
          </w:tcPr>
          <w:p w14:paraId="584DAC49" w14:textId="7AF2F3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R4-2117274</w:t>
            </w:r>
          </w:p>
        </w:tc>
        <w:tc>
          <w:tcPr>
            <w:tcW w:w="0" w:type="auto"/>
          </w:tcPr>
          <w:p w14:paraId="36D74F33" w14:textId="557633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Addition of DC_30-66_n77</w:t>
            </w:r>
          </w:p>
        </w:tc>
        <w:tc>
          <w:tcPr>
            <w:tcW w:w="0" w:type="auto"/>
          </w:tcPr>
          <w:p w14:paraId="7D0639D4" w14:textId="32A0A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2E58634" w14:textId="58C192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5A73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9E9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CFCEE6" w14:textId="77777777" w:rsidTr="00AB1096">
        <w:tc>
          <w:tcPr>
            <w:tcW w:w="0" w:type="auto"/>
          </w:tcPr>
          <w:p w14:paraId="425C35A7" w14:textId="3B410E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R4-2117275</w:t>
            </w:r>
          </w:p>
        </w:tc>
        <w:tc>
          <w:tcPr>
            <w:tcW w:w="0" w:type="auto"/>
          </w:tcPr>
          <w:p w14:paraId="66833117" w14:textId="49C58B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Addition of DC_14_n5</w:t>
            </w:r>
          </w:p>
        </w:tc>
        <w:tc>
          <w:tcPr>
            <w:tcW w:w="0" w:type="auto"/>
          </w:tcPr>
          <w:p w14:paraId="51FF2EFF" w14:textId="3A753D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5BADF34" w14:textId="3EB704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119D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CF496" w14:textId="0E22C0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R4-2119800</w:t>
            </w:r>
          </w:p>
        </w:tc>
      </w:tr>
      <w:tr w:rsidR="00AB1096" w14:paraId="587AE266" w14:textId="77777777" w:rsidTr="00AB1096">
        <w:tc>
          <w:tcPr>
            <w:tcW w:w="0" w:type="auto"/>
          </w:tcPr>
          <w:p w14:paraId="590BD6B6" w14:textId="7D4C53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R4-2117276</w:t>
            </w:r>
          </w:p>
        </w:tc>
        <w:tc>
          <w:tcPr>
            <w:tcW w:w="0" w:type="auto"/>
          </w:tcPr>
          <w:p w14:paraId="3638E4B3" w14:textId="741BC8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DC_2-5-30_n77</w:t>
            </w:r>
          </w:p>
        </w:tc>
        <w:tc>
          <w:tcPr>
            <w:tcW w:w="0" w:type="auto"/>
          </w:tcPr>
          <w:p w14:paraId="3FAA8609" w14:textId="68EADD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BE4ED66" w14:textId="153ECF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742B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ACD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836D05" w14:textId="77777777" w:rsidTr="00AB1096">
        <w:tc>
          <w:tcPr>
            <w:tcW w:w="0" w:type="auto"/>
          </w:tcPr>
          <w:p w14:paraId="48D60619" w14:textId="72FA50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R4-2117277</w:t>
            </w:r>
          </w:p>
        </w:tc>
        <w:tc>
          <w:tcPr>
            <w:tcW w:w="0" w:type="auto"/>
          </w:tcPr>
          <w:p w14:paraId="55B4D41C" w14:textId="07EE35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DC_2-12-30_n77</w:t>
            </w:r>
          </w:p>
        </w:tc>
        <w:tc>
          <w:tcPr>
            <w:tcW w:w="0" w:type="auto"/>
          </w:tcPr>
          <w:p w14:paraId="153A06A6" w14:textId="587CFB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E1DC4ED" w14:textId="4DC029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18A1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07BA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B44DDE" w14:textId="77777777" w:rsidTr="00AB1096">
        <w:tc>
          <w:tcPr>
            <w:tcW w:w="0" w:type="auto"/>
          </w:tcPr>
          <w:p w14:paraId="20EECA0F" w14:textId="001C23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R4-2117278</w:t>
            </w:r>
          </w:p>
        </w:tc>
        <w:tc>
          <w:tcPr>
            <w:tcW w:w="0" w:type="auto"/>
          </w:tcPr>
          <w:p w14:paraId="03CA73CD" w14:textId="527894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DC_2-12-66_n77</w:t>
            </w:r>
          </w:p>
        </w:tc>
        <w:tc>
          <w:tcPr>
            <w:tcW w:w="0" w:type="auto"/>
          </w:tcPr>
          <w:p w14:paraId="08C9247E" w14:textId="76D8FA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27899EE9" w14:textId="7D02A6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A21F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99B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F2D44F" w14:textId="77777777" w:rsidTr="00AB1096">
        <w:tc>
          <w:tcPr>
            <w:tcW w:w="0" w:type="auto"/>
          </w:tcPr>
          <w:p w14:paraId="7EE19380" w14:textId="15C798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R4-2117279</w:t>
            </w:r>
          </w:p>
        </w:tc>
        <w:tc>
          <w:tcPr>
            <w:tcW w:w="0" w:type="auto"/>
          </w:tcPr>
          <w:p w14:paraId="2EE48D76" w14:textId="253E53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DC_2-14-30_n77</w:t>
            </w:r>
          </w:p>
        </w:tc>
        <w:tc>
          <w:tcPr>
            <w:tcW w:w="0" w:type="auto"/>
          </w:tcPr>
          <w:p w14:paraId="1113BA5E" w14:textId="631C23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CE15B1A" w14:textId="4991A7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70BB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DB8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A025EA" w14:textId="77777777" w:rsidTr="00AB1096">
        <w:tc>
          <w:tcPr>
            <w:tcW w:w="0" w:type="auto"/>
          </w:tcPr>
          <w:p w14:paraId="683184F2" w14:textId="0CDB36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R4-2117280</w:t>
            </w:r>
          </w:p>
        </w:tc>
        <w:tc>
          <w:tcPr>
            <w:tcW w:w="0" w:type="auto"/>
          </w:tcPr>
          <w:p w14:paraId="4EC62263" w14:textId="50C226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DC_2-14-66_n77</w:t>
            </w:r>
          </w:p>
        </w:tc>
        <w:tc>
          <w:tcPr>
            <w:tcW w:w="0" w:type="auto"/>
          </w:tcPr>
          <w:p w14:paraId="22220E14" w14:textId="433F0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F82CE24" w14:textId="6505E9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2AE9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838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B1A896" w14:textId="77777777" w:rsidTr="00AB1096">
        <w:tc>
          <w:tcPr>
            <w:tcW w:w="0" w:type="auto"/>
          </w:tcPr>
          <w:p w14:paraId="75A56AF8" w14:textId="139D55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R4-2117281</w:t>
            </w:r>
          </w:p>
        </w:tc>
        <w:tc>
          <w:tcPr>
            <w:tcW w:w="0" w:type="auto"/>
          </w:tcPr>
          <w:p w14:paraId="6605A972" w14:textId="15D806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DC_2-29-30_n77</w:t>
            </w:r>
          </w:p>
        </w:tc>
        <w:tc>
          <w:tcPr>
            <w:tcW w:w="0" w:type="auto"/>
          </w:tcPr>
          <w:p w14:paraId="02427646" w14:textId="1B9017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AC01892" w14:textId="01D35D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7B7B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4FB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E81F44" w14:textId="77777777" w:rsidTr="00AB1096">
        <w:tc>
          <w:tcPr>
            <w:tcW w:w="0" w:type="auto"/>
          </w:tcPr>
          <w:p w14:paraId="0A322849" w14:textId="7F045E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R4-2117282</w:t>
            </w:r>
          </w:p>
        </w:tc>
        <w:tc>
          <w:tcPr>
            <w:tcW w:w="0" w:type="auto"/>
          </w:tcPr>
          <w:p w14:paraId="414038A9" w14:textId="65A382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DC_2-29-66_n77</w:t>
            </w:r>
          </w:p>
        </w:tc>
        <w:tc>
          <w:tcPr>
            <w:tcW w:w="0" w:type="auto"/>
          </w:tcPr>
          <w:p w14:paraId="57CA7174" w14:textId="4CC6B5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C6F429D" w14:textId="7E3444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5B41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A00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73B817" w14:textId="77777777" w:rsidTr="00AB1096">
        <w:tc>
          <w:tcPr>
            <w:tcW w:w="0" w:type="auto"/>
          </w:tcPr>
          <w:p w14:paraId="3897F9BA" w14:textId="316A26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R4-2117283</w:t>
            </w:r>
          </w:p>
        </w:tc>
        <w:tc>
          <w:tcPr>
            <w:tcW w:w="0" w:type="auto"/>
          </w:tcPr>
          <w:p w14:paraId="3954299D" w14:textId="5062DF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DC_2-30-66_n77</w:t>
            </w:r>
          </w:p>
        </w:tc>
        <w:tc>
          <w:tcPr>
            <w:tcW w:w="0" w:type="auto"/>
          </w:tcPr>
          <w:p w14:paraId="6CCD4C17" w14:textId="7C18C6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AED0951" w14:textId="5D7847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8B1E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2779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7FBABF" w14:textId="77777777" w:rsidTr="00AB1096">
        <w:tc>
          <w:tcPr>
            <w:tcW w:w="0" w:type="auto"/>
          </w:tcPr>
          <w:p w14:paraId="20701D91" w14:textId="6B2BE0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R4-2117284</w:t>
            </w:r>
          </w:p>
        </w:tc>
        <w:tc>
          <w:tcPr>
            <w:tcW w:w="0" w:type="auto"/>
          </w:tcPr>
          <w:p w14:paraId="082B1401" w14:textId="0D5C8A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DC_5-30-66_n77</w:t>
            </w:r>
          </w:p>
        </w:tc>
        <w:tc>
          <w:tcPr>
            <w:tcW w:w="0" w:type="auto"/>
          </w:tcPr>
          <w:p w14:paraId="77AB130C" w14:textId="324B11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906A566" w14:textId="04E370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0425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26B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D993BF" w14:textId="77777777" w:rsidTr="00AB1096">
        <w:tc>
          <w:tcPr>
            <w:tcW w:w="0" w:type="auto"/>
          </w:tcPr>
          <w:p w14:paraId="15452A27" w14:textId="7F05EA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R4-2117285</w:t>
            </w:r>
          </w:p>
        </w:tc>
        <w:tc>
          <w:tcPr>
            <w:tcW w:w="0" w:type="auto"/>
          </w:tcPr>
          <w:p w14:paraId="196ED72A" w14:textId="211010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DC_12-30-66_n77</w:t>
            </w:r>
          </w:p>
        </w:tc>
        <w:tc>
          <w:tcPr>
            <w:tcW w:w="0" w:type="auto"/>
          </w:tcPr>
          <w:p w14:paraId="4C411430" w14:textId="005128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7B05C89" w14:textId="449A69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DAF1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726D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94FAC7" w14:textId="77777777" w:rsidTr="00AB1096">
        <w:tc>
          <w:tcPr>
            <w:tcW w:w="0" w:type="auto"/>
          </w:tcPr>
          <w:p w14:paraId="2D80DD89" w14:textId="0F6560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R4-2117286</w:t>
            </w:r>
          </w:p>
        </w:tc>
        <w:tc>
          <w:tcPr>
            <w:tcW w:w="0" w:type="auto"/>
          </w:tcPr>
          <w:p w14:paraId="43BFA271" w14:textId="3F3263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DC_14-30-66_n77</w:t>
            </w:r>
          </w:p>
        </w:tc>
        <w:tc>
          <w:tcPr>
            <w:tcW w:w="0" w:type="auto"/>
          </w:tcPr>
          <w:p w14:paraId="29C7A271" w14:textId="0B15E2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AAF9746" w14:textId="61AD31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4B4A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7A8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90A1A1" w14:textId="77777777" w:rsidTr="00AB1096">
        <w:tc>
          <w:tcPr>
            <w:tcW w:w="0" w:type="auto"/>
          </w:tcPr>
          <w:p w14:paraId="12C09E5A" w14:textId="5F958A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R4-2117287</w:t>
            </w:r>
          </w:p>
        </w:tc>
        <w:tc>
          <w:tcPr>
            <w:tcW w:w="0" w:type="auto"/>
          </w:tcPr>
          <w:p w14:paraId="0287AAA1" w14:textId="0700C1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Addition of DC_29-30-66_n77</w:t>
            </w:r>
          </w:p>
        </w:tc>
        <w:tc>
          <w:tcPr>
            <w:tcW w:w="0" w:type="auto"/>
          </w:tcPr>
          <w:p w14:paraId="29A9A45A" w14:textId="430781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C12DD92" w14:textId="11EEA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CB28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E9C0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8AE789" w14:textId="77777777" w:rsidTr="00AB1096">
        <w:tc>
          <w:tcPr>
            <w:tcW w:w="0" w:type="auto"/>
          </w:tcPr>
          <w:p w14:paraId="197EDC60" w14:textId="25E119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R4-2117288</w:t>
            </w:r>
          </w:p>
        </w:tc>
        <w:tc>
          <w:tcPr>
            <w:tcW w:w="0" w:type="auto"/>
          </w:tcPr>
          <w:p w14:paraId="32D9209F" w14:textId="47A506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 Addition of DC_2-5-30-66_n77</w:t>
            </w:r>
          </w:p>
        </w:tc>
        <w:tc>
          <w:tcPr>
            <w:tcW w:w="0" w:type="auto"/>
          </w:tcPr>
          <w:p w14:paraId="4EC5541E" w14:textId="20EA1A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338F35F" w14:textId="500B59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DD29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551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0C8BF3" w14:textId="77777777" w:rsidTr="00AB1096">
        <w:tc>
          <w:tcPr>
            <w:tcW w:w="0" w:type="auto"/>
          </w:tcPr>
          <w:p w14:paraId="03E6B2CB" w14:textId="7F61CF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R4-2117289</w:t>
            </w:r>
          </w:p>
        </w:tc>
        <w:tc>
          <w:tcPr>
            <w:tcW w:w="0" w:type="auto"/>
          </w:tcPr>
          <w:p w14:paraId="4465D117" w14:textId="665033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 Addition of DC_2-12-30-66_n77</w:t>
            </w:r>
          </w:p>
        </w:tc>
        <w:tc>
          <w:tcPr>
            <w:tcW w:w="0" w:type="auto"/>
          </w:tcPr>
          <w:p w14:paraId="111333CE" w14:textId="2DC1AA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28B70E26" w14:textId="79A82B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A697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FBDA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0AAC3F" w14:textId="77777777" w:rsidTr="00AB1096">
        <w:tc>
          <w:tcPr>
            <w:tcW w:w="0" w:type="auto"/>
          </w:tcPr>
          <w:p w14:paraId="6D693CD2" w14:textId="4E7ED6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R4-2117290</w:t>
            </w:r>
          </w:p>
        </w:tc>
        <w:tc>
          <w:tcPr>
            <w:tcW w:w="0" w:type="auto"/>
          </w:tcPr>
          <w:p w14:paraId="794F2EC2" w14:textId="72EDA4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 Addition of DC_2-14-30-66_n77</w:t>
            </w:r>
          </w:p>
        </w:tc>
        <w:tc>
          <w:tcPr>
            <w:tcW w:w="0" w:type="auto"/>
          </w:tcPr>
          <w:p w14:paraId="6DC1CD06" w14:textId="21CB86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EE34575" w14:textId="17EB47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EC71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B8C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EC44B9" w14:textId="77777777" w:rsidTr="00AB1096">
        <w:tc>
          <w:tcPr>
            <w:tcW w:w="0" w:type="auto"/>
          </w:tcPr>
          <w:p w14:paraId="0C3A5367" w14:textId="231530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R4-2117291</w:t>
            </w:r>
          </w:p>
        </w:tc>
        <w:tc>
          <w:tcPr>
            <w:tcW w:w="0" w:type="auto"/>
          </w:tcPr>
          <w:p w14:paraId="349E3AE9" w14:textId="7EFACF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 Addition of DC_2-29-30-66_n77</w:t>
            </w:r>
          </w:p>
        </w:tc>
        <w:tc>
          <w:tcPr>
            <w:tcW w:w="0" w:type="auto"/>
          </w:tcPr>
          <w:p w14:paraId="3546C1BB" w14:textId="76F9ED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682E88A" w14:textId="6D27A2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1FEC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183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797FDD" w14:textId="77777777" w:rsidTr="00AB1096">
        <w:tc>
          <w:tcPr>
            <w:tcW w:w="0" w:type="auto"/>
          </w:tcPr>
          <w:p w14:paraId="294B8752" w14:textId="472B31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R4-2117292</w:t>
            </w:r>
          </w:p>
        </w:tc>
        <w:tc>
          <w:tcPr>
            <w:tcW w:w="0" w:type="auto"/>
          </w:tcPr>
          <w:p w14:paraId="51931527" w14:textId="5F1505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how to treat the UE manufacturing impacts</w:t>
            </w:r>
          </w:p>
        </w:tc>
        <w:tc>
          <w:tcPr>
            <w:tcW w:w="0" w:type="auto"/>
          </w:tcPr>
          <w:p w14:paraId="129F5422" w14:textId="448ABC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56B6376" w14:textId="196B1F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3D367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21D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C5CA53" w14:textId="77777777" w:rsidTr="00AB1096">
        <w:tc>
          <w:tcPr>
            <w:tcW w:w="0" w:type="auto"/>
          </w:tcPr>
          <w:p w14:paraId="1848DF17" w14:textId="58EFCC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R4-2117293</w:t>
            </w:r>
          </w:p>
        </w:tc>
        <w:tc>
          <w:tcPr>
            <w:tcW w:w="0" w:type="auto"/>
          </w:tcPr>
          <w:p w14:paraId="3EA343F5" w14:textId="0296C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proposals for UE parameters in RMR 900 MHz band</w:t>
            </w:r>
          </w:p>
        </w:tc>
        <w:tc>
          <w:tcPr>
            <w:tcW w:w="0" w:type="auto"/>
          </w:tcPr>
          <w:p w14:paraId="1872D63D" w14:textId="6D851D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8919989" w14:textId="26BDE0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BBD9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86E3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001B89" w14:textId="77777777" w:rsidTr="00AB1096">
        <w:tc>
          <w:tcPr>
            <w:tcW w:w="0" w:type="auto"/>
          </w:tcPr>
          <w:p w14:paraId="7D3B1A70" w14:textId="392D42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R4-2117294</w:t>
            </w:r>
          </w:p>
        </w:tc>
        <w:tc>
          <w:tcPr>
            <w:tcW w:w="0" w:type="auto"/>
          </w:tcPr>
          <w:p w14:paraId="5F7238B7" w14:textId="185503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MSD for inter-band EN-DC combinations, DC_3_n1, DC_1_n40</w:t>
            </w:r>
          </w:p>
        </w:tc>
        <w:tc>
          <w:tcPr>
            <w:tcW w:w="0" w:type="auto"/>
          </w:tcPr>
          <w:p w14:paraId="3BF6B267" w14:textId="108081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26DECE" w14:textId="2CF6FE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3E3F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859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C325EF" w14:textId="77777777" w:rsidTr="00AB1096">
        <w:tc>
          <w:tcPr>
            <w:tcW w:w="0" w:type="auto"/>
          </w:tcPr>
          <w:p w14:paraId="3B03E83A" w14:textId="19931D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R4-2117295</w:t>
            </w:r>
          </w:p>
        </w:tc>
        <w:tc>
          <w:tcPr>
            <w:tcW w:w="0" w:type="auto"/>
          </w:tcPr>
          <w:p w14:paraId="1FF0C1D4" w14:textId="3BF23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OOB blocking for LTE CA_7-38</w:t>
            </w:r>
          </w:p>
        </w:tc>
        <w:tc>
          <w:tcPr>
            <w:tcW w:w="0" w:type="auto"/>
          </w:tcPr>
          <w:p w14:paraId="7248A3CD" w14:textId="561E99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C0DBBE" w14:textId="6F054C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AF3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F4D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3755B7" w14:textId="77777777" w:rsidTr="00AB1096">
        <w:tc>
          <w:tcPr>
            <w:tcW w:w="0" w:type="auto"/>
          </w:tcPr>
          <w:p w14:paraId="2E76B875" w14:textId="30E03A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R4-2117296</w:t>
            </w:r>
          </w:p>
        </w:tc>
        <w:tc>
          <w:tcPr>
            <w:tcW w:w="0" w:type="auto"/>
          </w:tcPr>
          <w:p w14:paraId="1B8F3A45" w14:textId="253125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RF aspect</w:t>
            </w:r>
          </w:p>
        </w:tc>
        <w:tc>
          <w:tcPr>
            <w:tcW w:w="0" w:type="auto"/>
          </w:tcPr>
          <w:p w14:paraId="60BB33C5" w14:textId="6972DA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BDEA15" w14:textId="762C44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9CF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B81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0AF2E4" w14:textId="77777777" w:rsidTr="00AB1096">
        <w:tc>
          <w:tcPr>
            <w:tcW w:w="0" w:type="auto"/>
          </w:tcPr>
          <w:p w14:paraId="0E9BEFD8" w14:textId="4614ED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R4-2117297</w:t>
            </w:r>
          </w:p>
        </w:tc>
        <w:tc>
          <w:tcPr>
            <w:tcW w:w="0" w:type="auto"/>
          </w:tcPr>
          <w:p w14:paraId="0F4CD9DC" w14:textId="2BD5B6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RRM aspect</w:t>
            </w:r>
          </w:p>
        </w:tc>
        <w:tc>
          <w:tcPr>
            <w:tcW w:w="0" w:type="auto"/>
          </w:tcPr>
          <w:p w14:paraId="124E7CBB" w14:textId="40B952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813C110" w14:textId="20A4A6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E266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C13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E4CEDB" w14:textId="77777777" w:rsidTr="00AB1096">
        <w:tc>
          <w:tcPr>
            <w:tcW w:w="0" w:type="auto"/>
          </w:tcPr>
          <w:p w14:paraId="420081EA" w14:textId="1BE069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R4-2117298</w:t>
            </w:r>
          </w:p>
        </w:tc>
        <w:tc>
          <w:tcPr>
            <w:tcW w:w="0" w:type="auto"/>
          </w:tcPr>
          <w:p w14:paraId="2884CE4B" w14:textId="0B44A0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measurements relaxation for RLM and/or BFD</w:t>
            </w:r>
          </w:p>
        </w:tc>
        <w:tc>
          <w:tcPr>
            <w:tcW w:w="0" w:type="auto"/>
          </w:tcPr>
          <w:p w14:paraId="09EAD663" w14:textId="62D1BE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2F3DDA" w14:textId="238672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649C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C1F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D53643" w14:textId="77777777" w:rsidTr="00AB1096">
        <w:tc>
          <w:tcPr>
            <w:tcW w:w="0" w:type="auto"/>
          </w:tcPr>
          <w:p w14:paraId="4EFC0078" w14:textId="178F63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R4-2117299</w:t>
            </w:r>
          </w:p>
        </w:tc>
        <w:tc>
          <w:tcPr>
            <w:tcW w:w="0" w:type="auto"/>
          </w:tcPr>
          <w:p w14:paraId="34AADEA6" w14:textId="72D906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for FR2 HST</w:t>
            </w:r>
          </w:p>
        </w:tc>
        <w:tc>
          <w:tcPr>
            <w:tcW w:w="0" w:type="auto"/>
          </w:tcPr>
          <w:p w14:paraId="1A2C6517" w14:textId="0ACA10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2EF494" w14:textId="04E2B2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69A7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3B1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D26492" w14:textId="77777777" w:rsidTr="00AB1096">
        <w:tc>
          <w:tcPr>
            <w:tcW w:w="0" w:type="auto"/>
          </w:tcPr>
          <w:p w14:paraId="76436A00" w14:textId="33690A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R4-2117300</w:t>
            </w:r>
          </w:p>
        </w:tc>
        <w:tc>
          <w:tcPr>
            <w:tcW w:w="0" w:type="auto"/>
          </w:tcPr>
          <w:p w14:paraId="134666EE" w14:textId="5FB1C7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 for FR2 HST</w:t>
            </w:r>
          </w:p>
        </w:tc>
        <w:tc>
          <w:tcPr>
            <w:tcW w:w="0" w:type="auto"/>
          </w:tcPr>
          <w:p w14:paraId="0EE785B7" w14:textId="424B7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017B5F" w14:textId="63ECF0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E6C6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19D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0BCF5B" w14:textId="77777777" w:rsidTr="00AB1096">
        <w:tc>
          <w:tcPr>
            <w:tcW w:w="0" w:type="auto"/>
          </w:tcPr>
          <w:p w14:paraId="64685EB8" w14:textId="271ED6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R4-2117301</w:t>
            </w:r>
          </w:p>
        </w:tc>
        <w:tc>
          <w:tcPr>
            <w:tcW w:w="0" w:type="auto"/>
          </w:tcPr>
          <w:p w14:paraId="1306B740" w14:textId="651FD9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 for FR2 HST</w:t>
            </w:r>
          </w:p>
        </w:tc>
        <w:tc>
          <w:tcPr>
            <w:tcW w:w="0" w:type="auto"/>
          </w:tcPr>
          <w:p w14:paraId="03B0D624" w14:textId="11E099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13C5EC" w14:textId="70750E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9CB3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104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232F8A" w14:textId="77777777" w:rsidTr="00AB1096">
        <w:tc>
          <w:tcPr>
            <w:tcW w:w="0" w:type="auto"/>
          </w:tcPr>
          <w:p w14:paraId="58959788" w14:textId="5BE39B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R4-2117302</w:t>
            </w:r>
          </w:p>
        </w:tc>
        <w:tc>
          <w:tcPr>
            <w:tcW w:w="0" w:type="auto"/>
          </w:tcPr>
          <w:p w14:paraId="7DE32574" w14:textId="45C2D3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 for FR2 HST</w:t>
            </w:r>
          </w:p>
        </w:tc>
        <w:tc>
          <w:tcPr>
            <w:tcW w:w="0" w:type="auto"/>
          </w:tcPr>
          <w:p w14:paraId="0E20C64F" w14:textId="5E46E3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647F39" w14:textId="60856A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15B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DE02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6C0F3E" w14:textId="77777777" w:rsidTr="00AB1096">
        <w:tc>
          <w:tcPr>
            <w:tcW w:w="0" w:type="auto"/>
          </w:tcPr>
          <w:p w14:paraId="46E3BBE9" w14:textId="4A9175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R4-2117303</w:t>
            </w:r>
          </w:p>
        </w:tc>
        <w:tc>
          <w:tcPr>
            <w:tcW w:w="0" w:type="auto"/>
          </w:tcPr>
          <w:p w14:paraId="29ACA71F" w14:textId="4963B6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signaling characteristic requirement for FR2 HST</w:t>
            </w:r>
          </w:p>
        </w:tc>
        <w:tc>
          <w:tcPr>
            <w:tcW w:w="0" w:type="auto"/>
          </w:tcPr>
          <w:p w14:paraId="5F94230E" w14:textId="115428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111C546" w14:textId="64ACCD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C9EB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EEB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29C542" w14:textId="77777777" w:rsidTr="00AB1096">
        <w:tc>
          <w:tcPr>
            <w:tcW w:w="0" w:type="auto"/>
          </w:tcPr>
          <w:p w14:paraId="0C973D3D" w14:textId="448123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R4-2117304</w:t>
            </w:r>
          </w:p>
        </w:tc>
        <w:tc>
          <w:tcPr>
            <w:tcW w:w="0" w:type="auto"/>
          </w:tcPr>
          <w:p w14:paraId="21150DFA" w14:textId="2941C4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requirement for FR2 HST</w:t>
            </w:r>
          </w:p>
        </w:tc>
        <w:tc>
          <w:tcPr>
            <w:tcW w:w="0" w:type="auto"/>
          </w:tcPr>
          <w:p w14:paraId="3FC5E7DE" w14:textId="5B0C7A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5D0465" w14:textId="08D598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7E5A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7128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EE1FA9" w14:textId="77777777" w:rsidTr="00AB1096">
        <w:tc>
          <w:tcPr>
            <w:tcW w:w="0" w:type="auto"/>
          </w:tcPr>
          <w:p w14:paraId="249F781F" w14:textId="46417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R4-2117305</w:t>
            </w:r>
          </w:p>
        </w:tc>
        <w:tc>
          <w:tcPr>
            <w:tcW w:w="0" w:type="auto"/>
          </w:tcPr>
          <w:p w14:paraId="14CFF264" w14:textId="57BABC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defining 8Rx performance requirements for NR</w:t>
            </w:r>
          </w:p>
        </w:tc>
        <w:tc>
          <w:tcPr>
            <w:tcW w:w="0" w:type="auto"/>
          </w:tcPr>
          <w:p w14:paraId="0892917E" w14:textId="31E311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9E433DC" w14:textId="6F2631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2A67B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666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734E99" w14:textId="77777777" w:rsidTr="00AB1096">
        <w:tc>
          <w:tcPr>
            <w:tcW w:w="0" w:type="auto"/>
          </w:tcPr>
          <w:p w14:paraId="7973307C" w14:textId="519B27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R4-2117306</w:t>
            </w:r>
          </w:p>
        </w:tc>
        <w:tc>
          <w:tcPr>
            <w:tcW w:w="0" w:type="auto"/>
          </w:tcPr>
          <w:p w14:paraId="5317FD28" w14:textId="484B78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supporting non-colocated scenarios for band 42 and n77/n78</w:t>
            </w:r>
          </w:p>
        </w:tc>
        <w:tc>
          <w:tcPr>
            <w:tcW w:w="0" w:type="auto"/>
          </w:tcPr>
          <w:p w14:paraId="5A57C7F6" w14:textId="1253A3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49F1FCD" w14:textId="2DBFCA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793E9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7ECC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297592" w14:textId="77777777" w:rsidTr="00AB1096">
        <w:tc>
          <w:tcPr>
            <w:tcW w:w="0" w:type="auto"/>
          </w:tcPr>
          <w:p w14:paraId="119728F9" w14:textId="499058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R4-2117307</w:t>
            </w:r>
          </w:p>
        </w:tc>
        <w:tc>
          <w:tcPr>
            <w:tcW w:w="0" w:type="auto"/>
          </w:tcPr>
          <w:p w14:paraId="6F0B8B1B" w14:textId="419487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requirement applicability over ETC</w:t>
            </w:r>
          </w:p>
        </w:tc>
        <w:tc>
          <w:tcPr>
            <w:tcW w:w="0" w:type="auto"/>
          </w:tcPr>
          <w:p w14:paraId="28E482EC" w14:textId="7A2008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17F51CD" w14:textId="39E79B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721C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CBDE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A839F7" w14:textId="77777777" w:rsidTr="00AB1096">
        <w:tc>
          <w:tcPr>
            <w:tcW w:w="0" w:type="auto"/>
          </w:tcPr>
          <w:p w14:paraId="2E3559E7" w14:textId="52C49F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R4-2117308</w:t>
            </w:r>
          </w:p>
        </w:tc>
        <w:tc>
          <w:tcPr>
            <w:tcW w:w="0" w:type="auto"/>
          </w:tcPr>
          <w:p w14:paraId="4FC6C962" w14:textId="5C3A4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Request adding support NR band n77 with UL-MIMO for PC1.5 UPUE</w:t>
            </w:r>
          </w:p>
        </w:tc>
        <w:tc>
          <w:tcPr>
            <w:tcW w:w="0" w:type="auto"/>
          </w:tcPr>
          <w:p w14:paraId="1828A5F9" w14:textId="428B75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A73EE1D" w14:textId="7B383C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82B2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DAB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D69E06" w14:textId="77777777" w:rsidTr="00AB1096">
        <w:tc>
          <w:tcPr>
            <w:tcW w:w="0" w:type="auto"/>
          </w:tcPr>
          <w:p w14:paraId="44C7C0A2" w14:textId="6A7930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R4-2117309</w:t>
            </w:r>
          </w:p>
        </w:tc>
        <w:tc>
          <w:tcPr>
            <w:tcW w:w="0" w:type="auto"/>
          </w:tcPr>
          <w:p w14:paraId="3E35D48D" w14:textId="4646CD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WID on Power Class 1.5 CA with xNR DL and 2NR UL bands (x= 2, 3, 4)</w:t>
            </w:r>
          </w:p>
        </w:tc>
        <w:tc>
          <w:tcPr>
            <w:tcW w:w="0" w:type="auto"/>
          </w:tcPr>
          <w:p w14:paraId="32280CED" w14:textId="254200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584A28F" w14:textId="7019BE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C5D26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FAC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6DB605" w14:textId="77777777" w:rsidTr="00AB1096">
        <w:tc>
          <w:tcPr>
            <w:tcW w:w="0" w:type="auto"/>
          </w:tcPr>
          <w:p w14:paraId="65DD91A7" w14:textId="61ECBA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R4-2117310</w:t>
            </w:r>
          </w:p>
        </w:tc>
        <w:tc>
          <w:tcPr>
            <w:tcW w:w="0" w:type="auto"/>
          </w:tcPr>
          <w:p w14:paraId="002999CD" w14:textId="51B035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requirements for extension to 71GHz</w:t>
            </w:r>
          </w:p>
        </w:tc>
        <w:tc>
          <w:tcPr>
            <w:tcW w:w="0" w:type="auto"/>
          </w:tcPr>
          <w:p w14:paraId="56FDF0B0" w14:textId="6FF9D8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077803" w14:textId="5EE2B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93FE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203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5E66A7" w14:textId="77777777" w:rsidTr="00AB1096">
        <w:tc>
          <w:tcPr>
            <w:tcW w:w="0" w:type="auto"/>
          </w:tcPr>
          <w:p w14:paraId="0B16B978" w14:textId="5394ED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R4-2117311</w:t>
            </w:r>
          </w:p>
        </w:tc>
        <w:tc>
          <w:tcPr>
            <w:tcW w:w="0" w:type="auto"/>
          </w:tcPr>
          <w:p w14:paraId="01D5D4A3" w14:textId="136684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timing requirements for higher SCS</w:t>
            </w:r>
          </w:p>
        </w:tc>
        <w:tc>
          <w:tcPr>
            <w:tcW w:w="0" w:type="auto"/>
          </w:tcPr>
          <w:p w14:paraId="034B32DB" w14:textId="5EFE00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EAB388" w14:textId="516511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64D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FBBB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79EB2A" w14:textId="77777777" w:rsidTr="00AB1096">
        <w:tc>
          <w:tcPr>
            <w:tcW w:w="0" w:type="auto"/>
          </w:tcPr>
          <w:p w14:paraId="697FA612" w14:textId="5B3F76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R4-2117312</w:t>
            </w:r>
          </w:p>
        </w:tc>
        <w:tc>
          <w:tcPr>
            <w:tcW w:w="0" w:type="auto"/>
          </w:tcPr>
          <w:p w14:paraId="6112DFB2" w14:textId="2CB8FB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52.6-71 GHz</w:t>
            </w:r>
          </w:p>
        </w:tc>
        <w:tc>
          <w:tcPr>
            <w:tcW w:w="0" w:type="auto"/>
          </w:tcPr>
          <w:p w14:paraId="2C1CA3BB" w14:textId="4FA4AF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C1FE45" w14:textId="7BDD43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4485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15A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F61FE1" w14:textId="77777777" w:rsidTr="00AB1096">
        <w:tc>
          <w:tcPr>
            <w:tcW w:w="0" w:type="auto"/>
          </w:tcPr>
          <w:p w14:paraId="02F22B08" w14:textId="0631AB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R4-2117313</w:t>
            </w:r>
          </w:p>
        </w:tc>
        <w:tc>
          <w:tcPr>
            <w:tcW w:w="0" w:type="auto"/>
          </w:tcPr>
          <w:p w14:paraId="1F6980AA" w14:textId="3A880A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 GHz co-existence calibration results collection</w:t>
            </w:r>
          </w:p>
        </w:tc>
        <w:tc>
          <w:tcPr>
            <w:tcW w:w="0" w:type="auto"/>
          </w:tcPr>
          <w:p w14:paraId="2D79BA6D" w14:textId="100A39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Qualcomm</w:t>
            </w:r>
          </w:p>
        </w:tc>
        <w:tc>
          <w:tcPr>
            <w:tcW w:w="0" w:type="auto"/>
          </w:tcPr>
          <w:p w14:paraId="31F1A8B6" w14:textId="7341B2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E222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09D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261202" w14:textId="77777777" w:rsidTr="00AB1096">
        <w:tc>
          <w:tcPr>
            <w:tcW w:w="0" w:type="auto"/>
          </w:tcPr>
          <w:p w14:paraId="47D10111" w14:textId="718D82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R4-2117314</w:t>
            </w:r>
          </w:p>
        </w:tc>
        <w:tc>
          <w:tcPr>
            <w:tcW w:w="0" w:type="auto"/>
          </w:tcPr>
          <w:p w14:paraId="3822D466" w14:textId="5CE4EB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Co-existence simulation results for 52.6-71 GHz</w:t>
            </w:r>
          </w:p>
        </w:tc>
        <w:tc>
          <w:tcPr>
            <w:tcW w:w="0" w:type="auto"/>
          </w:tcPr>
          <w:p w14:paraId="2B3B241F" w14:textId="551C54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E595A7" w14:textId="3ADE0A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AAD9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F4E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69E6E9" w14:textId="77777777" w:rsidTr="00AB1096">
        <w:tc>
          <w:tcPr>
            <w:tcW w:w="0" w:type="auto"/>
          </w:tcPr>
          <w:p w14:paraId="4FEA311B" w14:textId="52CC4B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R4-2117315</w:t>
            </w:r>
          </w:p>
        </w:tc>
        <w:tc>
          <w:tcPr>
            <w:tcW w:w="0" w:type="auto"/>
          </w:tcPr>
          <w:p w14:paraId="666AAB61" w14:textId="026E5D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spectrum utilization for 52.6-71 GHz</w:t>
            </w:r>
          </w:p>
        </w:tc>
        <w:tc>
          <w:tcPr>
            <w:tcW w:w="0" w:type="auto"/>
          </w:tcPr>
          <w:p w14:paraId="253D8886" w14:textId="5EFCBC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AB3FD1" w14:textId="20E554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BC05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1F57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8C850F" w14:textId="77777777" w:rsidTr="00AB1096">
        <w:tc>
          <w:tcPr>
            <w:tcW w:w="0" w:type="auto"/>
          </w:tcPr>
          <w:p w14:paraId="21CA8985" w14:textId="3FD953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R4-2117316</w:t>
            </w:r>
          </w:p>
        </w:tc>
        <w:tc>
          <w:tcPr>
            <w:tcW w:w="0" w:type="auto"/>
          </w:tcPr>
          <w:p w14:paraId="720A82E3" w14:textId="0F5FD2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</w:t>
            </w:r>
          </w:p>
        </w:tc>
        <w:tc>
          <w:tcPr>
            <w:tcW w:w="0" w:type="auto"/>
          </w:tcPr>
          <w:p w14:paraId="184C3AEC" w14:textId="6A0D10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F7D3E56" w14:textId="123C41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CD31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FCC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7CD5E8" w14:textId="77777777" w:rsidTr="00AB1096">
        <w:tc>
          <w:tcPr>
            <w:tcW w:w="0" w:type="auto"/>
          </w:tcPr>
          <w:p w14:paraId="13469D2F" w14:textId="47270F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R4-2117317</w:t>
            </w:r>
          </w:p>
        </w:tc>
        <w:tc>
          <w:tcPr>
            <w:tcW w:w="0" w:type="auto"/>
          </w:tcPr>
          <w:p w14:paraId="1708C4DB" w14:textId="408E7D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repeater requirements</w:t>
            </w:r>
          </w:p>
        </w:tc>
        <w:tc>
          <w:tcPr>
            <w:tcW w:w="0" w:type="auto"/>
          </w:tcPr>
          <w:p w14:paraId="4674C28D" w14:textId="3570BF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8586F85" w14:textId="41625B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BB02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AAA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8D2CE3" w14:textId="77777777" w:rsidTr="00AB1096">
        <w:tc>
          <w:tcPr>
            <w:tcW w:w="0" w:type="auto"/>
          </w:tcPr>
          <w:p w14:paraId="709687A3" w14:textId="46FFE8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R4-2117318</w:t>
            </w:r>
          </w:p>
        </w:tc>
        <w:tc>
          <w:tcPr>
            <w:tcW w:w="0" w:type="auto"/>
          </w:tcPr>
          <w:p w14:paraId="59DE7771" w14:textId="62831B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output power requirement</w:t>
            </w:r>
          </w:p>
        </w:tc>
        <w:tc>
          <w:tcPr>
            <w:tcW w:w="0" w:type="auto"/>
          </w:tcPr>
          <w:p w14:paraId="46991460" w14:textId="5ACA4D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9AF770C" w14:textId="1E0E55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76EE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B55B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0C0689" w14:textId="77777777" w:rsidTr="00AB1096">
        <w:tc>
          <w:tcPr>
            <w:tcW w:w="0" w:type="auto"/>
          </w:tcPr>
          <w:p w14:paraId="01D13BFD" w14:textId="5E639F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R4-2117319</w:t>
            </w:r>
          </w:p>
        </w:tc>
        <w:tc>
          <w:tcPr>
            <w:tcW w:w="0" w:type="auto"/>
          </w:tcPr>
          <w:p w14:paraId="52F70245" w14:textId="2EE4CA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radiated output power requirement</w:t>
            </w:r>
          </w:p>
        </w:tc>
        <w:tc>
          <w:tcPr>
            <w:tcW w:w="0" w:type="auto"/>
          </w:tcPr>
          <w:p w14:paraId="691EF519" w14:textId="1A3037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AD9D5E" w14:textId="46C51E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7AFE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0AA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E6B81B" w14:textId="77777777" w:rsidTr="00AB1096">
        <w:tc>
          <w:tcPr>
            <w:tcW w:w="0" w:type="auto"/>
          </w:tcPr>
          <w:p w14:paraId="17AB7F7B" w14:textId="68318A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R4-2117320</w:t>
            </w:r>
          </w:p>
        </w:tc>
        <w:tc>
          <w:tcPr>
            <w:tcW w:w="0" w:type="auto"/>
          </w:tcPr>
          <w:p w14:paraId="294646BC" w14:textId="4FA2B2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emission requirements</w:t>
            </w:r>
          </w:p>
        </w:tc>
        <w:tc>
          <w:tcPr>
            <w:tcW w:w="0" w:type="auto"/>
          </w:tcPr>
          <w:p w14:paraId="0814705B" w14:textId="2FB6D3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270AEC" w14:textId="13DF0E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DAAF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A06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E419EB" w14:textId="77777777" w:rsidTr="00AB1096">
        <w:tc>
          <w:tcPr>
            <w:tcW w:w="0" w:type="auto"/>
          </w:tcPr>
          <w:p w14:paraId="3242A50D" w14:textId="38C31D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R4-2117321</w:t>
            </w:r>
          </w:p>
        </w:tc>
        <w:tc>
          <w:tcPr>
            <w:tcW w:w="0" w:type="auto"/>
          </w:tcPr>
          <w:p w14:paraId="41C2A775" w14:textId="3058F1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FR1 ACRR requirement</w:t>
            </w:r>
          </w:p>
        </w:tc>
        <w:tc>
          <w:tcPr>
            <w:tcW w:w="0" w:type="auto"/>
          </w:tcPr>
          <w:p w14:paraId="639F1522" w14:textId="5F3079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8FAAD30" w14:textId="61BF0D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303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DD3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5CC56F" w14:textId="77777777" w:rsidTr="00AB1096">
        <w:tc>
          <w:tcPr>
            <w:tcW w:w="0" w:type="auto"/>
          </w:tcPr>
          <w:p w14:paraId="59F7D2C4" w14:textId="100F1B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R4-2117322</w:t>
            </w:r>
          </w:p>
        </w:tc>
        <w:tc>
          <w:tcPr>
            <w:tcW w:w="0" w:type="auto"/>
          </w:tcPr>
          <w:p w14:paraId="135D8E0F" w14:textId="2E8C9E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FR2 ACRR requirement</w:t>
            </w:r>
          </w:p>
        </w:tc>
        <w:tc>
          <w:tcPr>
            <w:tcW w:w="0" w:type="auto"/>
          </w:tcPr>
          <w:p w14:paraId="071F9BA9" w14:textId="63966A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2A35D70" w14:textId="1C8542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4470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162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FCA074" w14:textId="77777777" w:rsidTr="00AB1096">
        <w:tc>
          <w:tcPr>
            <w:tcW w:w="0" w:type="auto"/>
          </w:tcPr>
          <w:p w14:paraId="6759E146" w14:textId="5DA43A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R4-2117323</w:t>
            </w:r>
          </w:p>
        </w:tc>
        <w:tc>
          <w:tcPr>
            <w:tcW w:w="0" w:type="auto"/>
          </w:tcPr>
          <w:p w14:paraId="7E241BFC" w14:textId="005BF8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v0.4.0</w:t>
            </w:r>
          </w:p>
        </w:tc>
        <w:tc>
          <w:tcPr>
            <w:tcW w:w="0" w:type="auto"/>
          </w:tcPr>
          <w:p w14:paraId="4A527F6B" w14:textId="6347F1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9EF02DD" w14:textId="59FB24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14DAD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DAE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572B87" w14:textId="77777777" w:rsidTr="00AB1096">
        <w:tc>
          <w:tcPr>
            <w:tcW w:w="0" w:type="auto"/>
          </w:tcPr>
          <w:p w14:paraId="39B4CE8D" w14:textId="132D93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R4-2117324</w:t>
            </w:r>
          </w:p>
        </w:tc>
        <w:tc>
          <w:tcPr>
            <w:tcW w:w="0" w:type="auto"/>
          </w:tcPr>
          <w:p w14:paraId="6864B9FB" w14:textId="567E0E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correction of the reference</w:t>
            </w:r>
          </w:p>
        </w:tc>
        <w:tc>
          <w:tcPr>
            <w:tcW w:w="0" w:type="auto"/>
          </w:tcPr>
          <w:p w14:paraId="7B3FCC50" w14:textId="3D0988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98E1C1C" w14:textId="31CCA7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BD952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02E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E70D9D" w14:textId="77777777" w:rsidTr="00AB1096">
        <w:tc>
          <w:tcPr>
            <w:tcW w:w="0" w:type="auto"/>
          </w:tcPr>
          <w:p w14:paraId="2A780CE0" w14:textId="6701F9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R4-2117325</w:t>
            </w:r>
          </w:p>
        </w:tc>
        <w:tc>
          <w:tcPr>
            <w:tcW w:w="0" w:type="auto"/>
          </w:tcPr>
          <w:p w14:paraId="5A92AEA3" w14:textId="51DEEF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port switching</w:t>
            </w:r>
          </w:p>
        </w:tc>
        <w:tc>
          <w:tcPr>
            <w:tcW w:w="0" w:type="auto"/>
          </w:tcPr>
          <w:p w14:paraId="48428512" w14:textId="708908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F7E5EC" w14:textId="541146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3C55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C22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ED51F6" w14:textId="77777777" w:rsidTr="00AB1096">
        <w:tc>
          <w:tcPr>
            <w:tcW w:w="0" w:type="auto"/>
          </w:tcPr>
          <w:p w14:paraId="52C6EB67" w14:textId="0D6E36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R4-2117326</w:t>
            </w:r>
          </w:p>
        </w:tc>
        <w:tc>
          <w:tcPr>
            <w:tcW w:w="0" w:type="auto"/>
          </w:tcPr>
          <w:p w14:paraId="3441B96B" w14:textId="582D37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SRS antenna port switching</w:t>
            </w:r>
          </w:p>
        </w:tc>
        <w:tc>
          <w:tcPr>
            <w:tcW w:w="0" w:type="auto"/>
          </w:tcPr>
          <w:p w14:paraId="58731709" w14:textId="59B208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4793F4" w14:textId="1E08CA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F03CF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610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0B154A" w14:textId="77777777" w:rsidTr="00AB1096">
        <w:tc>
          <w:tcPr>
            <w:tcW w:w="0" w:type="auto"/>
          </w:tcPr>
          <w:p w14:paraId="2A974913" w14:textId="263C88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R4-2117327</w:t>
            </w:r>
          </w:p>
        </w:tc>
        <w:tc>
          <w:tcPr>
            <w:tcW w:w="0" w:type="auto"/>
          </w:tcPr>
          <w:p w14:paraId="08DB2F6E" w14:textId="7B5367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HO with PSCell</w:t>
            </w:r>
          </w:p>
        </w:tc>
        <w:tc>
          <w:tcPr>
            <w:tcW w:w="0" w:type="auto"/>
          </w:tcPr>
          <w:p w14:paraId="5BB7340D" w14:textId="49B77F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54AD31" w14:textId="1F9DB3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84FB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BCE0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9FF467" w14:textId="77777777" w:rsidTr="00AB1096">
        <w:tc>
          <w:tcPr>
            <w:tcW w:w="0" w:type="auto"/>
          </w:tcPr>
          <w:p w14:paraId="2A81232C" w14:textId="266FF1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R4-2117328</w:t>
            </w:r>
          </w:p>
        </w:tc>
        <w:tc>
          <w:tcPr>
            <w:tcW w:w="0" w:type="auto"/>
          </w:tcPr>
          <w:p w14:paraId="372F272D" w14:textId="2F8EC7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HO with PSCell</w:t>
            </w:r>
          </w:p>
        </w:tc>
        <w:tc>
          <w:tcPr>
            <w:tcW w:w="0" w:type="auto"/>
          </w:tcPr>
          <w:p w14:paraId="26FEBB2C" w14:textId="1384B9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5F47F3" w14:textId="65CFF9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357FB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F05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681DC0" w14:textId="77777777" w:rsidTr="00AB1096">
        <w:tc>
          <w:tcPr>
            <w:tcW w:w="0" w:type="auto"/>
          </w:tcPr>
          <w:p w14:paraId="2BA6E62B" w14:textId="014A27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R4-2117329</w:t>
            </w:r>
          </w:p>
        </w:tc>
        <w:tc>
          <w:tcPr>
            <w:tcW w:w="0" w:type="auto"/>
          </w:tcPr>
          <w:p w14:paraId="3CD8DAA9" w14:textId="14D5FC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HO with PSCell for EN-DC</w:t>
            </w:r>
          </w:p>
        </w:tc>
        <w:tc>
          <w:tcPr>
            <w:tcW w:w="0" w:type="auto"/>
          </w:tcPr>
          <w:p w14:paraId="66495378" w14:textId="704848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61406C6" w14:textId="200606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954AE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9C7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8D5E97" w14:textId="77777777" w:rsidTr="00AB1096">
        <w:tc>
          <w:tcPr>
            <w:tcW w:w="0" w:type="auto"/>
          </w:tcPr>
          <w:p w14:paraId="5F784572" w14:textId="5B72A1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R4-2117330</w:t>
            </w:r>
          </w:p>
        </w:tc>
        <w:tc>
          <w:tcPr>
            <w:tcW w:w="0" w:type="auto"/>
          </w:tcPr>
          <w:p w14:paraId="240D0187" w14:textId="57A29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PUCCH SCell activation_deactivation</w:t>
            </w:r>
          </w:p>
        </w:tc>
        <w:tc>
          <w:tcPr>
            <w:tcW w:w="0" w:type="auto"/>
          </w:tcPr>
          <w:p w14:paraId="22006D17" w14:textId="147971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65C50E" w14:textId="120DF0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4558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9F8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B1F761" w14:textId="77777777" w:rsidTr="00AB1096">
        <w:tc>
          <w:tcPr>
            <w:tcW w:w="0" w:type="auto"/>
          </w:tcPr>
          <w:p w14:paraId="0E7DD1C4" w14:textId="496C21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R4-2117331</w:t>
            </w:r>
          </w:p>
        </w:tc>
        <w:tc>
          <w:tcPr>
            <w:tcW w:w="0" w:type="auto"/>
          </w:tcPr>
          <w:p w14:paraId="0BE51782" w14:textId="544651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PUCCH SCell activation_deactivation</w:t>
            </w:r>
          </w:p>
        </w:tc>
        <w:tc>
          <w:tcPr>
            <w:tcW w:w="0" w:type="auto"/>
          </w:tcPr>
          <w:p w14:paraId="6EC39EC1" w14:textId="28ACB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AE4BB8" w14:textId="0516EA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69BCA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674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5A4DD9" w14:textId="77777777" w:rsidTr="00AB1096">
        <w:tc>
          <w:tcPr>
            <w:tcW w:w="0" w:type="auto"/>
          </w:tcPr>
          <w:p w14:paraId="464EFA32" w14:textId="506940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R4-2117332</w:t>
            </w:r>
          </w:p>
        </w:tc>
        <w:tc>
          <w:tcPr>
            <w:tcW w:w="0" w:type="auto"/>
          </w:tcPr>
          <w:p w14:paraId="5EE12116" w14:textId="70DA1B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Tx RF requirements for NTN</w:t>
            </w:r>
          </w:p>
        </w:tc>
        <w:tc>
          <w:tcPr>
            <w:tcW w:w="0" w:type="auto"/>
          </w:tcPr>
          <w:p w14:paraId="7DBF296C" w14:textId="7A5424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9A50BAC" w14:textId="091533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BD8D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FA3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4D2315" w14:textId="77777777" w:rsidTr="00AB1096">
        <w:tc>
          <w:tcPr>
            <w:tcW w:w="0" w:type="auto"/>
          </w:tcPr>
          <w:p w14:paraId="262A0981" w14:textId="7147D2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R4-2117333</w:t>
            </w:r>
          </w:p>
        </w:tc>
        <w:tc>
          <w:tcPr>
            <w:tcW w:w="0" w:type="auto"/>
          </w:tcPr>
          <w:p w14:paraId="35BB6757" w14:textId="6B5D3B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 RF requirements for NTN</w:t>
            </w:r>
          </w:p>
        </w:tc>
        <w:tc>
          <w:tcPr>
            <w:tcW w:w="0" w:type="auto"/>
          </w:tcPr>
          <w:p w14:paraId="71784766" w14:textId="72B628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58093E" w14:textId="513761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76C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060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FA1C1A" w14:textId="77777777" w:rsidTr="00AB1096">
        <w:tc>
          <w:tcPr>
            <w:tcW w:w="0" w:type="auto"/>
          </w:tcPr>
          <w:p w14:paraId="7D7B7FB0" w14:textId="7314C9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R4-2117334</w:t>
            </w:r>
          </w:p>
        </w:tc>
        <w:tc>
          <w:tcPr>
            <w:tcW w:w="0" w:type="auto"/>
          </w:tcPr>
          <w:p w14:paraId="05DE7CED" w14:textId="7F93FA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RRM requirement for NTN</w:t>
            </w:r>
          </w:p>
        </w:tc>
        <w:tc>
          <w:tcPr>
            <w:tcW w:w="0" w:type="auto"/>
          </w:tcPr>
          <w:p w14:paraId="436B387C" w14:textId="6B0733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62C338" w14:textId="0E5CEA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E7EA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B07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95F006" w14:textId="77777777" w:rsidTr="00AB1096">
        <w:tc>
          <w:tcPr>
            <w:tcW w:w="0" w:type="auto"/>
          </w:tcPr>
          <w:p w14:paraId="27333FEE" w14:textId="5325EE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R4-2117335</w:t>
            </w:r>
          </w:p>
        </w:tc>
        <w:tc>
          <w:tcPr>
            <w:tcW w:w="0" w:type="auto"/>
          </w:tcPr>
          <w:p w14:paraId="74284847" w14:textId="7147C3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 RRM requirements for NTN</w:t>
            </w:r>
          </w:p>
        </w:tc>
        <w:tc>
          <w:tcPr>
            <w:tcW w:w="0" w:type="auto"/>
          </w:tcPr>
          <w:p w14:paraId="4869BC2F" w14:textId="692613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B654299" w14:textId="74C8D0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B8B4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454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291FEE" w14:textId="77777777" w:rsidTr="00AB1096">
        <w:tc>
          <w:tcPr>
            <w:tcW w:w="0" w:type="auto"/>
          </w:tcPr>
          <w:p w14:paraId="67D998B6" w14:textId="5ABAA7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R4-2117336</w:t>
            </w:r>
          </w:p>
        </w:tc>
        <w:tc>
          <w:tcPr>
            <w:tcW w:w="0" w:type="auto"/>
          </w:tcPr>
          <w:p w14:paraId="21C463F2" w14:textId="45C27D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GNSS-related requirements</w:t>
            </w:r>
          </w:p>
        </w:tc>
        <w:tc>
          <w:tcPr>
            <w:tcW w:w="0" w:type="auto"/>
          </w:tcPr>
          <w:p w14:paraId="063B0EFD" w14:textId="5145BD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2BAABBF" w14:textId="7B7E62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5B7B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A4B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ECBD03" w14:textId="77777777" w:rsidTr="00AB1096">
        <w:tc>
          <w:tcPr>
            <w:tcW w:w="0" w:type="auto"/>
          </w:tcPr>
          <w:p w14:paraId="5F18E70D" w14:textId="4A1BFC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R4-2117337</w:t>
            </w:r>
          </w:p>
        </w:tc>
        <w:tc>
          <w:tcPr>
            <w:tcW w:w="0" w:type="auto"/>
          </w:tcPr>
          <w:p w14:paraId="5964BCF5" w14:textId="2EB09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for NTN</w:t>
            </w:r>
          </w:p>
        </w:tc>
        <w:tc>
          <w:tcPr>
            <w:tcW w:w="0" w:type="auto"/>
          </w:tcPr>
          <w:p w14:paraId="08B1EEAE" w14:textId="46D957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1E3D5D" w14:textId="1AF43A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24DC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9DC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11DD0B" w14:textId="77777777" w:rsidTr="00AB1096">
        <w:tc>
          <w:tcPr>
            <w:tcW w:w="0" w:type="auto"/>
          </w:tcPr>
          <w:p w14:paraId="464F52FD" w14:textId="3259D9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R4-2117338</w:t>
            </w:r>
          </w:p>
        </w:tc>
        <w:tc>
          <w:tcPr>
            <w:tcW w:w="0" w:type="auto"/>
          </w:tcPr>
          <w:p w14:paraId="6C2F8B59" w14:textId="3C0CCD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NTN</w:t>
            </w:r>
          </w:p>
        </w:tc>
        <w:tc>
          <w:tcPr>
            <w:tcW w:w="0" w:type="auto"/>
          </w:tcPr>
          <w:p w14:paraId="7701D48F" w14:textId="523FF3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C445C46" w14:textId="7A7B16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94B9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A410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1A928F" w14:textId="77777777" w:rsidTr="00AB1096">
        <w:tc>
          <w:tcPr>
            <w:tcW w:w="0" w:type="auto"/>
          </w:tcPr>
          <w:p w14:paraId="0A8A874E" w14:textId="1B7552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R4-2117339</w:t>
            </w:r>
          </w:p>
        </w:tc>
        <w:tc>
          <w:tcPr>
            <w:tcW w:w="0" w:type="auto"/>
          </w:tcPr>
          <w:p w14:paraId="7F75752D" w14:textId="7EF7C2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requirements for NTN</w:t>
            </w:r>
          </w:p>
        </w:tc>
        <w:tc>
          <w:tcPr>
            <w:tcW w:w="0" w:type="auto"/>
          </w:tcPr>
          <w:p w14:paraId="581D483E" w14:textId="01E3B0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6946F7" w14:textId="170807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D466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7762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D2F3EE" w14:textId="77777777" w:rsidTr="00AB1096">
        <w:tc>
          <w:tcPr>
            <w:tcW w:w="0" w:type="auto"/>
          </w:tcPr>
          <w:p w14:paraId="34D83BD9" w14:textId="4CE4AB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R4-2117340</w:t>
            </w:r>
          </w:p>
        </w:tc>
        <w:tc>
          <w:tcPr>
            <w:tcW w:w="0" w:type="auto"/>
          </w:tcPr>
          <w:p w14:paraId="667CB518" w14:textId="7B8F9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of CSI-RS based L3 measurement</w:t>
            </w:r>
          </w:p>
        </w:tc>
        <w:tc>
          <w:tcPr>
            <w:tcW w:w="0" w:type="auto"/>
          </w:tcPr>
          <w:p w14:paraId="593C3B93" w14:textId="4DD6CF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C658C8" w14:textId="44F2E5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48DD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47B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160E8D" w14:textId="77777777" w:rsidTr="00AB1096">
        <w:tc>
          <w:tcPr>
            <w:tcW w:w="0" w:type="auto"/>
          </w:tcPr>
          <w:p w14:paraId="63CA54B9" w14:textId="2F393E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R4-2117341</w:t>
            </w:r>
          </w:p>
        </w:tc>
        <w:tc>
          <w:tcPr>
            <w:tcW w:w="0" w:type="auto"/>
          </w:tcPr>
          <w:p w14:paraId="6421311F" w14:textId="4212D6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L3 measurement requirements</w:t>
            </w:r>
          </w:p>
        </w:tc>
        <w:tc>
          <w:tcPr>
            <w:tcW w:w="0" w:type="auto"/>
          </w:tcPr>
          <w:p w14:paraId="68664C06" w14:textId="67C3A4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77F733F" w14:textId="578A14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7515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C2B7E8" w14:textId="674F71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R4-2120278</w:t>
            </w:r>
          </w:p>
        </w:tc>
      </w:tr>
      <w:tr w:rsidR="00AB1096" w14:paraId="0F060AEA" w14:textId="77777777" w:rsidTr="00AB1096">
        <w:tc>
          <w:tcPr>
            <w:tcW w:w="0" w:type="auto"/>
          </w:tcPr>
          <w:p w14:paraId="34DB46C2" w14:textId="75DD74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R4-2117342</w:t>
            </w:r>
          </w:p>
        </w:tc>
        <w:tc>
          <w:tcPr>
            <w:tcW w:w="0" w:type="auto"/>
          </w:tcPr>
          <w:p w14:paraId="5B365F2F" w14:textId="4BBF7D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L3 measurement requirements</w:t>
            </w:r>
          </w:p>
        </w:tc>
        <w:tc>
          <w:tcPr>
            <w:tcW w:w="0" w:type="auto"/>
          </w:tcPr>
          <w:p w14:paraId="4FEE7EB1" w14:textId="0C2D42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B7F265E" w14:textId="3F5551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EFA4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150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ABD46E" w14:textId="77777777" w:rsidTr="00AB1096">
        <w:tc>
          <w:tcPr>
            <w:tcW w:w="0" w:type="auto"/>
          </w:tcPr>
          <w:p w14:paraId="7BB7DDD1" w14:textId="2A0143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R4-2117343</w:t>
            </w:r>
          </w:p>
        </w:tc>
        <w:tc>
          <w:tcPr>
            <w:tcW w:w="0" w:type="auto"/>
          </w:tcPr>
          <w:p w14:paraId="57C59C53" w14:textId="0D94A5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positioning measurement requirements</w:t>
            </w:r>
          </w:p>
        </w:tc>
        <w:tc>
          <w:tcPr>
            <w:tcW w:w="0" w:type="auto"/>
          </w:tcPr>
          <w:p w14:paraId="530B10AA" w14:textId="1A8C35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8B34E7" w14:textId="0FFB59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7978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C01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91C539" w14:textId="77777777" w:rsidTr="00AB1096">
        <w:tc>
          <w:tcPr>
            <w:tcW w:w="0" w:type="auto"/>
          </w:tcPr>
          <w:p w14:paraId="5E61D81E" w14:textId="5E4800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R4-2117344</w:t>
            </w:r>
          </w:p>
        </w:tc>
        <w:tc>
          <w:tcPr>
            <w:tcW w:w="0" w:type="auto"/>
          </w:tcPr>
          <w:p w14:paraId="6AACE305" w14:textId="0B3EDB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UE positioning measurement requirements</w:t>
            </w:r>
          </w:p>
        </w:tc>
        <w:tc>
          <w:tcPr>
            <w:tcW w:w="0" w:type="auto"/>
          </w:tcPr>
          <w:p w14:paraId="058E14C8" w14:textId="0565DA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6BFE797" w14:textId="2F6F34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2468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40A09" w14:textId="583767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R4-2120267</w:t>
            </w:r>
          </w:p>
        </w:tc>
      </w:tr>
      <w:tr w:rsidR="00AB1096" w14:paraId="44E7ADE1" w14:textId="77777777" w:rsidTr="00AB1096">
        <w:tc>
          <w:tcPr>
            <w:tcW w:w="0" w:type="auto"/>
          </w:tcPr>
          <w:p w14:paraId="5ADE20F4" w14:textId="070658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R4-2117345</w:t>
            </w:r>
          </w:p>
        </w:tc>
        <w:tc>
          <w:tcPr>
            <w:tcW w:w="0" w:type="auto"/>
          </w:tcPr>
          <w:p w14:paraId="16A3174C" w14:textId="198480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UE positioning measurement requirements</w:t>
            </w:r>
          </w:p>
        </w:tc>
        <w:tc>
          <w:tcPr>
            <w:tcW w:w="0" w:type="auto"/>
          </w:tcPr>
          <w:p w14:paraId="09C16C3F" w14:textId="0B3CA3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6251C0" w14:textId="304E1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2E71A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F736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7C1919" w14:textId="77777777" w:rsidTr="00AB1096">
        <w:tc>
          <w:tcPr>
            <w:tcW w:w="0" w:type="auto"/>
          </w:tcPr>
          <w:p w14:paraId="0ED061A9" w14:textId="1CDBC3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R4-2117346</w:t>
            </w:r>
          </w:p>
        </w:tc>
        <w:tc>
          <w:tcPr>
            <w:tcW w:w="0" w:type="auto"/>
          </w:tcPr>
          <w:p w14:paraId="6B3F39FA" w14:textId="35EAC3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positioning accuracy requirements</w:t>
            </w:r>
          </w:p>
        </w:tc>
        <w:tc>
          <w:tcPr>
            <w:tcW w:w="0" w:type="auto"/>
          </w:tcPr>
          <w:p w14:paraId="73A024C0" w14:textId="0A48E1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AEE08B" w14:textId="29028B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E92C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A17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FD0A83" w14:textId="77777777" w:rsidTr="00AB1096">
        <w:tc>
          <w:tcPr>
            <w:tcW w:w="0" w:type="auto"/>
          </w:tcPr>
          <w:p w14:paraId="71EC2B05" w14:textId="028907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R4-2117347</w:t>
            </w:r>
          </w:p>
        </w:tc>
        <w:tc>
          <w:tcPr>
            <w:tcW w:w="0" w:type="auto"/>
          </w:tcPr>
          <w:p w14:paraId="0C3B531C" w14:textId="5DE51D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UE positioning accuracy requirements</w:t>
            </w:r>
          </w:p>
        </w:tc>
        <w:tc>
          <w:tcPr>
            <w:tcW w:w="0" w:type="auto"/>
          </w:tcPr>
          <w:p w14:paraId="5AF0090D" w14:textId="399804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98142F" w14:textId="17F9C9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64B2E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4221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068EEC" w14:textId="77777777" w:rsidTr="00AB1096">
        <w:tc>
          <w:tcPr>
            <w:tcW w:w="0" w:type="auto"/>
          </w:tcPr>
          <w:p w14:paraId="0EE6B74F" w14:textId="56A5C5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R4-2117348</w:t>
            </w:r>
          </w:p>
        </w:tc>
        <w:tc>
          <w:tcPr>
            <w:tcW w:w="0" w:type="auto"/>
          </w:tcPr>
          <w:p w14:paraId="4412FB5C" w14:textId="309300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UE positioning accuracy requirements</w:t>
            </w:r>
          </w:p>
        </w:tc>
        <w:tc>
          <w:tcPr>
            <w:tcW w:w="0" w:type="auto"/>
          </w:tcPr>
          <w:p w14:paraId="2741D1F7" w14:textId="127A66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20A688" w14:textId="7CAFF1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A172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26E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9B58C4" w14:textId="77777777" w:rsidTr="00AB1096">
        <w:tc>
          <w:tcPr>
            <w:tcW w:w="0" w:type="auto"/>
          </w:tcPr>
          <w:p w14:paraId="4CFEC546" w14:textId="48A90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R4-2117349</w:t>
            </w:r>
          </w:p>
        </w:tc>
        <w:tc>
          <w:tcPr>
            <w:tcW w:w="0" w:type="auto"/>
          </w:tcPr>
          <w:p w14:paraId="64E2E379" w14:textId="187022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RSTD and UE Rx-Tx test cases</w:t>
            </w:r>
          </w:p>
        </w:tc>
        <w:tc>
          <w:tcPr>
            <w:tcW w:w="0" w:type="auto"/>
          </w:tcPr>
          <w:p w14:paraId="6F3D7903" w14:textId="20E2DF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58630D" w14:textId="3AAB58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DCA0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4BA49" w14:textId="5A5F7A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R4-2120274</w:t>
            </w:r>
          </w:p>
        </w:tc>
      </w:tr>
      <w:tr w:rsidR="00AB1096" w14:paraId="0FB9AE7B" w14:textId="77777777" w:rsidTr="00AB1096">
        <w:tc>
          <w:tcPr>
            <w:tcW w:w="0" w:type="auto"/>
          </w:tcPr>
          <w:p w14:paraId="4ADD1A62" w14:textId="616759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R4-2117350</w:t>
            </w:r>
          </w:p>
        </w:tc>
        <w:tc>
          <w:tcPr>
            <w:tcW w:w="0" w:type="auto"/>
          </w:tcPr>
          <w:p w14:paraId="1F4A0F4D" w14:textId="54E1AC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RSTD and UE Rx-Tx test cases</w:t>
            </w:r>
          </w:p>
        </w:tc>
        <w:tc>
          <w:tcPr>
            <w:tcW w:w="0" w:type="auto"/>
          </w:tcPr>
          <w:p w14:paraId="7739AD73" w14:textId="70997C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AC0029E" w14:textId="4B3AA0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33172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09BD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41B943" w14:textId="77777777" w:rsidTr="00AB1096">
        <w:tc>
          <w:tcPr>
            <w:tcW w:w="0" w:type="auto"/>
          </w:tcPr>
          <w:p w14:paraId="47D32112" w14:textId="796D2C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R4-2117351</w:t>
            </w:r>
          </w:p>
        </w:tc>
        <w:tc>
          <w:tcPr>
            <w:tcW w:w="0" w:type="auto"/>
          </w:tcPr>
          <w:p w14:paraId="09A89DD6" w14:textId="6C5FC9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</w:t>
            </w:r>
          </w:p>
        </w:tc>
        <w:tc>
          <w:tcPr>
            <w:tcW w:w="0" w:type="auto"/>
          </w:tcPr>
          <w:p w14:paraId="24BBDC9B" w14:textId="31BD11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60AF32F" w14:textId="3D4DEE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039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829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D92ABD" w14:textId="77777777" w:rsidTr="00AB1096">
        <w:tc>
          <w:tcPr>
            <w:tcW w:w="0" w:type="auto"/>
          </w:tcPr>
          <w:p w14:paraId="3E672369" w14:textId="654973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R4-2117352</w:t>
            </w:r>
          </w:p>
        </w:tc>
        <w:tc>
          <w:tcPr>
            <w:tcW w:w="0" w:type="auto"/>
          </w:tcPr>
          <w:p w14:paraId="15C640A0" w14:textId="4DDBCD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71A9E68E" w14:textId="0471B2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FECAC7" w14:textId="18D0C1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B5EB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7BC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792891" w14:textId="77777777" w:rsidTr="00AB1096">
        <w:tc>
          <w:tcPr>
            <w:tcW w:w="0" w:type="auto"/>
          </w:tcPr>
          <w:p w14:paraId="2BAEB6BD" w14:textId="46161B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R4-2117353</w:t>
            </w:r>
          </w:p>
        </w:tc>
        <w:tc>
          <w:tcPr>
            <w:tcW w:w="0" w:type="auto"/>
          </w:tcPr>
          <w:p w14:paraId="68A5319F" w14:textId="592887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 (NCSG)</w:t>
            </w:r>
          </w:p>
        </w:tc>
        <w:tc>
          <w:tcPr>
            <w:tcW w:w="0" w:type="auto"/>
          </w:tcPr>
          <w:p w14:paraId="246D8D1C" w14:textId="02E09A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9CB37AD" w14:textId="7D8287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3AC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852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1CFADF" w14:textId="77777777" w:rsidTr="00AB1096">
        <w:tc>
          <w:tcPr>
            <w:tcW w:w="0" w:type="auto"/>
          </w:tcPr>
          <w:p w14:paraId="17980751" w14:textId="63D101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R4-2117354</w:t>
            </w:r>
          </w:p>
        </w:tc>
        <w:tc>
          <w:tcPr>
            <w:tcW w:w="0" w:type="auto"/>
          </w:tcPr>
          <w:p w14:paraId="3E5D7DED" w14:textId="64361F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Rx/Tx and/or gNB Rx/Tx timing delay mitigation</w:t>
            </w:r>
          </w:p>
        </w:tc>
        <w:tc>
          <w:tcPr>
            <w:tcW w:w="0" w:type="auto"/>
          </w:tcPr>
          <w:p w14:paraId="23B4BC39" w14:textId="0B66F7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A5A95A" w14:textId="082204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5EC8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4FD1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C153D3" w14:textId="77777777" w:rsidTr="00AB1096">
        <w:tc>
          <w:tcPr>
            <w:tcW w:w="0" w:type="auto"/>
          </w:tcPr>
          <w:p w14:paraId="308FDAA8" w14:textId="71B9C5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R4-2117355</w:t>
            </w:r>
          </w:p>
        </w:tc>
        <w:tc>
          <w:tcPr>
            <w:tcW w:w="0" w:type="auto"/>
          </w:tcPr>
          <w:p w14:paraId="19C43893" w14:textId="7EDCB4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of positioning measurement</w:t>
            </w:r>
          </w:p>
        </w:tc>
        <w:tc>
          <w:tcPr>
            <w:tcW w:w="0" w:type="auto"/>
          </w:tcPr>
          <w:p w14:paraId="17BB1534" w14:textId="7411CD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292F66" w14:textId="69FA39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0C4F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518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671AEF" w14:textId="77777777" w:rsidTr="00AB1096">
        <w:tc>
          <w:tcPr>
            <w:tcW w:w="0" w:type="auto"/>
          </w:tcPr>
          <w:p w14:paraId="7A0B78FE" w14:textId="298137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R4-2117356</w:t>
            </w:r>
          </w:p>
        </w:tc>
        <w:tc>
          <w:tcPr>
            <w:tcW w:w="0" w:type="auto"/>
          </w:tcPr>
          <w:p w14:paraId="252D96DF" w14:textId="5D4BC8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RRC_INACTIVE state</w:t>
            </w:r>
          </w:p>
        </w:tc>
        <w:tc>
          <w:tcPr>
            <w:tcW w:w="0" w:type="auto"/>
          </w:tcPr>
          <w:p w14:paraId="6101A062" w14:textId="3F5220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72B25C" w14:textId="4CB7A4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3136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FE3C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51762C" w14:textId="77777777" w:rsidTr="00AB1096">
        <w:tc>
          <w:tcPr>
            <w:tcW w:w="0" w:type="auto"/>
          </w:tcPr>
          <w:p w14:paraId="38BFF8CD" w14:textId="3F2F3E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R4-2117357</w:t>
            </w:r>
          </w:p>
        </w:tc>
        <w:tc>
          <w:tcPr>
            <w:tcW w:w="0" w:type="auto"/>
          </w:tcPr>
          <w:p w14:paraId="37B89568" w14:textId="128F60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on existing UE positioning and RRM requirements</w:t>
            </w:r>
          </w:p>
        </w:tc>
        <w:tc>
          <w:tcPr>
            <w:tcW w:w="0" w:type="auto"/>
          </w:tcPr>
          <w:p w14:paraId="3F4894D1" w14:textId="2172EF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81EE31" w14:textId="514D25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9BA6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2D2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2ECD2C" w14:textId="77777777" w:rsidTr="00AB1096">
        <w:tc>
          <w:tcPr>
            <w:tcW w:w="0" w:type="auto"/>
          </w:tcPr>
          <w:p w14:paraId="75F71712" w14:textId="7F81FE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R4-2117358</w:t>
            </w:r>
          </w:p>
        </w:tc>
        <w:tc>
          <w:tcPr>
            <w:tcW w:w="0" w:type="auto"/>
          </w:tcPr>
          <w:p w14:paraId="233CFD56" w14:textId="3908B0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further RRM enhancement in R18</w:t>
            </w:r>
          </w:p>
        </w:tc>
        <w:tc>
          <w:tcPr>
            <w:tcW w:w="0" w:type="auto"/>
          </w:tcPr>
          <w:p w14:paraId="75CF8004" w14:textId="1D6AA9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6F0700" w14:textId="1FE54E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26C54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17A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FF6246" w14:textId="77777777" w:rsidTr="00AB1096">
        <w:tc>
          <w:tcPr>
            <w:tcW w:w="0" w:type="auto"/>
          </w:tcPr>
          <w:p w14:paraId="4CD468A7" w14:textId="2369E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R4-2117359</w:t>
            </w:r>
          </w:p>
        </w:tc>
        <w:tc>
          <w:tcPr>
            <w:tcW w:w="0" w:type="auto"/>
          </w:tcPr>
          <w:p w14:paraId="0BBF9B06" w14:textId="2FE9F1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further RRM enhancement in R18</w:t>
            </w:r>
          </w:p>
        </w:tc>
        <w:tc>
          <w:tcPr>
            <w:tcW w:w="0" w:type="auto"/>
          </w:tcPr>
          <w:p w14:paraId="50AAEC2D" w14:textId="3CEE2A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83360A0" w14:textId="17EBDD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60EB1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C1C0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15A63A" w14:textId="77777777" w:rsidTr="00AB1096">
        <w:tc>
          <w:tcPr>
            <w:tcW w:w="0" w:type="auto"/>
          </w:tcPr>
          <w:p w14:paraId="4C8D63CF" w14:textId="5B96F9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R4-2117360</w:t>
            </w:r>
          </w:p>
        </w:tc>
        <w:tc>
          <w:tcPr>
            <w:tcW w:w="0" w:type="auto"/>
          </w:tcPr>
          <w:p w14:paraId="673ACBC5" w14:textId="49FA1B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inter-frequency measurement for FR1 HST</w:t>
            </w:r>
          </w:p>
        </w:tc>
        <w:tc>
          <w:tcPr>
            <w:tcW w:w="0" w:type="auto"/>
          </w:tcPr>
          <w:p w14:paraId="55A84105" w14:textId="1AFF76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2D351B5" w14:textId="557E09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F24E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7D1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577C86" w14:textId="77777777" w:rsidTr="00AB1096">
        <w:tc>
          <w:tcPr>
            <w:tcW w:w="0" w:type="auto"/>
          </w:tcPr>
          <w:p w14:paraId="2FCD0F1A" w14:textId="52510F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R4-2117361</w:t>
            </w:r>
          </w:p>
        </w:tc>
        <w:tc>
          <w:tcPr>
            <w:tcW w:w="0" w:type="auto"/>
          </w:tcPr>
          <w:p w14:paraId="68C91A4E" w14:textId="0ADDAD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L1-SINR measurements for FR1 HST</w:t>
            </w:r>
          </w:p>
        </w:tc>
        <w:tc>
          <w:tcPr>
            <w:tcW w:w="0" w:type="auto"/>
          </w:tcPr>
          <w:p w14:paraId="06031594" w14:textId="7542BD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F5F902E" w14:textId="1C5AA2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2AFE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485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ADF487" w14:textId="77777777" w:rsidTr="00AB1096">
        <w:tc>
          <w:tcPr>
            <w:tcW w:w="0" w:type="auto"/>
          </w:tcPr>
          <w:p w14:paraId="17E3A718" w14:textId="438A80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R4-2117362</w:t>
            </w:r>
          </w:p>
        </w:tc>
        <w:tc>
          <w:tcPr>
            <w:tcW w:w="0" w:type="auto"/>
          </w:tcPr>
          <w:p w14:paraId="138DFC84" w14:textId="338328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remaining issues for FR1 HST</w:t>
            </w:r>
          </w:p>
        </w:tc>
        <w:tc>
          <w:tcPr>
            <w:tcW w:w="0" w:type="auto"/>
          </w:tcPr>
          <w:p w14:paraId="491D21A7" w14:textId="49ABFD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A0EB5E" w14:textId="6637B0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725D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BF7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CB22CE" w14:textId="77777777" w:rsidTr="00AB1096">
        <w:tc>
          <w:tcPr>
            <w:tcW w:w="0" w:type="auto"/>
          </w:tcPr>
          <w:p w14:paraId="3D789FDD" w14:textId="55031E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R4-2117363</w:t>
            </w:r>
          </w:p>
        </w:tc>
        <w:tc>
          <w:tcPr>
            <w:tcW w:w="0" w:type="auto"/>
          </w:tcPr>
          <w:p w14:paraId="5799C2FE" w14:textId="73B953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requirement for NR HST in FR1</w:t>
            </w:r>
          </w:p>
        </w:tc>
        <w:tc>
          <w:tcPr>
            <w:tcW w:w="0" w:type="auto"/>
          </w:tcPr>
          <w:p w14:paraId="40DA5EB8" w14:textId="27D6B4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4708785" w14:textId="72D091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0BC8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84992" w14:textId="465FEC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R4-2120287</w:t>
            </w:r>
          </w:p>
        </w:tc>
      </w:tr>
      <w:tr w:rsidR="00AB1096" w14:paraId="1F77BCC9" w14:textId="77777777" w:rsidTr="00AB1096">
        <w:tc>
          <w:tcPr>
            <w:tcW w:w="0" w:type="auto"/>
          </w:tcPr>
          <w:p w14:paraId="63819F4F" w14:textId="4F9234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R4-2117364</w:t>
            </w:r>
          </w:p>
        </w:tc>
        <w:tc>
          <w:tcPr>
            <w:tcW w:w="0" w:type="auto"/>
          </w:tcPr>
          <w:p w14:paraId="7EC9945A" w14:textId="36F01A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FR2 HST</w:t>
            </w:r>
          </w:p>
        </w:tc>
        <w:tc>
          <w:tcPr>
            <w:tcW w:w="0" w:type="auto"/>
          </w:tcPr>
          <w:p w14:paraId="164D4E2A" w14:textId="342409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BC5256" w14:textId="659387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AF86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8A3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D9E527" w14:textId="77777777" w:rsidTr="00AB1096">
        <w:tc>
          <w:tcPr>
            <w:tcW w:w="0" w:type="auto"/>
          </w:tcPr>
          <w:p w14:paraId="4D7DDFB8" w14:textId="5538CB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R4-2117365</w:t>
            </w:r>
          </w:p>
        </w:tc>
        <w:tc>
          <w:tcPr>
            <w:tcW w:w="0" w:type="auto"/>
          </w:tcPr>
          <w:p w14:paraId="70FC7959" w14:textId="7EE8BD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number of RX beams for FR2 HST</w:t>
            </w:r>
          </w:p>
        </w:tc>
        <w:tc>
          <w:tcPr>
            <w:tcW w:w="0" w:type="auto"/>
          </w:tcPr>
          <w:p w14:paraId="20C82D91" w14:textId="41C43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88CC3F" w14:textId="1F477B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106C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DD6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E66C57" w14:textId="77777777" w:rsidTr="00AB1096">
        <w:tc>
          <w:tcPr>
            <w:tcW w:w="0" w:type="auto"/>
          </w:tcPr>
          <w:p w14:paraId="0C1E7FAB" w14:textId="78D720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R4-2117366</w:t>
            </w:r>
          </w:p>
        </w:tc>
        <w:tc>
          <w:tcPr>
            <w:tcW w:w="0" w:type="auto"/>
          </w:tcPr>
          <w:p w14:paraId="09147374" w14:textId="7011E7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RRC Idle/Inactive and connected state mobility requirements for FR2 HST</w:t>
            </w:r>
          </w:p>
        </w:tc>
        <w:tc>
          <w:tcPr>
            <w:tcW w:w="0" w:type="auto"/>
          </w:tcPr>
          <w:p w14:paraId="709DE2AF" w14:textId="79F4D9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0E4098" w14:textId="41458C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0EC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03B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C79AA1" w14:textId="77777777" w:rsidTr="00AB1096">
        <w:tc>
          <w:tcPr>
            <w:tcW w:w="0" w:type="auto"/>
          </w:tcPr>
          <w:p w14:paraId="512BF5A7" w14:textId="7483F1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R4-2117367</w:t>
            </w:r>
          </w:p>
        </w:tc>
        <w:tc>
          <w:tcPr>
            <w:tcW w:w="0" w:type="auto"/>
          </w:tcPr>
          <w:p w14:paraId="1E7BE927" w14:textId="04CEBB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FR2 HST</w:t>
            </w:r>
          </w:p>
        </w:tc>
        <w:tc>
          <w:tcPr>
            <w:tcW w:w="0" w:type="auto"/>
          </w:tcPr>
          <w:p w14:paraId="12AC3CB6" w14:textId="09FCD5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A1C6CA" w14:textId="439A56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5427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887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FEDF0C" w14:textId="77777777" w:rsidTr="00AB1096">
        <w:tc>
          <w:tcPr>
            <w:tcW w:w="0" w:type="auto"/>
          </w:tcPr>
          <w:p w14:paraId="18C02680" w14:textId="5BBFBB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R4-2117368</w:t>
            </w:r>
          </w:p>
        </w:tc>
        <w:tc>
          <w:tcPr>
            <w:tcW w:w="0" w:type="auto"/>
          </w:tcPr>
          <w:p w14:paraId="1E91CC3A" w14:textId="6593BB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signalling characteristics requirement for FR2 HST</w:t>
            </w:r>
          </w:p>
        </w:tc>
        <w:tc>
          <w:tcPr>
            <w:tcW w:w="0" w:type="auto"/>
          </w:tcPr>
          <w:p w14:paraId="5A548ABC" w14:textId="6F7EA1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5B3AF1" w14:textId="681213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117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FB9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7AEA82" w14:textId="77777777" w:rsidTr="00AB1096">
        <w:tc>
          <w:tcPr>
            <w:tcW w:w="0" w:type="auto"/>
          </w:tcPr>
          <w:p w14:paraId="50E15ED1" w14:textId="67835F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R4-2117369</w:t>
            </w:r>
          </w:p>
        </w:tc>
        <w:tc>
          <w:tcPr>
            <w:tcW w:w="0" w:type="auto"/>
          </w:tcPr>
          <w:p w14:paraId="70FF537C" w14:textId="35EC2A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measurement procedure requirements for FR2 HST</w:t>
            </w:r>
          </w:p>
        </w:tc>
        <w:tc>
          <w:tcPr>
            <w:tcW w:w="0" w:type="auto"/>
          </w:tcPr>
          <w:p w14:paraId="0E32BAE7" w14:textId="402BF6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B38F753" w14:textId="7190AD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7508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5AF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246C49" w14:textId="77777777" w:rsidTr="00AB1096">
        <w:tc>
          <w:tcPr>
            <w:tcW w:w="0" w:type="auto"/>
          </w:tcPr>
          <w:p w14:paraId="76B5A563" w14:textId="7D5B03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R4-2117370</w:t>
            </w:r>
          </w:p>
        </w:tc>
        <w:tc>
          <w:tcPr>
            <w:tcW w:w="0" w:type="auto"/>
          </w:tcPr>
          <w:p w14:paraId="3196CCDD" w14:textId="279CCE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relaxation for UE power saving enhancement</w:t>
            </w:r>
          </w:p>
        </w:tc>
        <w:tc>
          <w:tcPr>
            <w:tcW w:w="0" w:type="auto"/>
          </w:tcPr>
          <w:p w14:paraId="013E048B" w14:textId="45A1EB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340FC32" w14:textId="6FD973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17F0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B81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7907EA" w14:textId="77777777" w:rsidTr="00AB1096">
        <w:tc>
          <w:tcPr>
            <w:tcW w:w="0" w:type="auto"/>
          </w:tcPr>
          <w:p w14:paraId="11BC60D5" w14:textId="2A3179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R4-2117371</w:t>
            </w:r>
          </w:p>
        </w:tc>
        <w:tc>
          <w:tcPr>
            <w:tcW w:w="0" w:type="auto"/>
          </w:tcPr>
          <w:p w14:paraId="02DB7711" w14:textId="471B30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intra-band con-current V2X operation</w:t>
            </w:r>
          </w:p>
        </w:tc>
        <w:tc>
          <w:tcPr>
            <w:tcW w:w="0" w:type="auto"/>
          </w:tcPr>
          <w:p w14:paraId="387376AE" w14:textId="792635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9CD132" w14:textId="49DDAB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124F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BF6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5D7A81" w14:textId="77777777" w:rsidTr="00AB1096">
        <w:tc>
          <w:tcPr>
            <w:tcW w:w="0" w:type="auto"/>
          </w:tcPr>
          <w:p w14:paraId="51A41986" w14:textId="02316A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R4-2117372</w:t>
            </w:r>
          </w:p>
        </w:tc>
        <w:tc>
          <w:tcPr>
            <w:tcW w:w="0" w:type="auto"/>
          </w:tcPr>
          <w:p w14:paraId="1F7400D3" w14:textId="3CD631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related to SL-DRX</w:t>
            </w:r>
          </w:p>
        </w:tc>
        <w:tc>
          <w:tcPr>
            <w:tcW w:w="0" w:type="auto"/>
          </w:tcPr>
          <w:p w14:paraId="40505BA5" w14:textId="0025E2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D89D3C" w14:textId="48695A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14ED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767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BF6B52" w14:textId="77777777" w:rsidTr="00AB1096">
        <w:tc>
          <w:tcPr>
            <w:tcW w:w="0" w:type="auto"/>
          </w:tcPr>
          <w:p w14:paraId="2282465E" w14:textId="6C84DE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R4-2117373</w:t>
            </w:r>
          </w:p>
        </w:tc>
        <w:tc>
          <w:tcPr>
            <w:tcW w:w="0" w:type="auto"/>
          </w:tcPr>
          <w:p w14:paraId="7AD2378C" w14:textId="40508A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inconsistency issue of power saving for higher priority frequency layer</w:t>
            </w:r>
          </w:p>
        </w:tc>
        <w:tc>
          <w:tcPr>
            <w:tcW w:w="0" w:type="auto"/>
          </w:tcPr>
          <w:p w14:paraId="6DA9E6EC" w14:textId="6CECDD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A0CEFAF" w14:textId="55F5FE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3E1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D8A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009275" w14:textId="77777777" w:rsidTr="00AB1096">
        <w:tc>
          <w:tcPr>
            <w:tcW w:w="0" w:type="auto"/>
          </w:tcPr>
          <w:p w14:paraId="1B605790" w14:textId="1CFF88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R4-2117374</w:t>
            </w:r>
          </w:p>
        </w:tc>
        <w:tc>
          <w:tcPr>
            <w:tcW w:w="0" w:type="auto"/>
          </w:tcPr>
          <w:p w14:paraId="5A0BFF42" w14:textId="12308C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UE power saving requirements</w:t>
            </w:r>
          </w:p>
        </w:tc>
        <w:tc>
          <w:tcPr>
            <w:tcW w:w="0" w:type="auto"/>
          </w:tcPr>
          <w:p w14:paraId="194C7FEA" w14:textId="6B8AC4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6D3EDEE" w14:textId="459E26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B5B86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476B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569282" w14:textId="77777777" w:rsidTr="00AB1096">
        <w:tc>
          <w:tcPr>
            <w:tcW w:w="0" w:type="auto"/>
          </w:tcPr>
          <w:p w14:paraId="21B66144" w14:textId="2D3F6D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R4-2117375</w:t>
            </w:r>
          </w:p>
        </w:tc>
        <w:tc>
          <w:tcPr>
            <w:tcW w:w="0" w:type="auto"/>
          </w:tcPr>
          <w:p w14:paraId="6CBE38A1" w14:textId="7556C8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UE power saving requirements</w:t>
            </w:r>
          </w:p>
        </w:tc>
        <w:tc>
          <w:tcPr>
            <w:tcW w:w="0" w:type="auto"/>
          </w:tcPr>
          <w:p w14:paraId="588F6AE7" w14:textId="1D4709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0507D9" w14:textId="4934EF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0AC0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4A3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3B5871" w14:textId="77777777" w:rsidTr="00AB1096">
        <w:tc>
          <w:tcPr>
            <w:tcW w:w="0" w:type="auto"/>
          </w:tcPr>
          <w:p w14:paraId="4C74534F" w14:textId="35BCA1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R4-2117376</w:t>
            </w:r>
          </w:p>
        </w:tc>
        <w:tc>
          <w:tcPr>
            <w:tcW w:w="0" w:type="auto"/>
          </w:tcPr>
          <w:p w14:paraId="25ACE554" w14:textId="208692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RAN2 on RRM relaxation in power saving</w:t>
            </w:r>
          </w:p>
        </w:tc>
        <w:tc>
          <w:tcPr>
            <w:tcW w:w="0" w:type="auto"/>
          </w:tcPr>
          <w:p w14:paraId="74E68301" w14:textId="65C02F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3CC61B" w14:textId="18FB3A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88E6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067820" w14:textId="790756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R4-2120343</w:t>
            </w:r>
          </w:p>
        </w:tc>
      </w:tr>
      <w:tr w:rsidR="00AB1096" w14:paraId="3971A094" w14:textId="77777777" w:rsidTr="00AB1096">
        <w:tc>
          <w:tcPr>
            <w:tcW w:w="0" w:type="auto"/>
          </w:tcPr>
          <w:p w14:paraId="0093A8A5" w14:textId="572A1F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R4-2117377</w:t>
            </w:r>
          </w:p>
        </w:tc>
        <w:tc>
          <w:tcPr>
            <w:tcW w:w="0" w:type="auto"/>
          </w:tcPr>
          <w:p w14:paraId="3BB971D2" w14:textId="061064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open issue for NTN system parameters</w:t>
            </w:r>
          </w:p>
        </w:tc>
        <w:tc>
          <w:tcPr>
            <w:tcW w:w="0" w:type="auto"/>
          </w:tcPr>
          <w:p w14:paraId="545061C0" w14:textId="3DEEA6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AC2ED99" w14:textId="076534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21E1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81F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6B1D33" w14:textId="77777777" w:rsidTr="00AB1096">
        <w:tc>
          <w:tcPr>
            <w:tcW w:w="0" w:type="auto"/>
          </w:tcPr>
          <w:p w14:paraId="5D7E28C4" w14:textId="044BD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R4-2117378</w:t>
            </w:r>
          </w:p>
        </w:tc>
        <w:tc>
          <w:tcPr>
            <w:tcW w:w="0" w:type="auto"/>
          </w:tcPr>
          <w:p w14:paraId="4BEEC370" w14:textId="6C8E05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Furhter discussion on NTN BS class/type</w:t>
            </w:r>
          </w:p>
        </w:tc>
        <w:tc>
          <w:tcPr>
            <w:tcW w:w="0" w:type="auto"/>
          </w:tcPr>
          <w:p w14:paraId="21CC9088" w14:textId="1F832D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FD17A03" w14:textId="0683AE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429F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641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8A05A0" w14:textId="77777777" w:rsidTr="00AB1096">
        <w:tc>
          <w:tcPr>
            <w:tcW w:w="0" w:type="auto"/>
          </w:tcPr>
          <w:p w14:paraId="47316B43" w14:textId="5A06A7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R4-2117379</w:t>
            </w:r>
          </w:p>
        </w:tc>
        <w:tc>
          <w:tcPr>
            <w:tcW w:w="0" w:type="auto"/>
          </w:tcPr>
          <w:p w14:paraId="4DECC640" w14:textId="4C6664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Furhter discussion on NTN specificaiton</w:t>
            </w:r>
          </w:p>
        </w:tc>
        <w:tc>
          <w:tcPr>
            <w:tcW w:w="0" w:type="auto"/>
          </w:tcPr>
          <w:p w14:paraId="0F7E6815" w14:textId="0F1FF9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6BB781" w14:textId="58B0F4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6BD3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9A7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43E1A6" w14:textId="77777777" w:rsidTr="00AB1096">
        <w:tc>
          <w:tcPr>
            <w:tcW w:w="0" w:type="auto"/>
          </w:tcPr>
          <w:p w14:paraId="3BA15164" w14:textId="3B345B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R4-2117380</w:t>
            </w:r>
          </w:p>
        </w:tc>
        <w:tc>
          <w:tcPr>
            <w:tcW w:w="0" w:type="auto"/>
          </w:tcPr>
          <w:p w14:paraId="36BC44D1" w14:textId="6295A8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NTN architecture</w:t>
            </w:r>
          </w:p>
        </w:tc>
        <w:tc>
          <w:tcPr>
            <w:tcW w:w="0" w:type="auto"/>
          </w:tcPr>
          <w:p w14:paraId="6FA8D772" w14:textId="22724C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5E223B" w14:textId="15FDFB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5407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2D3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625628" w14:textId="77777777" w:rsidTr="00AB1096">
        <w:tc>
          <w:tcPr>
            <w:tcW w:w="0" w:type="auto"/>
          </w:tcPr>
          <w:p w14:paraId="3700E6B6" w14:textId="6E8FF1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R4-2117381</w:t>
            </w:r>
          </w:p>
        </w:tc>
        <w:tc>
          <w:tcPr>
            <w:tcW w:w="0" w:type="auto"/>
          </w:tcPr>
          <w:p w14:paraId="389F9CE0" w14:textId="23420B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Tx requirements for NTN BS</w:t>
            </w:r>
          </w:p>
        </w:tc>
        <w:tc>
          <w:tcPr>
            <w:tcW w:w="0" w:type="auto"/>
          </w:tcPr>
          <w:p w14:paraId="5E51FF29" w14:textId="37AE39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AB6B42B" w14:textId="31E4A0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A9B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F16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F8080D" w14:textId="77777777" w:rsidTr="00AB1096">
        <w:tc>
          <w:tcPr>
            <w:tcW w:w="0" w:type="auto"/>
          </w:tcPr>
          <w:p w14:paraId="40E5ABD1" w14:textId="0C59D7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R4-2117382</w:t>
            </w:r>
          </w:p>
        </w:tc>
        <w:tc>
          <w:tcPr>
            <w:tcW w:w="0" w:type="auto"/>
          </w:tcPr>
          <w:p w14:paraId="45FD4BE4" w14:textId="6DB4ED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Rx requirements for NTN BS</w:t>
            </w:r>
          </w:p>
        </w:tc>
        <w:tc>
          <w:tcPr>
            <w:tcW w:w="0" w:type="auto"/>
          </w:tcPr>
          <w:p w14:paraId="215530F0" w14:textId="5101A0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43291F" w14:textId="467D31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8D84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FD3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A52949" w14:textId="77777777" w:rsidTr="00AB1096">
        <w:tc>
          <w:tcPr>
            <w:tcW w:w="0" w:type="auto"/>
          </w:tcPr>
          <w:p w14:paraId="208A335F" w14:textId="3C2DB3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R4-2117383</w:t>
            </w:r>
          </w:p>
        </w:tc>
        <w:tc>
          <w:tcPr>
            <w:tcW w:w="0" w:type="auto"/>
          </w:tcPr>
          <w:p w14:paraId="70E17556" w14:textId="404E26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co-existence simulation</w:t>
            </w:r>
          </w:p>
        </w:tc>
        <w:tc>
          <w:tcPr>
            <w:tcW w:w="0" w:type="auto"/>
          </w:tcPr>
          <w:p w14:paraId="145F5C6E" w14:textId="113551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969A8ED" w14:textId="459713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8252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3BC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72CBD7" w14:textId="77777777" w:rsidTr="00AB1096">
        <w:tc>
          <w:tcPr>
            <w:tcW w:w="0" w:type="auto"/>
          </w:tcPr>
          <w:p w14:paraId="62227C36" w14:textId="0D02E9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R4-2117384</w:t>
            </w:r>
          </w:p>
        </w:tc>
        <w:tc>
          <w:tcPr>
            <w:tcW w:w="0" w:type="auto"/>
          </w:tcPr>
          <w:p w14:paraId="600405D9" w14:textId="43D6BA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Co-existence simulation results for NTN &lt;--&gt; TN scenarios</w:t>
            </w:r>
          </w:p>
        </w:tc>
        <w:tc>
          <w:tcPr>
            <w:tcW w:w="0" w:type="auto"/>
          </w:tcPr>
          <w:p w14:paraId="156134B2" w14:textId="1FB96C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2F427E" w14:textId="277F04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16AD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E87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EF64D4" w14:textId="77777777" w:rsidTr="00AB1096">
        <w:tc>
          <w:tcPr>
            <w:tcW w:w="0" w:type="auto"/>
          </w:tcPr>
          <w:p w14:paraId="11D1B405" w14:textId="4FFC0C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R4-2117385</w:t>
            </w:r>
          </w:p>
        </w:tc>
        <w:tc>
          <w:tcPr>
            <w:tcW w:w="0" w:type="auto"/>
          </w:tcPr>
          <w:p w14:paraId="34F3DE30" w14:textId="1388E0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 v.0.7.0</w:t>
            </w:r>
          </w:p>
        </w:tc>
        <w:tc>
          <w:tcPr>
            <w:tcW w:w="0" w:type="auto"/>
          </w:tcPr>
          <w:p w14:paraId="0A9F9E06" w14:textId="050EDB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87E03B4" w14:textId="261218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60DA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3A5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7492A7" w14:textId="77777777" w:rsidTr="00AB1096">
        <w:tc>
          <w:tcPr>
            <w:tcW w:w="0" w:type="auto"/>
          </w:tcPr>
          <w:p w14:paraId="5B54C5CC" w14:textId="0A2B03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R4-2117386</w:t>
            </w:r>
          </w:p>
        </w:tc>
        <w:tc>
          <w:tcPr>
            <w:tcW w:w="0" w:type="auto"/>
          </w:tcPr>
          <w:p w14:paraId="5E350869" w14:textId="2F3643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 of 3DL bands and 1UL band</w:t>
            </w:r>
          </w:p>
        </w:tc>
        <w:tc>
          <w:tcPr>
            <w:tcW w:w="0" w:type="auto"/>
          </w:tcPr>
          <w:p w14:paraId="3390942A" w14:textId="4FCB38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90D7F0" w14:textId="423C54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BB8F3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D4D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2B1A27" w14:textId="77777777" w:rsidTr="00AB1096">
        <w:tc>
          <w:tcPr>
            <w:tcW w:w="0" w:type="auto"/>
          </w:tcPr>
          <w:p w14:paraId="3C385937" w14:textId="62973D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R4-2117387</w:t>
            </w:r>
          </w:p>
        </w:tc>
        <w:tc>
          <w:tcPr>
            <w:tcW w:w="0" w:type="auto"/>
          </w:tcPr>
          <w:p w14:paraId="58C3676C" w14:textId="5F2446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0" w:type="auto"/>
          </w:tcPr>
          <w:p w14:paraId="5B638F45" w14:textId="0DA7A2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7C3FA2" w14:textId="73220E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A1DD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C11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32E121" w14:textId="77777777" w:rsidTr="00AB1096">
        <w:tc>
          <w:tcPr>
            <w:tcW w:w="0" w:type="auto"/>
          </w:tcPr>
          <w:p w14:paraId="2CE1076B" w14:textId="46F39A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R4-2117388</w:t>
            </w:r>
          </w:p>
        </w:tc>
        <w:tc>
          <w:tcPr>
            <w:tcW w:w="0" w:type="auto"/>
          </w:tcPr>
          <w:p w14:paraId="4FE64C5E" w14:textId="0A72C0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0" w:type="auto"/>
          </w:tcPr>
          <w:p w14:paraId="510C8A57" w14:textId="6F51DF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923FD6D" w14:textId="330586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BE25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1BB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909CA9" w14:textId="77777777" w:rsidTr="00AB1096">
        <w:tc>
          <w:tcPr>
            <w:tcW w:w="0" w:type="auto"/>
          </w:tcPr>
          <w:p w14:paraId="70A53C4E" w14:textId="24D6E9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R4-2117389</w:t>
            </w:r>
          </w:p>
        </w:tc>
        <w:tc>
          <w:tcPr>
            <w:tcW w:w="0" w:type="auto"/>
          </w:tcPr>
          <w:p w14:paraId="0E0765FD" w14:textId="63B729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BS TX RF requirements for 52.6-71GHz</w:t>
            </w:r>
          </w:p>
        </w:tc>
        <w:tc>
          <w:tcPr>
            <w:tcW w:w="0" w:type="auto"/>
          </w:tcPr>
          <w:p w14:paraId="4CE052E2" w14:textId="04B96F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D875E0" w14:textId="58FD48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2F01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7E7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37368D" w14:textId="77777777" w:rsidTr="00AB1096">
        <w:tc>
          <w:tcPr>
            <w:tcW w:w="0" w:type="auto"/>
          </w:tcPr>
          <w:p w14:paraId="5FA04DB1" w14:textId="3A3495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R4-2117390</w:t>
            </w:r>
          </w:p>
        </w:tc>
        <w:tc>
          <w:tcPr>
            <w:tcW w:w="0" w:type="auto"/>
          </w:tcPr>
          <w:p w14:paraId="23D164FB" w14:textId="0E4B53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BS RX RF requirements for 52.6-71GHz</w:t>
            </w:r>
          </w:p>
        </w:tc>
        <w:tc>
          <w:tcPr>
            <w:tcW w:w="0" w:type="auto"/>
          </w:tcPr>
          <w:p w14:paraId="331BB751" w14:textId="7AC408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5478DD" w14:textId="4D786E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AD99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07D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29271B" w14:textId="77777777" w:rsidTr="00AB1096">
        <w:tc>
          <w:tcPr>
            <w:tcW w:w="0" w:type="auto"/>
          </w:tcPr>
          <w:p w14:paraId="04922E15" w14:textId="1DCE09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R4-2117391</w:t>
            </w:r>
          </w:p>
        </w:tc>
        <w:tc>
          <w:tcPr>
            <w:tcW w:w="0" w:type="auto"/>
          </w:tcPr>
          <w:p w14:paraId="76FE9E3D" w14:textId="044AAE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256QAM performance requirement</w:t>
            </w:r>
          </w:p>
        </w:tc>
        <w:tc>
          <w:tcPr>
            <w:tcW w:w="0" w:type="auto"/>
          </w:tcPr>
          <w:p w14:paraId="2109765C" w14:textId="40160D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0E65FE" w14:textId="291CDB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6B68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4F1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1DD578" w14:textId="77777777" w:rsidTr="00AB1096">
        <w:tc>
          <w:tcPr>
            <w:tcW w:w="0" w:type="auto"/>
          </w:tcPr>
          <w:p w14:paraId="6210F753" w14:textId="309323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R4-2117392</w:t>
            </w:r>
          </w:p>
        </w:tc>
        <w:tc>
          <w:tcPr>
            <w:tcW w:w="0" w:type="auto"/>
          </w:tcPr>
          <w:p w14:paraId="3FED1D91" w14:textId="17BAC3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 RF requirements for 1024QAM for NR FR1</w:t>
            </w:r>
          </w:p>
        </w:tc>
        <w:tc>
          <w:tcPr>
            <w:tcW w:w="0" w:type="auto"/>
          </w:tcPr>
          <w:p w14:paraId="06942B88" w14:textId="72DF94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56AA70" w14:textId="063DDC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D587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B85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F20996" w14:textId="77777777" w:rsidTr="00AB1096">
        <w:tc>
          <w:tcPr>
            <w:tcW w:w="0" w:type="auto"/>
          </w:tcPr>
          <w:p w14:paraId="31BCB3D6" w14:textId="3D6678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R4-2117393</w:t>
            </w:r>
          </w:p>
        </w:tc>
        <w:tc>
          <w:tcPr>
            <w:tcW w:w="0" w:type="auto"/>
          </w:tcPr>
          <w:p w14:paraId="2F4BEADD" w14:textId="1F387B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TX RF requirements for 1024QAM for NR FR1</w:t>
            </w:r>
          </w:p>
        </w:tc>
        <w:tc>
          <w:tcPr>
            <w:tcW w:w="0" w:type="auto"/>
          </w:tcPr>
          <w:p w14:paraId="0E7DFD20" w14:textId="54E8AD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646A20" w14:textId="7D667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481B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8A6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1A9161" w14:textId="77777777" w:rsidTr="00AB1096">
        <w:tc>
          <w:tcPr>
            <w:tcW w:w="0" w:type="auto"/>
          </w:tcPr>
          <w:p w14:paraId="6EB028E1" w14:textId="7247FE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R4-2117394</w:t>
            </w:r>
          </w:p>
        </w:tc>
        <w:tc>
          <w:tcPr>
            <w:tcW w:w="0" w:type="auto"/>
          </w:tcPr>
          <w:p w14:paraId="771D275C" w14:textId="4EF73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test requirements for 1024QAM for NR FR1</w:t>
            </w:r>
          </w:p>
        </w:tc>
        <w:tc>
          <w:tcPr>
            <w:tcW w:w="0" w:type="auto"/>
          </w:tcPr>
          <w:p w14:paraId="347BFCB8" w14:textId="7E4A52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9AE1E8" w14:textId="044CFB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D94A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E42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15E573" w14:textId="77777777" w:rsidTr="00AB1096">
        <w:tc>
          <w:tcPr>
            <w:tcW w:w="0" w:type="auto"/>
          </w:tcPr>
          <w:p w14:paraId="7EE21D7E" w14:textId="511040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R4-2117395</w:t>
            </w:r>
          </w:p>
        </w:tc>
        <w:tc>
          <w:tcPr>
            <w:tcW w:w="0" w:type="auto"/>
          </w:tcPr>
          <w:p w14:paraId="43925E2A" w14:textId="777D98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sweep time for unwanted emission testing</w:t>
            </w:r>
          </w:p>
        </w:tc>
        <w:tc>
          <w:tcPr>
            <w:tcW w:w="0" w:type="auto"/>
          </w:tcPr>
          <w:p w14:paraId="6133409B" w14:textId="283F7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4261DD" w14:textId="268D6B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B10F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85E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9F90E4" w14:textId="77777777" w:rsidTr="00AB1096">
        <w:tc>
          <w:tcPr>
            <w:tcW w:w="0" w:type="auto"/>
          </w:tcPr>
          <w:p w14:paraId="6B1BAE1E" w14:textId="2A865D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R4-2117396</w:t>
            </w:r>
          </w:p>
        </w:tc>
        <w:tc>
          <w:tcPr>
            <w:tcW w:w="0" w:type="auto"/>
          </w:tcPr>
          <w:p w14:paraId="1FF3A239" w14:textId="7FC3E6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On sweep time for unwanted emission testing (Rel-15)</w:t>
            </w:r>
          </w:p>
        </w:tc>
        <w:tc>
          <w:tcPr>
            <w:tcW w:w="0" w:type="auto"/>
          </w:tcPr>
          <w:p w14:paraId="60A318C8" w14:textId="1965E9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FA93B6" w14:textId="75A913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7018B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0EE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FEC7CC" w14:textId="77777777" w:rsidTr="00AB1096">
        <w:tc>
          <w:tcPr>
            <w:tcW w:w="0" w:type="auto"/>
          </w:tcPr>
          <w:p w14:paraId="60F166C8" w14:textId="77437F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R4-2117397</w:t>
            </w:r>
          </w:p>
        </w:tc>
        <w:tc>
          <w:tcPr>
            <w:tcW w:w="0" w:type="auto"/>
          </w:tcPr>
          <w:p w14:paraId="2800F840" w14:textId="737F39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On sweep time for unwanted emission testing (Rel-16)</w:t>
            </w:r>
          </w:p>
        </w:tc>
        <w:tc>
          <w:tcPr>
            <w:tcW w:w="0" w:type="auto"/>
          </w:tcPr>
          <w:p w14:paraId="484070D0" w14:textId="72D381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34B2ED" w14:textId="372490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C126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95F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94773E" w14:textId="77777777" w:rsidTr="00AB1096">
        <w:tc>
          <w:tcPr>
            <w:tcW w:w="0" w:type="auto"/>
          </w:tcPr>
          <w:p w14:paraId="09CAEDC9" w14:textId="56AF55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R4-2117398</w:t>
            </w:r>
          </w:p>
        </w:tc>
        <w:tc>
          <w:tcPr>
            <w:tcW w:w="0" w:type="auto"/>
          </w:tcPr>
          <w:p w14:paraId="4910FA2E" w14:textId="1F8014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On sweep time for unwanted emission testing (Rel-17)</w:t>
            </w:r>
          </w:p>
        </w:tc>
        <w:tc>
          <w:tcPr>
            <w:tcW w:w="0" w:type="auto"/>
          </w:tcPr>
          <w:p w14:paraId="2B5A9F76" w14:textId="0FA8F7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A44928" w14:textId="603246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9774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698E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1F7D13" w14:textId="77777777" w:rsidTr="00AB1096">
        <w:tc>
          <w:tcPr>
            <w:tcW w:w="0" w:type="auto"/>
          </w:tcPr>
          <w:p w14:paraId="3108E035" w14:textId="2B0E01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R4-2117399</w:t>
            </w:r>
          </w:p>
        </w:tc>
        <w:tc>
          <w:tcPr>
            <w:tcW w:w="0" w:type="auto"/>
          </w:tcPr>
          <w:p w14:paraId="3C8E2CD1" w14:textId="534EA7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38.141-2 On sweep time for unwanted emission testing (Rel-15)</w:t>
            </w:r>
          </w:p>
        </w:tc>
        <w:tc>
          <w:tcPr>
            <w:tcW w:w="0" w:type="auto"/>
          </w:tcPr>
          <w:p w14:paraId="355A266B" w14:textId="0B80C3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809E34" w14:textId="65E6FE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74207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F7E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0958AE" w14:textId="77777777" w:rsidTr="00AB1096">
        <w:tc>
          <w:tcPr>
            <w:tcW w:w="0" w:type="auto"/>
          </w:tcPr>
          <w:p w14:paraId="46A6E259" w14:textId="7A9BDE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R4-2117400</w:t>
            </w:r>
          </w:p>
        </w:tc>
        <w:tc>
          <w:tcPr>
            <w:tcW w:w="0" w:type="auto"/>
          </w:tcPr>
          <w:p w14:paraId="0B464647" w14:textId="48AF20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38.141-2 On sweep time for unwanted emission testing (Rel-16)</w:t>
            </w:r>
          </w:p>
        </w:tc>
        <w:tc>
          <w:tcPr>
            <w:tcW w:w="0" w:type="auto"/>
          </w:tcPr>
          <w:p w14:paraId="2202D262" w14:textId="018E2C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4DC31B" w14:textId="465CDA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F42C3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2D1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342DDA" w14:textId="77777777" w:rsidTr="00AB1096">
        <w:tc>
          <w:tcPr>
            <w:tcW w:w="0" w:type="auto"/>
          </w:tcPr>
          <w:p w14:paraId="2EF95C7A" w14:textId="41CFEA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R4-2117401</w:t>
            </w:r>
          </w:p>
        </w:tc>
        <w:tc>
          <w:tcPr>
            <w:tcW w:w="0" w:type="auto"/>
          </w:tcPr>
          <w:p w14:paraId="2F5D7715" w14:textId="6065DB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38.141-2 On sweep time for unwanted emission testing (Rel-17)</w:t>
            </w:r>
          </w:p>
        </w:tc>
        <w:tc>
          <w:tcPr>
            <w:tcW w:w="0" w:type="auto"/>
          </w:tcPr>
          <w:p w14:paraId="2FAE3466" w14:textId="3E9C9A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1D09BE" w14:textId="18E6EB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0B8B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4BF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5DA845" w14:textId="77777777" w:rsidTr="00AB1096">
        <w:tc>
          <w:tcPr>
            <w:tcW w:w="0" w:type="auto"/>
          </w:tcPr>
          <w:p w14:paraId="081FCEED" w14:textId="240D03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R4-2117402</w:t>
            </w:r>
          </w:p>
        </w:tc>
        <w:tc>
          <w:tcPr>
            <w:tcW w:w="0" w:type="auto"/>
          </w:tcPr>
          <w:p w14:paraId="4752148B" w14:textId="2259C9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configured transmitted power for inter-band V2X concurrent operation (Rel-16)</w:t>
            </w:r>
          </w:p>
        </w:tc>
        <w:tc>
          <w:tcPr>
            <w:tcW w:w="0" w:type="auto"/>
          </w:tcPr>
          <w:p w14:paraId="32EAE60C" w14:textId="6994B6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88341F" w14:textId="0936AF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447A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5C61B" w14:textId="1200E5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R4-2119983</w:t>
            </w:r>
          </w:p>
        </w:tc>
      </w:tr>
      <w:tr w:rsidR="00AB1096" w14:paraId="3FE0ADF7" w14:textId="77777777" w:rsidTr="00AB1096">
        <w:tc>
          <w:tcPr>
            <w:tcW w:w="0" w:type="auto"/>
          </w:tcPr>
          <w:p w14:paraId="6E723B88" w14:textId="297EC1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R4-2117403</w:t>
            </w:r>
          </w:p>
        </w:tc>
        <w:tc>
          <w:tcPr>
            <w:tcW w:w="0" w:type="auto"/>
          </w:tcPr>
          <w:p w14:paraId="2F62CC6A" w14:textId="7EE0DD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configured transmitted power for inter-band V2X concurrent operation (Rel-17)</w:t>
            </w:r>
          </w:p>
        </w:tc>
        <w:tc>
          <w:tcPr>
            <w:tcW w:w="0" w:type="auto"/>
          </w:tcPr>
          <w:p w14:paraId="7C48C9A8" w14:textId="139225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6D395B" w14:textId="68A22B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3E0D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255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287110" w14:textId="77777777" w:rsidTr="00AB1096">
        <w:tc>
          <w:tcPr>
            <w:tcW w:w="0" w:type="auto"/>
          </w:tcPr>
          <w:p w14:paraId="7B28ACAF" w14:textId="248639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R4-2117404</w:t>
            </w:r>
          </w:p>
        </w:tc>
        <w:tc>
          <w:tcPr>
            <w:tcW w:w="0" w:type="auto"/>
          </w:tcPr>
          <w:p w14:paraId="6275B34D" w14:textId="4C54B5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inter-band V2X concurrent operation (Rel-16)</w:t>
            </w:r>
          </w:p>
        </w:tc>
        <w:tc>
          <w:tcPr>
            <w:tcW w:w="0" w:type="auto"/>
          </w:tcPr>
          <w:p w14:paraId="586C8962" w14:textId="68C6B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6DF4A78" w14:textId="2AB7AE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38BD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DA464" w14:textId="63B7DE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R4-2119984</w:t>
            </w:r>
          </w:p>
        </w:tc>
      </w:tr>
      <w:tr w:rsidR="00AB1096" w14:paraId="7304F337" w14:textId="77777777" w:rsidTr="00AB1096">
        <w:tc>
          <w:tcPr>
            <w:tcW w:w="0" w:type="auto"/>
          </w:tcPr>
          <w:p w14:paraId="78EB723E" w14:textId="1FF36E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R4-2117405</w:t>
            </w:r>
          </w:p>
        </w:tc>
        <w:tc>
          <w:tcPr>
            <w:tcW w:w="0" w:type="auto"/>
          </w:tcPr>
          <w:p w14:paraId="7B8AB792" w14:textId="58E514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inter-band V2X concurrent operation (Rel-17)</w:t>
            </w:r>
          </w:p>
        </w:tc>
        <w:tc>
          <w:tcPr>
            <w:tcW w:w="0" w:type="auto"/>
          </w:tcPr>
          <w:p w14:paraId="13B15068" w14:textId="675EC6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4665CB5" w14:textId="39F85A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FF44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B62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87B9E9" w14:textId="77777777" w:rsidTr="00AB1096">
        <w:tc>
          <w:tcPr>
            <w:tcW w:w="0" w:type="auto"/>
          </w:tcPr>
          <w:p w14:paraId="312154BC" w14:textId="3DF3F8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R4-2117406</w:t>
            </w:r>
          </w:p>
        </w:tc>
        <w:tc>
          <w:tcPr>
            <w:tcW w:w="0" w:type="auto"/>
          </w:tcPr>
          <w:p w14:paraId="66BC8B55" w14:textId="53831E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on configured transmitted power</w:t>
            </w:r>
          </w:p>
        </w:tc>
        <w:tc>
          <w:tcPr>
            <w:tcW w:w="0" w:type="auto"/>
          </w:tcPr>
          <w:p w14:paraId="6A3A3051" w14:textId="682489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55C779B" w14:textId="5CB057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6549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2A0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65E3E7" w14:textId="77777777" w:rsidTr="00AB1096">
        <w:tc>
          <w:tcPr>
            <w:tcW w:w="0" w:type="auto"/>
          </w:tcPr>
          <w:p w14:paraId="5F891095" w14:textId="2FE4D8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R4-2117407</w:t>
            </w:r>
          </w:p>
        </w:tc>
        <w:tc>
          <w:tcPr>
            <w:tcW w:w="0" w:type="auto"/>
          </w:tcPr>
          <w:p w14:paraId="284E1E90" w14:textId="795860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on REFSENS for band n14</w:t>
            </w:r>
          </w:p>
        </w:tc>
        <w:tc>
          <w:tcPr>
            <w:tcW w:w="0" w:type="auto"/>
          </w:tcPr>
          <w:p w14:paraId="57F74C82" w14:textId="4E7337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3EFB08" w14:textId="352309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139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D63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41B8B0" w14:textId="77777777" w:rsidTr="00AB1096">
        <w:tc>
          <w:tcPr>
            <w:tcW w:w="0" w:type="auto"/>
          </w:tcPr>
          <w:p w14:paraId="2B54E72F" w14:textId="245732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R4-2117408</w:t>
            </w:r>
          </w:p>
        </w:tc>
        <w:tc>
          <w:tcPr>
            <w:tcW w:w="0" w:type="auto"/>
          </w:tcPr>
          <w:p w14:paraId="7335C62B" w14:textId="402E78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time mask for Uu and SL switching</w:t>
            </w:r>
          </w:p>
        </w:tc>
        <w:tc>
          <w:tcPr>
            <w:tcW w:w="0" w:type="auto"/>
          </w:tcPr>
          <w:p w14:paraId="7100667D" w14:textId="51E387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768C7D1" w14:textId="20DCB4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C660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FB4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0D6114" w14:textId="77777777" w:rsidTr="00AB1096">
        <w:tc>
          <w:tcPr>
            <w:tcW w:w="0" w:type="auto"/>
          </w:tcPr>
          <w:p w14:paraId="75844FE0" w14:textId="0C5208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R4-2117409</w:t>
            </w:r>
          </w:p>
        </w:tc>
        <w:tc>
          <w:tcPr>
            <w:tcW w:w="0" w:type="auto"/>
          </w:tcPr>
          <w:p w14:paraId="6FF93E95" w14:textId="42217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FR2 HST</w:t>
            </w:r>
          </w:p>
        </w:tc>
        <w:tc>
          <w:tcPr>
            <w:tcW w:w="0" w:type="auto"/>
          </w:tcPr>
          <w:p w14:paraId="47E2BDDC" w14:textId="183C6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9A71C5" w14:textId="5FA55D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0B6C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3C44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4D1C56" w14:textId="77777777" w:rsidTr="00AB1096">
        <w:tc>
          <w:tcPr>
            <w:tcW w:w="0" w:type="auto"/>
          </w:tcPr>
          <w:p w14:paraId="323767CE" w14:textId="7744DF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R4-2117410</w:t>
            </w:r>
          </w:p>
        </w:tc>
        <w:tc>
          <w:tcPr>
            <w:tcW w:w="0" w:type="auto"/>
          </w:tcPr>
          <w:p w14:paraId="12962926" w14:textId="283BC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TA demodulation requirements for FR2 HST</w:t>
            </w:r>
          </w:p>
        </w:tc>
        <w:tc>
          <w:tcPr>
            <w:tcW w:w="0" w:type="auto"/>
          </w:tcPr>
          <w:p w14:paraId="25B54C15" w14:textId="1933B3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7347ABA" w14:textId="6F7BA6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54F4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F73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EB154A" w14:textId="77777777" w:rsidTr="00AB1096">
        <w:tc>
          <w:tcPr>
            <w:tcW w:w="0" w:type="auto"/>
          </w:tcPr>
          <w:p w14:paraId="3F21F9BB" w14:textId="689C76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R4-2117411</w:t>
            </w:r>
          </w:p>
        </w:tc>
        <w:tc>
          <w:tcPr>
            <w:tcW w:w="0" w:type="auto"/>
          </w:tcPr>
          <w:p w14:paraId="157657FF" w14:textId="557327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PRACH demodulation requirements for FR2 HST</w:t>
            </w:r>
          </w:p>
        </w:tc>
        <w:tc>
          <w:tcPr>
            <w:tcW w:w="0" w:type="auto"/>
          </w:tcPr>
          <w:p w14:paraId="781A9C0A" w14:textId="3DB428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FE113A2" w14:textId="4374F2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BB0C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F5B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6F1B14" w14:textId="77777777" w:rsidTr="00AB1096">
        <w:tc>
          <w:tcPr>
            <w:tcW w:w="0" w:type="auto"/>
          </w:tcPr>
          <w:p w14:paraId="1C9F4A57" w14:textId="5C6EB0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R4-2117412</w:t>
            </w:r>
          </w:p>
        </w:tc>
        <w:tc>
          <w:tcPr>
            <w:tcW w:w="0" w:type="auto"/>
          </w:tcPr>
          <w:p w14:paraId="25F3B5DC" w14:textId="1D6777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NR  repeater output power related requirements for FR1</w:t>
            </w:r>
          </w:p>
        </w:tc>
        <w:tc>
          <w:tcPr>
            <w:tcW w:w="0" w:type="auto"/>
          </w:tcPr>
          <w:p w14:paraId="119492FD" w14:textId="2565BB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BD7B421" w14:textId="4AD22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25FC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A62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6EB7E0" w14:textId="77777777" w:rsidTr="00AB1096">
        <w:tc>
          <w:tcPr>
            <w:tcW w:w="0" w:type="auto"/>
          </w:tcPr>
          <w:p w14:paraId="55B6E9F0" w14:textId="2890F2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R4-2117413</w:t>
            </w:r>
          </w:p>
        </w:tc>
        <w:tc>
          <w:tcPr>
            <w:tcW w:w="0" w:type="auto"/>
          </w:tcPr>
          <w:p w14:paraId="6539701B" w14:textId="5BBCA8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NR  repeater output power related requirements for FR2</w:t>
            </w:r>
          </w:p>
        </w:tc>
        <w:tc>
          <w:tcPr>
            <w:tcW w:w="0" w:type="auto"/>
          </w:tcPr>
          <w:p w14:paraId="678EA66E" w14:textId="6F8DBC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693B601" w14:textId="2B86D8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BA41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7805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17640A" w14:textId="77777777" w:rsidTr="00AB1096">
        <w:tc>
          <w:tcPr>
            <w:tcW w:w="0" w:type="auto"/>
          </w:tcPr>
          <w:p w14:paraId="618B5586" w14:textId="6365D1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R4-2117414</w:t>
            </w:r>
          </w:p>
        </w:tc>
        <w:tc>
          <w:tcPr>
            <w:tcW w:w="0" w:type="auto"/>
          </w:tcPr>
          <w:p w14:paraId="395CE938" w14:textId="5417EE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(Rel-15) correction on AWGN power level for PUCCH format 3</w:t>
            </w:r>
          </w:p>
        </w:tc>
        <w:tc>
          <w:tcPr>
            <w:tcW w:w="0" w:type="auto"/>
          </w:tcPr>
          <w:p w14:paraId="3C6BE6A1" w14:textId="353663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27B8DCD" w14:textId="029C97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FBA6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8CC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DCF3DD" w14:textId="77777777" w:rsidTr="00AB1096">
        <w:tc>
          <w:tcPr>
            <w:tcW w:w="0" w:type="auto"/>
          </w:tcPr>
          <w:p w14:paraId="21686AAE" w14:textId="72845D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R4-2117415</w:t>
            </w:r>
          </w:p>
        </w:tc>
        <w:tc>
          <w:tcPr>
            <w:tcW w:w="0" w:type="auto"/>
          </w:tcPr>
          <w:p w14:paraId="3DD15174" w14:textId="5AFFC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(Rel-16) editorial correction on AWGN power level for PUCCH format 3</w:t>
            </w:r>
          </w:p>
        </w:tc>
        <w:tc>
          <w:tcPr>
            <w:tcW w:w="0" w:type="auto"/>
          </w:tcPr>
          <w:p w14:paraId="222EAA7B" w14:textId="2246B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34EF444" w14:textId="0E2B52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FDCE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1E4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6D49CA" w14:textId="77777777" w:rsidTr="00AB1096">
        <w:tc>
          <w:tcPr>
            <w:tcW w:w="0" w:type="auto"/>
          </w:tcPr>
          <w:p w14:paraId="51109796" w14:textId="7FB4A6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R4-2117416</w:t>
            </w:r>
          </w:p>
        </w:tc>
        <w:tc>
          <w:tcPr>
            <w:tcW w:w="0" w:type="auto"/>
          </w:tcPr>
          <w:p w14:paraId="04943687" w14:textId="505A8C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(Rel-17) editorial correction on AWGN power level for PUCCH format 3</w:t>
            </w:r>
          </w:p>
        </w:tc>
        <w:tc>
          <w:tcPr>
            <w:tcW w:w="0" w:type="auto"/>
          </w:tcPr>
          <w:p w14:paraId="44FC9523" w14:textId="3CDBBD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8F22D1E" w14:textId="550B4E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B9A3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AE9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E1CA06" w14:textId="77777777" w:rsidTr="00AB1096">
        <w:tc>
          <w:tcPr>
            <w:tcW w:w="0" w:type="auto"/>
          </w:tcPr>
          <w:p w14:paraId="34887163" w14:textId="7E1049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R4-2117417</w:t>
            </w:r>
          </w:p>
        </w:tc>
        <w:tc>
          <w:tcPr>
            <w:tcW w:w="0" w:type="auto"/>
          </w:tcPr>
          <w:p w14:paraId="7172AA4B" w14:textId="51E3A7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Channelization for NR operation in 52.6GHz - 71GHz</w:t>
            </w:r>
          </w:p>
        </w:tc>
        <w:tc>
          <w:tcPr>
            <w:tcW w:w="0" w:type="auto"/>
          </w:tcPr>
          <w:p w14:paraId="56FBFC73" w14:textId="25953A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10B5B3" w14:textId="68DF82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1759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CDF2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0306DA" w14:textId="77777777" w:rsidTr="00AB1096">
        <w:tc>
          <w:tcPr>
            <w:tcW w:w="0" w:type="auto"/>
          </w:tcPr>
          <w:p w14:paraId="3DA44367" w14:textId="2F2AA2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R4-2117418</w:t>
            </w:r>
          </w:p>
        </w:tc>
        <w:tc>
          <w:tcPr>
            <w:tcW w:w="0" w:type="auto"/>
          </w:tcPr>
          <w:p w14:paraId="61BAAA12" w14:textId="11B92D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transmit timing for NR operation in 52.6GHz - 71GHz</w:t>
            </w:r>
          </w:p>
        </w:tc>
        <w:tc>
          <w:tcPr>
            <w:tcW w:w="0" w:type="auto"/>
          </w:tcPr>
          <w:p w14:paraId="511B64B5" w14:textId="081CD5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2F34A60" w14:textId="553567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78F7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9E7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F342B5" w14:textId="77777777" w:rsidTr="00AB1096">
        <w:tc>
          <w:tcPr>
            <w:tcW w:w="0" w:type="auto"/>
          </w:tcPr>
          <w:p w14:paraId="13F15B94" w14:textId="04530C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R4-2117419</w:t>
            </w:r>
          </w:p>
        </w:tc>
        <w:tc>
          <w:tcPr>
            <w:tcW w:w="0" w:type="auto"/>
          </w:tcPr>
          <w:p w14:paraId="2D53066C" w14:textId="0100F5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Active BWP switch delay for NR operation in 52.6GHz - 71GHz</w:t>
            </w:r>
          </w:p>
        </w:tc>
        <w:tc>
          <w:tcPr>
            <w:tcW w:w="0" w:type="auto"/>
          </w:tcPr>
          <w:p w14:paraId="652A25EA" w14:textId="1CE2BF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FD6331" w14:textId="41D749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D318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6C68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C43231" w14:textId="77777777" w:rsidTr="00AB1096">
        <w:tc>
          <w:tcPr>
            <w:tcW w:w="0" w:type="auto"/>
          </w:tcPr>
          <w:p w14:paraId="621FB6E9" w14:textId="2FC647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R4-2117420</w:t>
            </w:r>
          </w:p>
        </w:tc>
        <w:tc>
          <w:tcPr>
            <w:tcW w:w="0" w:type="auto"/>
          </w:tcPr>
          <w:p w14:paraId="75B9065F" w14:textId="64B9D6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beam correspondence with SDT in RRC_INACTIVE</w:t>
            </w:r>
          </w:p>
        </w:tc>
        <w:tc>
          <w:tcPr>
            <w:tcW w:w="0" w:type="auto"/>
          </w:tcPr>
          <w:p w14:paraId="563662C5" w14:textId="486C8D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F780DEF" w14:textId="0785CF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BB79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E7D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15DAB5" w14:textId="77777777" w:rsidTr="00AB1096">
        <w:tc>
          <w:tcPr>
            <w:tcW w:w="0" w:type="auto"/>
          </w:tcPr>
          <w:p w14:paraId="2B4D61AC" w14:textId="2F7408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R4-2117421</w:t>
            </w:r>
          </w:p>
        </w:tc>
        <w:tc>
          <w:tcPr>
            <w:tcW w:w="0" w:type="auto"/>
          </w:tcPr>
          <w:p w14:paraId="52A8D707" w14:textId="1177F4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testing of A-GNSS Sensitivity requirements in NR and LTE</w:t>
            </w:r>
          </w:p>
        </w:tc>
        <w:tc>
          <w:tcPr>
            <w:tcW w:w="0" w:type="auto"/>
          </w:tcPr>
          <w:p w14:paraId="324E15B0" w14:textId="41E86A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A2DB39" w14:textId="0C4636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C115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6B9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C98821" w14:textId="77777777" w:rsidTr="00AB1096">
        <w:tc>
          <w:tcPr>
            <w:tcW w:w="0" w:type="auto"/>
          </w:tcPr>
          <w:p w14:paraId="77E03D23" w14:textId="0C7833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R4-2117422</w:t>
            </w:r>
          </w:p>
        </w:tc>
        <w:tc>
          <w:tcPr>
            <w:tcW w:w="0" w:type="auto"/>
          </w:tcPr>
          <w:p w14:paraId="70966584" w14:textId="7A5D9E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inconsistency between RAN4 R16 beam correspondence requirements and RAN2 UE capability</w:t>
            </w:r>
          </w:p>
        </w:tc>
        <w:tc>
          <w:tcPr>
            <w:tcW w:w="0" w:type="auto"/>
          </w:tcPr>
          <w:p w14:paraId="54C17841" w14:textId="748B1A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</w:t>
            </w:r>
          </w:p>
        </w:tc>
        <w:tc>
          <w:tcPr>
            <w:tcW w:w="0" w:type="auto"/>
          </w:tcPr>
          <w:p w14:paraId="1D2F46D5" w14:textId="178E9E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BD1E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680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AB492D" w14:textId="77777777" w:rsidTr="00AB1096">
        <w:tc>
          <w:tcPr>
            <w:tcW w:w="0" w:type="auto"/>
          </w:tcPr>
          <w:p w14:paraId="6AE6A59F" w14:textId="2A2309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R4-2117423</w:t>
            </w:r>
          </w:p>
        </w:tc>
        <w:tc>
          <w:tcPr>
            <w:tcW w:w="0" w:type="auto"/>
          </w:tcPr>
          <w:p w14:paraId="2D6CBADA" w14:textId="1D2CAE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enhanced beam correspondence requirements</w:t>
            </w:r>
          </w:p>
        </w:tc>
        <w:tc>
          <w:tcPr>
            <w:tcW w:w="0" w:type="auto"/>
          </w:tcPr>
          <w:p w14:paraId="3F48FADD" w14:textId="5625B4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CCB691" w14:textId="7F8798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184C1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EEA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D2C6A4" w14:textId="77777777" w:rsidTr="00AB1096">
        <w:tc>
          <w:tcPr>
            <w:tcW w:w="0" w:type="auto"/>
          </w:tcPr>
          <w:p w14:paraId="79B14CCE" w14:textId="101B7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R4-2117424</w:t>
            </w:r>
          </w:p>
        </w:tc>
        <w:tc>
          <w:tcPr>
            <w:tcW w:w="0" w:type="auto"/>
          </w:tcPr>
          <w:p w14:paraId="21DC7FD6" w14:textId="090136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enhanced beam correspondence requirements</w:t>
            </w:r>
          </w:p>
        </w:tc>
        <w:tc>
          <w:tcPr>
            <w:tcW w:w="0" w:type="auto"/>
          </w:tcPr>
          <w:p w14:paraId="2320F81B" w14:textId="0E90FF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2DAE299" w14:textId="6BA516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33E9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7EF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31487F" w14:textId="77777777" w:rsidTr="00AB1096">
        <w:tc>
          <w:tcPr>
            <w:tcW w:w="0" w:type="auto"/>
          </w:tcPr>
          <w:p w14:paraId="7B73D5A1" w14:textId="5CB71B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R4-2117425</w:t>
            </w:r>
          </w:p>
        </w:tc>
        <w:tc>
          <w:tcPr>
            <w:tcW w:w="0" w:type="auto"/>
          </w:tcPr>
          <w:p w14:paraId="25D76D76" w14:textId="77AFCE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clarification of MRTD requirements applicability to multi-TRxP</w:t>
            </w:r>
          </w:p>
        </w:tc>
        <w:tc>
          <w:tcPr>
            <w:tcW w:w="0" w:type="auto"/>
          </w:tcPr>
          <w:p w14:paraId="548F17F7" w14:textId="2E9EFC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973F3E" w14:textId="243FFD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61DF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C91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34F0CB" w14:textId="77777777" w:rsidTr="00AB1096">
        <w:tc>
          <w:tcPr>
            <w:tcW w:w="0" w:type="auto"/>
          </w:tcPr>
          <w:p w14:paraId="254787AC" w14:textId="050661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R4-2117426</w:t>
            </w:r>
          </w:p>
        </w:tc>
        <w:tc>
          <w:tcPr>
            <w:tcW w:w="0" w:type="auto"/>
          </w:tcPr>
          <w:p w14:paraId="442CA28F" w14:textId="60CED0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applicability of MRTD requirements to multi-TRxP - R16</w:t>
            </w:r>
          </w:p>
        </w:tc>
        <w:tc>
          <w:tcPr>
            <w:tcW w:w="0" w:type="auto"/>
          </w:tcPr>
          <w:p w14:paraId="7F650FF4" w14:textId="791685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21F2D5" w14:textId="7003D0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6DC4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824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7E8176" w14:textId="77777777" w:rsidTr="00AB1096">
        <w:tc>
          <w:tcPr>
            <w:tcW w:w="0" w:type="auto"/>
          </w:tcPr>
          <w:p w14:paraId="5D16B1C1" w14:textId="3A3955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R4-2117427</w:t>
            </w:r>
          </w:p>
        </w:tc>
        <w:tc>
          <w:tcPr>
            <w:tcW w:w="0" w:type="auto"/>
          </w:tcPr>
          <w:p w14:paraId="4AAE2C21" w14:textId="44A3FD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applicability of MRTD requirements to multi-TRxP - R17</w:t>
            </w:r>
          </w:p>
        </w:tc>
        <w:tc>
          <w:tcPr>
            <w:tcW w:w="0" w:type="auto"/>
          </w:tcPr>
          <w:p w14:paraId="16DFC0DD" w14:textId="62442B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0F68DB8" w14:textId="6C56D5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DA77E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C9F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671936" w14:textId="77777777" w:rsidTr="00AB1096">
        <w:tc>
          <w:tcPr>
            <w:tcW w:w="0" w:type="auto"/>
          </w:tcPr>
          <w:p w14:paraId="207810B2" w14:textId="6F3EFD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R4-2117428</w:t>
            </w:r>
          </w:p>
        </w:tc>
        <w:tc>
          <w:tcPr>
            <w:tcW w:w="0" w:type="auto"/>
          </w:tcPr>
          <w:p w14:paraId="3925310A" w14:textId="5E9457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Applicability for multi-TRxP test cases-R16</w:t>
            </w:r>
          </w:p>
        </w:tc>
        <w:tc>
          <w:tcPr>
            <w:tcW w:w="0" w:type="auto"/>
          </w:tcPr>
          <w:p w14:paraId="62D72532" w14:textId="7BEB30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2BAE3D3" w14:textId="08B5CB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6C30E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930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BE396E" w14:textId="77777777" w:rsidTr="00AB1096">
        <w:tc>
          <w:tcPr>
            <w:tcW w:w="0" w:type="auto"/>
          </w:tcPr>
          <w:p w14:paraId="2D947969" w14:textId="3CAE03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R4-2117429</w:t>
            </w:r>
          </w:p>
        </w:tc>
        <w:tc>
          <w:tcPr>
            <w:tcW w:w="0" w:type="auto"/>
          </w:tcPr>
          <w:p w14:paraId="34027FAC" w14:textId="7ACA58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Applicability for multi-TRxP test cases-R17</w:t>
            </w:r>
          </w:p>
        </w:tc>
        <w:tc>
          <w:tcPr>
            <w:tcW w:w="0" w:type="auto"/>
          </w:tcPr>
          <w:p w14:paraId="5EE8AABF" w14:textId="3FB941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EB433F" w14:textId="411035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7F83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421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8F8C5E" w14:textId="77777777" w:rsidTr="00AB1096">
        <w:tc>
          <w:tcPr>
            <w:tcW w:w="0" w:type="auto"/>
          </w:tcPr>
          <w:p w14:paraId="0E899653" w14:textId="6608D3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R4-2117430</w:t>
            </w:r>
          </w:p>
        </w:tc>
        <w:tc>
          <w:tcPr>
            <w:tcW w:w="0" w:type="auto"/>
          </w:tcPr>
          <w:p w14:paraId="4F58BA34" w14:textId="7BABAD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demod and CQI reporting requirements with 1024QAM</w:t>
            </w:r>
          </w:p>
        </w:tc>
        <w:tc>
          <w:tcPr>
            <w:tcW w:w="0" w:type="auto"/>
          </w:tcPr>
          <w:p w14:paraId="19EC44BE" w14:textId="0427B0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15FD6D" w14:textId="01A5D4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A7EE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BFB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A8F15D" w14:textId="77777777" w:rsidTr="00AB1096">
        <w:tc>
          <w:tcPr>
            <w:tcW w:w="0" w:type="auto"/>
          </w:tcPr>
          <w:p w14:paraId="5A50B1B4" w14:textId="144048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R4-2117431</w:t>
            </w:r>
          </w:p>
        </w:tc>
        <w:tc>
          <w:tcPr>
            <w:tcW w:w="0" w:type="auto"/>
          </w:tcPr>
          <w:p w14:paraId="64BE3668" w14:textId="011783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Requirements in HST</w:t>
            </w:r>
          </w:p>
        </w:tc>
        <w:tc>
          <w:tcPr>
            <w:tcW w:w="0" w:type="auto"/>
          </w:tcPr>
          <w:p w14:paraId="703A22D3" w14:textId="7E0A07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56D9D7" w14:textId="61DAD5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EFB0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040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0DFB7F" w14:textId="77777777" w:rsidTr="00AB1096">
        <w:tc>
          <w:tcPr>
            <w:tcW w:w="0" w:type="auto"/>
          </w:tcPr>
          <w:p w14:paraId="35B43E35" w14:textId="5D7601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R4-2117432</w:t>
            </w:r>
          </w:p>
        </w:tc>
        <w:tc>
          <w:tcPr>
            <w:tcW w:w="0" w:type="auto"/>
          </w:tcPr>
          <w:p w14:paraId="5EC33AB0" w14:textId="133172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in intercell interference scenarios</w:t>
            </w:r>
          </w:p>
        </w:tc>
        <w:tc>
          <w:tcPr>
            <w:tcW w:w="0" w:type="auto"/>
          </w:tcPr>
          <w:p w14:paraId="02AF5E10" w14:textId="6B06E5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B84369" w14:textId="029597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FEE4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EB6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6820F4" w14:textId="77777777" w:rsidTr="00AB1096">
        <w:tc>
          <w:tcPr>
            <w:tcW w:w="0" w:type="auto"/>
          </w:tcPr>
          <w:p w14:paraId="0C979307" w14:textId="5CC515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R4-2117433</w:t>
            </w:r>
          </w:p>
        </w:tc>
        <w:tc>
          <w:tcPr>
            <w:tcW w:w="0" w:type="auto"/>
          </w:tcPr>
          <w:p w14:paraId="2DF01DF4" w14:textId="0FC80F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 reporting requirements in intercell interference scenarios</w:t>
            </w:r>
          </w:p>
        </w:tc>
        <w:tc>
          <w:tcPr>
            <w:tcW w:w="0" w:type="auto"/>
          </w:tcPr>
          <w:p w14:paraId="6FB9EC22" w14:textId="091A52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AA4D407" w14:textId="51EC04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66FE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161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06D9B1" w14:textId="77777777" w:rsidTr="00AB1096">
        <w:tc>
          <w:tcPr>
            <w:tcW w:w="0" w:type="auto"/>
          </w:tcPr>
          <w:p w14:paraId="5A37075C" w14:textId="66DA16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R4-2117434</w:t>
            </w:r>
          </w:p>
        </w:tc>
        <w:tc>
          <w:tcPr>
            <w:tcW w:w="0" w:type="auto"/>
          </w:tcPr>
          <w:p w14:paraId="0C223A8D" w14:textId="578F6D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in MU-MIMO scenarios</w:t>
            </w:r>
          </w:p>
        </w:tc>
        <w:tc>
          <w:tcPr>
            <w:tcW w:w="0" w:type="auto"/>
          </w:tcPr>
          <w:p w14:paraId="182CFCCE" w14:textId="34609B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EB2C8D" w14:textId="7936B1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18DC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C300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4386C9" w14:textId="77777777" w:rsidTr="00AB1096">
        <w:tc>
          <w:tcPr>
            <w:tcW w:w="0" w:type="auto"/>
          </w:tcPr>
          <w:p w14:paraId="4165E9BD" w14:textId="4596C8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R4-2117435</w:t>
            </w:r>
          </w:p>
        </w:tc>
        <w:tc>
          <w:tcPr>
            <w:tcW w:w="0" w:type="auto"/>
          </w:tcPr>
          <w:p w14:paraId="7DC4D787" w14:textId="449F5D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Interference Modeling for intra-cell inter-user interference</w:t>
            </w:r>
          </w:p>
        </w:tc>
        <w:tc>
          <w:tcPr>
            <w:tcW w:w="0" w:type="auto"/>
          </w:tcPr>
          <w:p w14:paraId="038D52BA" w14:textId="30C7D2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FAB66A3" w14:textId="7CD263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8D56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B694D" w14:textId="2E3D9F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R4-2120710</w:t>
            </w:r>
          </w:p>
        </w:tc>
      </w:tr>
      <w:tr w:rsidR="00AB1096" w14:paraId="638C7287" w14:textId="77777777" w:rsidTr="00AB1096">
        <w:tc>
          <w:tcPr>
            <w:tcW w:w="0" w:type="auto"/>
          </w:tcPr>
          <w:p w14:paraId="20E1C1C4" w14:textId="1E1291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R4-2117436</w:t>
            </w:r>
          </w:p>
        </w:tc>
        <w:tc>
          <w:tcPr>
            <w:tcW w:w="0" w:type="auto"/>
          </w:tcPr>
          <w:p w14:paraId="0FD33022" w14:textId="4957D6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 interference mitigation in NR</w:t>
            </w:r>
          </w:p>
        </w:tc>
        <w:tc>
          <w:tcPr>
            <w:tcW w:w="0" w:type="auto"/>
          </w:tcPr>
          <w:p w14:paraId="33EA371C" w14:textId="49C1F3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B50EDD6" w14:textId="30ACB7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C0FB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249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802DAC" w14:textId="77777777" w:rsidTr="00AB1096">
        <w:tc>
          <w:tcPr>
            <w:tcW w:w="0" w:type="auto"/>
          </w:tcPr>
          <w:p w14:paraId="6B99338D" w14:textId="4C64F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R4-2117437</w:t>
            </w:r>
          </w:p>
        </w:tc>
        <w:tc>
          <w:tcPr>
            <w:tcW w:w="0" w:type="auto"/>
          </w:tcPr>
          <w:p w14:paraId="6F5B8EA6" w14:textId="575946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Assistance for CRS-IM in NR</w:t>
            </w:r>
          </w:p>
        </w:tc>
        <w:tc>
          <w:tcPr>
            <w:tcW w:w="0" w:type="auto"/>
          </w:tcPr>
          <w:p w14:paraId="267C5BD6" w14:textId="17004B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DBD904" w14:textId="016119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131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DFD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1F248E" w14:textId="77777777" w:rsidTr="00AB1096">
        <w:tc>
          <w:tcPr>
            <w:tcW w:w="0" w:type="auto"/>
          </w:tcPr>
          <w:p w14:paraId="3E2F28DD" w14:textId="7DCA12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R4-2117438</w:t>
            </w:r>
          </w:p>
        </w:tc>
        <w:tc>
          <w:tcPr>
            <w:tcW w:w="0" w:type="auto"/>
          </w:tcPr>
          <w:p w14:paraId="323F6F44" w14:textId="4C3AA4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 Unified TCI</w:t>
            </w:r>
          </w:p>
        </w:tc>
        <w:tc>
          <w:tcPr>
            <w:tcW w:w="0" w:type="auto"/>
          </w:tcPr>
          <w:p w14:paraId="469C5A65" w14:textId="00BD0B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744B499" w14:textId="6F68D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13E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B7E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198E57" w14:textId="77777777" w:rsidTr="00AB1096">
        <w:tc>
          <w:tcPr>
            <w:tcW w:w="0" w:type="auto"/>
          </w:tcPr>
          <w:p w14:paraId="0294A6CB" w14:textId="40765B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R4-2117439</w:t>
            </w:r>
          </w:p>
        </w:tc>
        <w:tc>
          <w:tcPr>
            <w:tcW w:w="0" w:type="auto"/>
          </w:tcPr>
          <w:p w14:paraId="1BCF60C9" w14:textId="179A50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 inter-cell beam management</w:t>
            </w:r>
          </w:p>
        </w:tc>
        <w:tc>
          <w:tcPr>
            <w:tcW w:w="0" w:type="auto"/>
          </w:tcPr>
          <w:p w14:paraId="7DC0CAD9" w14:textId="15FEC9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832D0C7" w14:textId="6A7EB9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805C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97E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548867" w14:textId="77777777" w:rsidTr="00AB1096">
        <w:tc>
          <w:tcPr>
            <w:tcW w:w="0" w:type="auto"/>
          </w:tcPr>
          <w:p w14:paraId="4D908C20" w14:textId="6F01A4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R4-2117440</w:t>
            </w:r>
          </w:p>
        </w:tc>
        <w:tc>
          <w:tcPr>
            <w:tcW w:w="0" w:type="auto"/>
          </w:tcPr>
          <w:p w14:paraId="3D5C8549" w14:textId="2D19F8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impact to RRM requirements for FeMIMO</w:t>
            </w:r>
          </w:p>
        </w:tc>
        <w:tc>
          <w:tcPr>
            <w:tcW w:w="0" w:type="auto"/>
          </w:tcPr>
          <w:p w14:paraId="21721D4F" w14:textId="585560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DB26BC" w14:textId="5E51CF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9B5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BC9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A70187" w14:textId="77777777" w:rsidTr="00AB1096">
        <w:tc>
          <w:tcPr>
            <w:tcW w:w="0" w:type="auto"/>
          </w:tcPr>
          <w:p w14:paraId="72A75A8C" w14:textId="24F285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R4-2117441</w:t>
            </w:r>
          </w:p>
        </w:tc>
        <w:tc>
          <w:tcPr>
            <w:tcW w:w="0" w:type="auto"/>
          </w:tcPr>
          <w:p w14:paraId="1949A246" w14:textId="06F31B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clarification for intra-frequency measurement R15</w:t>
            </w:r>
          </w:p>
        </w:tc>
        <w:tc>
          <w:tcPr>
            <w:tcW w:w="0" w:type="auto"/>
          </w:tcPr>
          <w:p w14:paraId="38E3232F" w14:textId="37655C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C98E0C" w14:textId="46A979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5B69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F33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1FC8A9" w14:textId="77777777" w:rsidTr="00AB1096">
        <w:tc>
          <w:tcPr>
            <w:tcW w:w="0" w:type="auto"/>
          </w:tcPr>
          <w:p w14:paraId="3311EB12" w14:textId="1F61C2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R4-2117442</w:t>
            </w:r>
          </w:p>
        </w:tc>
        <w:tc>
          <w:tcPr>
            <w:tcW w:w="0" w:type="auto"/>
          </w:tcPr>
          <w:p w14:paraId="5173E2B0" w14:textId="0480D0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clarification for intra-frequency measurement R16</w:t>
            </w:r>
          </w:p>
        </w:tc>
        <w:tc>
          <w:tcPr>
            <w:tcW w:w="0" w:type="auto"/>
          </w:tcPr>
          <w:p w14:paraId="65CC48E9" w14:textId="5CB957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915FDB7" w14:textId="4D64D4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B344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9E9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1F58C1" w14:textId="77777777" w:rsidTr="00AB1096">
        <w:tc>
          <w:tcPr>
            <w:tcW w:w="0" w:type="auto"/>
          </w:tcPr>
          <w:p w14:paraId="4299A772" w14:textId="379CCB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R4-2117443</w:t>
            </w:r>
          </w:p>
        </w:tc>
        <w:tc>
          <w:tcPr>
            <w:tcW w:w="0" w:type="auto"/>
          </w:tcPr>
          <w:p w14:paraId="1BB9AB6A" w14:textId="154993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clarification for intra-frequency measurement R17</w:t>
            </w:r>
          </w:p>
        </w:tc>
        <w:tc>
          <w:tcPr>
            <w:tcW w:w="0" w:type="auto"/>
          </w:tcPr>
          <w:p w14:paraId="3CF1C3AC" w14:textId="42A3EE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EC5FDF" w14:textId="260AFB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426C5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C0C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FF1566" w14:textId="77777777" w:rsidTr="00AB1096">
        <w:tc>
          <w:tcPr>
            <w:tcW w:w="0" w:type="auto"/>
          </w:tcPr>
          <w:p w14:paraId="19EE0D6C" w14:textId="5AE4C7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R4-2117444</w:t>
            </w:r>
          </w:p>
        </w:tc>
        <w:tc>
          <w:tcPr>
            <w:tcW w:w="0" w:type="auto"/>
          </w:tcPr>
          <w:p w14:paraId="5C85AAB2" w14:textId="15D732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MTTD for inter-band async NR-DC R16</w:t>
            </w:r>
          </w:p>
        </w:tc>
        <w:tc>
          <w:tcPr>
            <w:tcW w:w="0" w:type="auto"/>
          </w:tcPr>
          <w:p w14:paraId="0EF24CED" w14:textId="7BC7C2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07DE6E9" w14:textId="3987E2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101E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6EA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3D19E4" w14:textId="77777777" w:rsidTr="00AB1096">
        <w:tc>
          <w:tcPr>
            <w:tcW w:w="0" w:type="auto"/>
          </w:tcPr>
          <w:p w14:paraId="0A883093" w14:textId="4D16F0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R4-2117445</w:t>
            </w:r>
          </w:p>
        </w:tc>
        <w:tc>
          <w:tcPr>
            <w:tcW w:w="0" w:type="auto"/>
          </w:tcPr>
          <w:p w14:paraId="25BC3E70" w14:textId="04166D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MTTD for inter-band async NR-DC R17</w:t>
            </w:r>
          </w:p>
        </w:tc>
        <w:tc>
          <w:tcPr>
            <w:tcW w:w="0" w:type="auto"/>
          </w:tcPr>
          <w:p w14:paraId="41B409A8" w14:textId="6B7EDD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E34A00" w14:textId="7CF754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9A9E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F6A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5A69DB" w14:textId="77777777" w:rsidTr="00AB1096">
        <w:tc>
          <w:tcPr>
            <w:tcW w:w="0" w:type="auto"/>
          </w:tcPr>
          <w:p w14:paraId="155F45AA" w14:textId="309BB7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R4-2117446</w:t>
            </w:r>
          </w:p>
        </w:tc>
        <w:tc>
          <w:tcPr>
            <w:tcW w:w="0" w:type="auto"/>
          </w:tcPr>
          <w:p w14:paraId="030053F8" w14:textId="60CDF6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3EA1EFF7" w14:textId="586F15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57FAA47" w14:textId="38A469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444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7B2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C2E0DD" w14:textId="77777777" w:rsidTr="00AB1096">
        <w:tc>
          <w:tcPr>
            <w:tcW w:w="0" w:type="auto"/>
          </w:tcPr>
          <w:p w14:paraId="3F546B9A" w14:textId="0C396F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R4-2117447</w:t>
            </w:r>
          </w:p>
        </w:tc>
        <w:tc>
          <w:tcPr>
            <w:tcW w:w="0" w:type="auto"/>
          </w:tcPr>
          <w:p w14:paraId="24B0D82D" w14:textId="12776C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for handover with PSCell</w:t>
            </w:r>
          </w:p>
        </w:tc>
        <w:tc>
          <w:tcPr>
            <w:tcW w:w="0" w:type="auto"/>
          </w:tcPr>
          <w:p w14:paraId="2F61F909" w14:textId="0A9B6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C9B9B12" w14:textId="0786B3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98E2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03D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A0BD2C" w14:textId="77777777" w:rsidTr="00AB1096">
        <w:tc>
          <w:tcPr>
            <w:tcW w:w="0" w:type="auto"/>
          </w:tcPr>
          <w:p w14:paraId="486349E1" w14:textId="3E862F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R4-2117448</w:t>
            </w:r>
          </w:p>
        </w:tc>
        <w:tc>
          <w:tcPr>
            <w:tcW w:w="0" w:type="auto"/>
          </w:tcPr>
          <w:p w14:paraId="24160AF7" w14:textId="3CCDB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0" w:type="auto"/>
          </w:tcPr>
          <w:p w14:paraId="7CAF717B" w14:textId="3C2DC5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1A16E05" w14:textId="43053A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06BD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5A3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80E6B9" w14:textId="77777777" w:rsidTr="00AB1096">
        <w:tc>
          <w:tcPr>
            <w:tcW w:w="0" w:type="auto"/>
          </w:tcPr>
          <w:p w14:paraId="60659301" w14:textId="282044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R4-2117449</w:t>
            </w:r>
          </w:p>
        </w:tc>
        <w:tc>
          <w:tcPr>
            <w:tcW w:w="0" w:type="auto"/>
          </w:tcPr>
          <w:p w14:paraId="33C57AC2" w14:textId="78F8D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 for RedCap</w:t>
            </w:r>
          </w:p>
        </w:tc>
        <w:tc>
          <w:tcPr>
            <w:tcW w:w="0" w:type="auto"/>
          </w:tcPr>
          <w:p w14:paraId="3A0345CF" w14:textId="7E581F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99EE2B" w14:textId="15AECB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52A4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F0F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2343AB" w14:textId="77777777" w:rsidTr="00AB1096">
        <w:tc>
          <w:tcPr>
            <w:tcW w:w="0" w:type="auto"/>
          </w:tcPr>
          <w:p w14:paraId="2A1A50E6" w14:textId="03E7A7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R4-2117450</w:t>
            </w:r>
          </w:p>
        </w:tc>
        <w:tc>
          <w:tcPr>
            <w:tcW w:w="0" w:type="auto"/>
          </w:tcPr>
          <w:p w14:paraId="4E9E4871" w14:textId="691866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signalling characteristics for RedCap</w:t>
            </w:r>
          </w:p>
        </w:tc>
        <w:tc>
          <w:tcPr>
            <w:tcW w:w="0" w:type="auto"/>
          </w:tcPr>
          <w:p w14:paraId="294DFC6E" w14:textId="681952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D9D896" w14:textId="2E75E0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56B7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94F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5A7DDA" w14:textId="77777777" w:rsidTr="00AB1096">
        <w:tc>
          <w:tcPr>
            <w:tcW w:w="0" w:type="auto"/>
          </w:tcPr>
          <w:p w14:paraId="153DC6B9" w14:textId="759AFC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R4-2117451</w:t>
            </w:r>
          </w:p>
        </w:tc>
        <w:tc>
          <w:tcPr>
            <w:tcW w:w="0" w:type="auto"/>
          </w:tcPr>
          <w:p w14:paraId="7DFD65FE" w14:textId="55C708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cell identification and measurement for RedCap</w:t>
            </w:r>
          </w:p>
        </w:tc>
        <w:tc>
          <w:tcPr>
            <w:tcW w:w="0" w:type="auto"/>
          </w:tcPr>
          <w:p w14:paraId="7D3EC9B7" w14:textId="4FA2DA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CD68D7" w14:textId="35A68F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BE7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013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319725" w14:textId="77777777" w:rsidTr="00AB1096">
        <w:tc>
          <w:tcPr>
            <w:tcW w:w="0" w:type="auto"/>
          </w:tcPr>
          <w:p w14:paraId="67EB8026" w14:textId="768044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R4-2117452</w:t>
            </w:r>
          </w:p>
        </w:tc>
        <w:tc>
          <w:tcPr>
            <w:tcW w:w="0" w:type="auto"/>
          </w:tcPr>
          <w:p w14:paraId="50A01024" w14:textId="31D594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with eDRX for RedCap</w:t>
            </w:r>
          </w:p>
        </w:tc>
        <w:tc>
          <w:tcPr>
            <w:tcW w:w="0" w:type="auto"/>
          </w:tcPr>
          <w:p w14:paraId="279802DB" w14:textId="69A82B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B253DE" w14:textId="7388E8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4829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7FAD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639B21" w14:textId="77777777" w:rsidTr="00AB1096">
        <w:tc>
          <w:tcPr>
            <w:tcW w:w="0" w:type="auto"/>
          </w:tcPr>
          <w:p w14:paraId="010A6DA2" w14:textId="0C4315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R4-2117453</w:t>
            </w:r>
          </w:p>
        </w:tc>
        <w:tc>
          <w:tcPr>
            <w:tcW w:w="0" w:type="auto"/>
          </w:tcPr>
          <w:p w14:paraId="081CA251" w14:textId="049FE0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relaxation requirement for RedCap</w:t>
            </w:r>
          </w:p>
        </w:tc>
        <w:tc>
          <w:tcPr>
            <w:tcW w:w="0" w:type="auto"/>
          </w:tcPr>
          <w:p w14:paraId="4D8BB553" w14:textId="046614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3B80377" w14:textId="5B1FDE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69A0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192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F46A82" w14:textId="77777777" w:rsidTr="00AB1096">
        <w:tc>
          <w:tcPr>
            <w:tcW w:w="0" w:type="auto"/>
          </w:tcPr>
          <w:p w14:paraId="3D4F8CA4" w14:textId="25A6F9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R4-2117454</w:t>
            </w:r>
          </w:p>
        </w:tc>
        <w:tc>
          <w:tcPr>
            <w:tcW w:w="0" w:type="auto"/>
          </w:tcPr>
          <w:p w14:paraId="2FD3350A" w14:textId="11C57D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for NR NTN</w:t>
            </w:r>
          </w:p>
        </w:tc>
        <w:tc>
          <w:tcPr>
            <w:tcW w:w="0" w:type="auto"/>
          </w:tcPr>
          <w:p w14:paraId="54A682B8" w14:textId="605FEF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F1AEA1" w14:textId="5B76DE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C50B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877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68C653" w14:textId="77777777" w:rsidTr="00AB1096">
        <w:tc>
          <w:tcPr>
            <w:tcW w:w="0" w:type="auto"/>
          </w:tcPr>
          <w:p w14:paraId="71C238B1" w14:textId="778D37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R4-2117455</w:t>
            </w:r>
          </w:p>
        </w:tc>
        <w:tc>
          <w:tcPr>
            <w:tcW w:w="0" w:type="auto"/>
          </w:tcPr>
          <w:p w14:paraId="4305CFAB" w14:textId="7F8A3E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0" w:type="auto"/>
          </w:tcPr>
          <w:p w14:paraId="50FCA637" w14:textId="75877C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8176AF" w14:textId="69C331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B2BD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2A9A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430BDE" w14:textId="77777777" w:rsidTr="00AB1096">
        <w:tc>
          <w:tcPr>
            <w:tcW w:w="0" w:type="auto"/>
          </w:tcPr>
          <w:p w14:paraId="6B0E19C2" w14:textId="332B43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R4-2117456</w:t>
            </w:r>
          </w:p>
        </w:tc>
        <w:tc>
          <w:tcPr>
            <w:tcW w:w="0" w:type="auto"/>
          </w:tcPr>
          <w:p w14:paraId="16FF04EA" w14:textId="1DC874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requirements for NTN</w:t>
            </w:r>
          </w:p>
        </w:tc>
        <w:tc>
          <w:tcPr>
            <w:tcW w:w="0" w:type="auto"/>
          </w:tcPr>
          <w:p w14:paraId="506C4BF7" w14:textId="2E3073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5AB1D18" w14:textId="13C521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7FD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0AA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E3F940" w14:textId="77777777" w:rsidTr="00AB1096">
        <w:tc>
          <w:tcPr>
            <w:tcW w:w="0" w:type="auto"/>
          </w:tcPr>
          <w:p w14:paraId="7C37530F" w14:textId="02DDF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R4-2117457</w:t>
            </w:r>
          </w:p>
        </w:tc>
        <w:tc>
          <w:tcPr>
            <w:tcW w:w="0" w:type="auto"/>
          </w:tcPr>
          <w:p w14:paraId="717A5B7C" w14:textId="198B27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paper for R18 RRM enhancement</w:t>
            </w:r>
          </w:p>
        </w:tc>
        <w:tc>
          <w:tcPr>
            <w:tcW w:w="0" w:type="auto"/>
          </w:tcPr>
          <w:p w14:paraId="7E1499C1" w14:textId="0A6783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75B8F19" w14:textId="4031CC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8DBA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3DE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24AC67" w14:textId="77777777" w:rsidTr="00AB1096">
        <w:tc>
          <w:tcPr>
            <w:tcW w:w="0" w:type="auto"/>
          </w:tcPr>
          <w:p w14:paraId="141A4CB4" w14:textId="2CF6B7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R4-2117458</w:t>
            </w:r>
          </w:p>
        </w:tc>
        <w:tc>
          <w:tcPr>
            <w:tcW w:w="0" w:type="auto"/>
          </w:tcPr>
          <w:p w14:paraId="4FFD62F1" w14:textId="0FF1FE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Pre-MG pattern</w:t>
            </w:r>
          </w:p>
        </w:tc>
        <w:tc>
          <w:tcPr>
            <w:tcW w:w="0" w:type="auto"/>
          </w:tcPr>
          <w:p w14:paraId="46C9A851" w14:textId="51AC49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14B136D" w14:textId="598BF1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351A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710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A5C1EF" w14:textId="77777777" w:rsidTr="00AB1096">
        <w:tc>
          <w:tcPr>
            <w:tcW w:w="0" w:type="auto"/>
          </w:tcPr>
          <w:p w14:paraId="20F9EACC" w14:textId="640D9E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R4-2117459</w:t>
            </w:r>
          </w:p>
        </w:tc>
        <w:tc>
          <w:tcPr>
            <w:tcW w:w="0" w:type="auto"/>
          </w:tcPr>
          <w:p w14:paraId="2EB15D77" w14:textId="797EDD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</w:t>
            </w:r>
          </w:p>
        </w:tc>
        <w:tc>
          <w:tcPr>
            <w:tcW w:w="0" w:type="auto"/>
          </w:tcPr>
          <w:p w14:paraId="655B7166" w14:textId="13107F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01A47BA" w14:textId="7B000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3E4C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2C1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467AAF" w14:textId="77777777" w:rsidTr="00AB1096">
        <w:tc>
          <w:tcPr>
            <w:tcW w:w="0" w:type="auto"/>
          </w:tcPr>
          <w:p w14:paraId="405EB8FD" w14:textId="5FDD5D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R4-2117460</w:t>
            </w:r>
          </w:p>
        </w:tc>
        <w:tc>
          <w:tcPr>
            <w:tcW w:w="0" w:type="auto"/>
          </w:tcPr>
          <w:p w14:paraId="0CEB8BCB" w14:textId="4A4953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0" w:type="auto"/>
          </w:tcPr>
          <w:p w14:paraId="435EA1F8" w14:textId="7A1685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0787BEA" w14:textId="4D0240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368B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8584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15268A" w14:textId="77777777" w:rsidTr="00AB1096">
        <w:tc>
          <w:tcPr>
            <w:tcW w:w="0" w:type="auto"/>
          </w:tcPr>
          <w:p w14:paraId="4E76A9C9" w14:textId="397440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R4-2117461</w:t>
            </w:r>
          </w:p>
        </w:tc>
        <w:tc>
          <w:tcPr>
            <w:tcW w:w="0" w:type="auto"/>
          </w:tcPr>
          <w:p w14:paraId="395C6461" w14:textId="3BCE88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intra-frequency measurement</w:t>
            </w:r>
          </w:p>
        </w:tc>
        <w:tc>
          <w:tcPr>
            <w:tcW w:w="0" w:type="auto"/>
          </w:tcPr>
          <w:p w14:paraId="2883A758" w14:textId="7D6184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B7A718" w14:textId="211946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9232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9A4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09AD7E" w14:textId="77777777" w:rsidTr="00AB1096">
        <w:tc>
          <w:tcPr>
            <w:tcW w:w="0" w:type="auto"/>
          </w:tcPr>
          <w:p w14:paraId="51847C55" w14:textId="7E5179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R4-2117462</w:t>
            </w:r>
          </w:p>
        </w:tc>
        <w:tc>
          <w:tcPr>
            <w:tcW w:w="0" w:type="auto"/>
          </w:tcPr>
          <w:p w14:paraId="62A2A903" w14:textId="16A30C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inter-frequency measurement</w:t>
            </w:r>
          </w:p>
        </w:tc>
        <w:tc>
          <w:tcPr>
            <w:tcW w:w="0" w:type="auto"/>
          </w:tcPr>
          <w:p w14:paraId="153AB3A8" w14:textId="0811C1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0AE629" w14:textId="2C2C20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2C7A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9D9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59DE1F" w14:textId="77777777" w:rsidTr="00AB1096">
        <w:tc>
          <w:tcPr>
            <w:tcW w:w="0" w:type="auto"/>
          </w:tcPr>
          <w:p w14:paraId="08F905FD" w14:textId="21AB28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R4-2117463</w:t>
            </w:r>
          </w:p>
        </w:tc>
        <w:tc>
          <w:tcPr>
            <w:tcW w:w="0" w:type="auto"/>
          </w:tcPr>
          <w:p w14:paraId="546762EC" w14:textId="3E2E2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R17 FR1 HST</w:t>
            </w:r>
          </w:p>
        </w:tc>
        <w:tc>
          <w:tcPr>
            <w:tcW w:w="0" w:type="auto"/>
          </w:tcPr>
          <w:p w14:paraId="1D4AD16D" w14:textId="0AFF6B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510655" w14:textId="03DBCD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CCC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E8B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E77C9C" w14:textId="77777777" w:rsidTr="00AB1096">
        <w:tc>
          <w:tcPr>
            <w:tcW w:w="0" w:type="auto"/>
          </w:tcPr>
          <w:p w14:paraId="5D8318BF" w14:textId="5FA424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R4-2117464</w:t>
            </w:r>
          </w:p>
        </w:tc>
        <w:tc>
          <w:tcPr>
            <w:tcW w:w="0" w:type="auto"/>
          </w:tcPr>
          <w:p w14:paraId="095932CE" w14:textId="37079C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efficient activation/de-activation mechanism for SCells</w:t>
            </w:r>
          </w:p>
        </w:tc>
        <w:tc>
          <w:tcPr>
            <w:tcW w:w="0" w:type="auto"/>
          </w:tcPr>
          <w:p w14:paraId="3DFEAD07" w14:textId="3A155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E40B51D" w14:textId="6051D6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7115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57F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7D4EFF" w14:textId="77777777" w:rsidTr="00AB1096">
        <w:tc>
          <w:tcPr>
            <w:tcW w:w="0" w:type="auto"/>
          </w:tcPr>
          <w:p w14:paraId="1876A0BF" w14:textId="134C88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R4-2117465</w:t>
            </w:r>
          </w:p>
        </w:tc>
        <w:tc>
          <w:tcPr>
            <w:tcW w:w="0" w:type="auto"/>
          </w:tcPr>
          <w:p w14:paraId="1A016F58" w14:textId="7A200D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efficient activation/de-activation mechanism for one SCG</w:t>
            </w:r>
          </w:p>
        </w:tc>
        <w:tc>
          <w:tcPr>
            <w:tcW w:w="0" w:type="auto"/>
          </w:tcPr>
          <w:p w14:paraId="44194009" w14:textId="3AA548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7BA7489" w14:textId="71EB18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1568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275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6BC0EE" w14:textId="77777777" w:rsidTr="00AB1096">
        <w:tc>
          <w:tcPr>
            <w:tcW w:w="0" w:type="auto"/>
          </w:tcPr>
          <w:p w14:paraId="17BED87C" w14:textId="59D567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R4-2117466</w:t>
            </w:r>
          </w:p>
        </w:tc>
        <w:tc>
          <w:tcPr>
            <w:tcW w:w="0" w:type="auto"/>
          </w:tcPr>
          <w:p w14:paraId="0F83D8A7" w14:textId="6ADFD3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conditional PSCell change and addition</w:t>
            </w:r>
          </w:p>
        </w:tc>
        <w:tc>
          <w:tcPr>
            <w:tcW w:w="0" w:type="auto"/>
          </w:tcPr>
          <w:p w14:paraId="501B3CB5" w14:textId="27C9D3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FF4D4E1" w14:textId="04C281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978F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694A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681DE5" w14:textId="77777777" w:rsidTr="00AB1096">
        <w:tc>
          <w:tcPr>
            <w:tcW w:w="0" w:type="auto"/>
          </w:tcPr>
          <w:p w14:paraId="72FC48A1" w14:textId="624F86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R4-2117467</w:t>
            </w:r>
          </w:p>
        </w:tc>
        <w:tc>
          <w:tcPr>
            <w:tcW w:w="0" w:type="auto"/>
          </w:tcPr>
          <w:p w14:paraId="537B313D" w14:textId="1FFAD6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RAN2 LS (R2-2108861) on gap handling for MUSIM</w:t>
            </w:r>
          </w:p>
        </w:tc>
        <w:tc>
          <w:tcPr>
            <w:tcW w:w="0" w:type="auto"/>
          </w:tcPr>
          <w:p w14:paraId="381CC89A" w14:textId="74FC36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4894CF" w14:textId="0AD1B5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81B3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B2C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BA7B1B" w14:textId="77777777" w:rsidTr="00AB1096">
        <w:tc>
          <w:tcPr>
            <w:tcW w:w="0" w:type="auto"/>
          </w:tcPr>
          <w:p w14:paraId="67808594" w14:textId="6D119B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R4-2117468</w:t>
            </w:r>
          </w:p>
        </w:tc>
        <w:tc>
          <w:tcPr>
            <w:tcW w:w="0" w:type="auto"/>
          </w:tcPr>
          <w:p w14:paraId="489175C0" w14:textId="57860A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n74 AMPR and Coexistence</w:t>
            </w:r>
          </w:p>
        </w:tc>
        <w:tc>
          <w:tcPr>
            <w:tcW w:w="0" w:type="auto"/>
          </w:tcPr>
          <w:p w14:paraId="0F5F31AD" w14:textId="4C4275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201750A" w14:textId="2C9C35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F3ED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B44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AF1872" w14:textId="77777777" w:rsidTr="00AB1096">
        <w:tc>
          <w:tcPr>
            <w:tcW w:w="0" w:type="auto"/>
          </w:tcPr>
          <w:p w14:paraId="4A620D04" w14:textId="5D49AA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R4-2117469</w:t>
            </w:r>
          </w:p>
        </w:tc>
        <w:tc>
          <w:tcPr>
            <w:tcW w:w="0" w:type="auto"/>
          </w:tcPr>
          <w:p w14:paraId="2E9A3B81" w14:textId="6E2F13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MRTD impacted requirements with CBM</w:t>
            </w:r>
          </w:p>
        </w:tc>
        <w:tc>
          <w:tcPr>
            <w:tcW w:w="0" w:type="auto"/>
          </w:tcPr>
          <w:p w14:paraId="6DE990AA" w14:textId="1F1D20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5FAA91" w14:textId="3B76A1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F4A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F6C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3E56F5" w14:textId="77777777" w:rsidTr="00AB1096">
        <w:tc>
          <w:tcPr>
            <w:tcW w:w="0" w:type="auto"/>
          </w:tcPr>
          <w:p w14:paraId="6626FAB7" w14:textId="639AC0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R4-2117470</w:t>
            </w:r>
          </w:p>
        </w:tc>
        <w:tc>
          <w:tcPr>
            <w:tcW w:w="0" w:type="auto"/>
          </w:tcPr>
          <w:p w14:paraId="006D3EC3" w14:textId="42DBDE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Revision of TR 38.852  Introduction of 1900MHz NR band for  Europe for Rail Mobile Radio (RMR) version 0.1.0 </w:t>
            </w:r>
          </w:p>
        </w:tc>
        <w:tc>
          <w:tcPr>
            <w:tcW w:w="0" w:type="auto"/>
          </w:tcPr>
          <w:p w14:paraId="7A0D711D" w14:textId="07FBD5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70B9612A" w14:textId="63307F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D188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868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F568BF" w14:textId="77777777" w:rsidTr="00AB1096">
        <w:tc>
          <w:tcPr>
            <w:tcW w:w="0" w:type="auto"/>
          </w:tcPr>
          <w:p w14:paraId="3B2FD45B" w14:textId="4CC059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R4-2117471</w:t>
            </w:r>
          </w:p>
        </w:tc>
        <w:tc>
          <w:tcPr>
            <w:tcW w:w="0" w:type="auto"/>
          </w:tcPr>
          <w:p w14:paraId="34F28DDC" w14:textId="0A3395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Receiver performance for pi/2 BPSK with spectral shaping</w:t>
            </w:r>
          </w:p>
        </w:tc>
        <w:tc>
          <w:tcPr>
            <w:tcW w:w="0" w:type="auto"/>
          </w:tcPr>
          <w:p w14:paraId="583912DA" w14:textId="780D30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951E8C" w14:textId="2CFB03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C1A3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D9F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0931D4" w14:textId="77777777" w:rsidTr="00AB1096">
        <w:tc>
          <w:tcPr>
            <w:tcW w:w="0" w:type="auto"/>
          </w:tcPr>
          <w:p w14:paraId="76B626C3" w14:textId="55C946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R4-2117472</w:t>
            </w:r>
          </w:p>
        </w:tc>
        <w:tc>
          <w:tcPr>
            <w:tcW w:w="0" w:type="auto"/>
          </w:tcPr>
          <w:p w14:paraId="44F9F536" w14:textId="25A122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Shaping filter characteristics including transmitter and link performance</w:t>
            </w:r>
          </w:p>
        </w:tc>
        <w:tc>
          <w:tcPr>
            <w:tcW w:w="0" w:type="auto"/>
          </w:tcPr>
          <w:p w14:paraId="4440E186" w14:textId="31BF83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18A168" w14:textId="1B2019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F4D0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D92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454BF6" w14:textId="77777777" w:rsidTr="00AB1096">
        <w:tc>
          <w:tcPr>
            <w:tcW w:w="0" w:type="auto"/>
          </w:tcPr>
          <w:p w14:paraId="722B8B00" w14:textId="587FC8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R4-2117473</w:t>
            </w:r>
          </w:p>
        </w:tc>
        <w:tc>
          <w:tcPr>
            <w:tcW w:w="0" w:type="auto"/>
          </w:tcPr>
          <w:p w14:paraId="0B80686D" w14:textId="393310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Transmitter performance for pi/2 BPSK with spectral shaping</w:t>
            </w:r>
          </w:p>
        </w:tc>
        <w:tc>
          <w:tcPr>
            <w:tcW w:w="0" w:type="auto"/>
          </w:tcPr>
          <w:p w14:paraId="5832E6F4" w14:textId="77016E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D2F1D0" w14:textId="0CF966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383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6A4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AAF800" w14:textId="77777777" w:rsidTr="00AB1096">
        <w:tc>
          <w:tcPr>
            <w:tcW w:w="0" w:type="auto"/>
          </w:tcPr>
          <w:p w14:paraId="4F6F14D6" w14:textId="4CF8E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R4-2117474</w:t>
            </w:r>
          </w:p>
        </w:tc>
        <w:tc>
          <w:tcPr>
            <w:tcW w:w="0" w:type="auto"/>
          </w:tcPr>
          <w:p w14:paraId="737F2756" w14:textId="03C4A9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Identify potential changes for RAN4 requirements</w:t>
            </w:r>
          </w:p>
        </w:tc>
        <w:tc>
          <w:tcPr>
            <w:tcW w:w="0" w:type="auto"/>
          </w:tcPr>
          <w:p w14:paraId="70150706" w14:textId="2AA399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BB69E3" w14:textId="6141CF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DA1B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56F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3C3BB8" w14:textId="77777777" w:rsidTr="00AB1096">
        <w:tc>
          <w:tcPr>
            <w:tcW w:w="0" w:type="auto"/>
          </w:tcPr>
          <w:p w14:paraId="78138022" w14:textId="50CBF9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R4-2117475</w:t>
            </w:r>
          </w:p>
        </w:tc>
        <w:tc>
          <w:tcPr>
            <w:tcW w:w="0" w:type="auto"/>
          </w:tcPr>
          <w:p w14:paraId="1F278EBE" w14:textId="3C3E06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definition of downlink reception in RAN1 LS</w:t>
            </w:r>
          </w:p>
        </w:tc>
        <w:tc>
          <w:tcPr>
            <w:tcW w:w="0" w:type="auto"/>
          </w:tcPr>
          <w:p w14:paraId="4B9BC233" w14:textId="3283AD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75FAB1" w14:textId="00B553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1F1B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AC7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0D1472" w14:textId="77777777" w:rsidTr="00AB1096">
        <w:tc>
          <w:tcPr>
            <w:tcW w:w="0" w:type="auto"/>
          </w:tcPr>
          <w:p w14:paraId="7E5CF07E" w14:textId="18D62D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R4-2117476</w:t>
            </w:r>
          </w:p>
        </w:tc>
        <w:tc>
          <w:tcPr>
            <w:tcW w:w="0" w:type="auto"/>
          </w:tcPr>
          <w:p w14:paraId="4E831246" w14:textId="6B9040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non-scheduled gap</w:t>
            </w:r>
          </w:p>
        </w:tc>
        <w:tc>
          <w:tcPr>
            <w:tcW w:w="0" w:type="auto"/>
          </w:tcPr>
          <w:p w14:paraId="1560F50D" w14:textId="181146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A5C399" w14:textId="69D4A3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4D90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13F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3CA0C7" w14:textId="77777777" w:rsidTr="00AB1096">
        <w:tc>
          <w:tcPr>
            <w:tcW w:w="0" w:type="auto"/>
          </w:tcPr>
          <w:p w14:paraId="5D7DD9FF" w14:textId="42F0D0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R4-2117477</w:t>
            </w:r>
          </w:p>
        </w:tc>
        <w:tc>
          <w:tcPr>
            <w:tcW w:w="0" w:type="auto"/>
          </w:tcPr>
          <w:p w14:paraId="4021040C" w14:textId="2B6F3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maximum duration for joint channel estimation</w:t>
            </w:r>
          </w:p>
        </w:tc>
        <w:tc>
          <w:tcPr>
            <w:tcW w:w="0" w:type="auto"/>
          </w:tcPr>
          <w:p w14:paraId="4DA5163A" w14:textId="65D243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528F0D" w14:textId="4E7AB3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46D9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AFB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AF0807" w14:textId="77777777" w:rsidTr="00AB1096">
        <w:tc>
          <w:tcPr>
            <w:tcW w:w="0" w:type="auto"/>
          </w:tcPr>
          <w:p w14:paraId="06BFC4D8" w14:textId="66D3C8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R4-2117478</w:t>
            </w:r>
          </w:p>
        </w:tc>
        <w:tc>
          <w:tcPr>
            <w:tcW w:w="0" w:type="auto"/>
          </w:tcPr>
          <w:p w14:paraId="05EF4B91" w14:textId="65BE41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autonomous timing advance (TA) adjustment</w:t>
            </w:r>
          </w:p>
        </w:tc>
        <w:tc>
          <w:tcPr>
            <w:tcW w:w="0" w:type="auto"/>
          </w:tcPr>
          <w:p w14:paraId="4832BCE3" w14:textId="4EE344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8527AE" w14:textId="7FC613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028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FDF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91A9DC" w14:textId="77777777" w:rsidTr="00AB1096">
        <w:tc>
          <w:tcPr>
            <w:tcW w:w="0" w:type="auto"/>
          </w:tcPr>
          <w:p w14:paraId="1FAEA71F" w14:textId="272E0E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R4-2117479</w:t>
            </w:r>
          </w:p>
        </w:tc>
        <w:tc>
          <w:tcPr>
            <w:tcW w:w="0" w:type="auto"/>
          </w:tcPr>
          <w:p w14:paraId="0A4E0FBB" w14:textId="2CF8AD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UE Tx requirements for FR1</w:t>
            </w:r>
          </w:p>
        </w:tc>
        <w:tc>
          <w:tcPr>
            <w:tcW w:w="0" w:type="auto"/>
          </w:tcPr>
          <w:p w14:paraId="6FBE3224" w14:textId="5B27A1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966FEC" w14:textId="1A6659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5095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369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0C4350" w14:textId="77777777" w:rsidTr="00AB1096">
        <w:tc>
          <w:tcPr>
            <w:tcW w:w="0" w:type="auto"/>
          </w:tcPr>
          <w:p w14:paraId="703F3089" w14:textId="397F32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R4-2117480</w:t>
            </w:r>
          </w:p>
        </w:tc>
        <w:tc>
          <w:tcPr>
            <w:tcW w:w="0" w:type="auto"/>
          </w:tcPr>
          <w:p w14:paraId="4335E71D" w14:textId="5FC5E0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UE Rx requirements for FR1</w:t>
            </w:r>
          </w:p>
        </w:tc>
        <w:tc>
          <w:tcPr>
            <w:tcW w:w="0" w:type="auto"/>
          </w:tcPr>
          <w:p w14:paraId="05F01A62" w14:textId="454031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30C2B8" w14:textId="4AB255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AAF1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0446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CB859D" w14:textId="77777777" w:rsidTr="00AB1096">
        <w:tc>
          <w:tcPr>
            <w:tcW w:w="0" w:type="auto"/>
          </w:tcPr>
          <w:p w14:paraId="322A4AF9" w14:textId="20D19C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R4-2117481</w:t>
            </w:r>
          </w:p>
        </w:tc>
        <w:tc>
          <w:tcPr>
            <w:tcW w:w="0" w:type="auto"/>
          </w:tcPr>
          <w:p w14:paraId="1B8AEDBA" w14:textId="246E74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UE Tx requirements for FR2</w:t>
            </w:r>
          </w:p>
        </w:tc>
        <w:tc>
          <w:tcPr>
            <w:tcW w:w="0" w:type="auto"/>
          </w:tcPr>
          <w:p w14:paraId="3BCEC60C" w14:textId="3C87B2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908D29" w14:textId="3CE76B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406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4AE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220DF4" w14:textId="77777777" w:rsidTr="00AB1096">
        <w:tc>
          <w:tcPr>
            <w:tcW w:w="0" w:type="auto"/>
          </w:tcPr>
          <w:p w14:paraId="7752D46C" w14:textId="397E2B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R4-2117482</w:t>
            </w:r>
          </w:p>
        </w:tc>
        <w:tc>
          <w:tcPr>
            <w:tcW w:w="0" w:type="auto"/>
          </w:tcPr>
          <w:p w14:paraId="3FAC2D85" w14:textId="3865E8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UE Rx requirements for FR2</w:t>
            </w:r>
          </w:p>
        </w:tc>
        <w:tc>
          <w:tcPr>
            <w:tcW w:w="0" w:type="auto"/>
          </w:tcPr>
          <w:p w14:paraId="4B5B0B93" w14:textId="38A38B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D7F272" w14:textId="75201B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7CFC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9E7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8DE3FF" w14:textId="77777777" w:rsidTr="00AB1096">
        <w:tc>
          <w:tcPr>
            <w:tcW w:w="0" w:type="auto"/>
          </w:tcPr>
          <w:p w14:paraId="2093A440" w14:textId="447064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R4-2117483</w:t>
            </w:r>
          </w:p>
        </w:tc>
        <w:tc>
          <w:tcPr>
            <w:tcW w:w="0" w:type="auto"/>
          </w:tcPr>
          <w:p w14:paraId="5B10FBB9" w14:textId="26C321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related to RedCap UE RF aspects</w:t>
            </w:r>
          </w:p>
        </w:tc>
        <w:tc>
          <w:tcPr>
            <w:tcW w:w="0" w:type="auto"/>
          </w:tcPr>
          <w:p w14:paraId="3595C532" w14:textId="26F395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BAD299" w14:textId="69A9F1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2E23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1C8E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6BEB40" w14:textId="77777777" w:rsidTr="00AB1096">
        <w:tc>
          <w:tcPr>
            <w:tcW w:w="0" w:type="auto"/>
          </w:tcPr>
          <w:p w14:paraId="225DAC00" w14:textId="402CE7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R4-2117484</w:t>
            </w:r>
          </w:p>
        </w:tc>
        <w:tc>
          <w:tcPr>
            <w:tcW w:w="0" w:type="auto"/>
          </w:tcPr>
          <w:p w14:paraId="7E9C31CC" w14:textId="15B2EB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R16 MRTD requirement for Multi-TRxP Scenario</w:t>
            </w:r>
          </w:p>
        </w:tc>
        <w:tc>
          <w:tcPr>
            <w:tcW w:w="0" w:type="auto"/>
          </w:tcPr>
          <w:p w14:paraId="492F48FC" w14:textId="0C1224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60FB859" w14:textId="2EFD62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200F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F1A5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9F9904" w14:textId="77777777" w:rsidTr="00AB1096">
        <w:tc>
          <w:tcPr>
            <w:tcW w:w="0" w:type="auto"/>
          </w:tcPr>
          <w:p w14:paraId="2F60412D" w14:textId="0ABE16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R4-2117485</w:t>
            </w:r>
          </w:p>
        </w:tc>
        <w:tc>
          <w:tcPr>
            <w:tcW w:w="0" w:type="auto"/>
          </w:tcPr>
          <w:p w14:paraId="1AB12408" w14:textId="396A7E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Revision on R16 MRTD Requirement for Multi-TRxP Scenario</w:t>
            </w:r>
          </w:p>
        </w:tc>
        <w:tc>
          <w:tcPr>
            <w:tcW w:w="0" w:type="auto"/>
          </w:tcPr>
          <w:p w14:paraId="18C001BA" w14:textId="458CC8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90F069A" w14:textId="44ED92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07D07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663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339BBC" w14:textId="77777777" w:rsidTr="00AB1096">
        <w:tc>
          <w:tcPr>
            <w:tcW w:w="0" w:type="auto"/>
          </w:tcPr>
          <w:p w14:paraId="527DE6BF" w14:textId="3CEA3A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R4-2117486</w:t>
            </w:r>
          </w:p>
        </w:tc>
        <w:tc>
          <w:tcPr>
            <w:tcW w:w="0" w:type="auto"/>
          </w:tcPr>
          <w:p w14:paraId="430A0D85" w14:textId="00C340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Revision on R16 MRTD Requirement for Multi-TRxP Scenario (Rel-17)</w:t>
            </w:r>
          </w:p>
        </w:tc>
        <w:tc>
          <w:tcPr>
            <w:tcW w:w="0" w:type="auto"/>
          </w:tcPr>
          <w:p w14:paraId="73B582E0" w14:textId="5D7DE9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56ACA3B" w14:textId="428024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DD00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7615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3AECA7" w14:textId="77777777" w:rsidTr="00AB1096">
        <w:tc>
          <w:tcPr>
            <w:tcW w:w="0" w:type="auto"/>
          </w:tcPr>
          <w:p w14:paraId="4E1109CD" w14:textId="4E95A1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R4-2117487</w:t>
            </w:r>
          </w:p>
        </w:tc>
        <w:tc>
          <w:tcPr>
            <w:tcW w:w="0" w:type="auto"/>
          </w:tcPr>
          <w:p w14:paraId="7EB1E073" w14:textId="5D70EF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Method for PL-RS Activation Delay</w:t>
            </w:r>
          </w:p>
        </w:tc>
        <w:tc>
          <w:tcPr>
            <w:tcW w:w="0" w:type="auto"/>
          </w:tcPr>
          <w:p w14:paraId="08FC99F6" w14:textId="50A710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DAB2159" w14:textId="3441D2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2B28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CCEA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35AD19" w14:textId="77777777" w:rsidTr="00AB1096">
        <w:tc>
          <w:tcPr>
            <w:tcW w:w="0" w:type="auto"/>
          </w:tcPr>
          <w:p w14:paraId="210CB714" w14:textId="653E64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R4-2117488</w:t>
            </w:r>
          </w:p>
        </w:tc>
        <w:tc>
          <w:tcPr>
            <w:tcW w:w="0" w:type="auto"/>
          </w:tcPr>
          <w:p w14:paraId="7FD82FFC" w14:textId="259FD3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Revision of TR 38.853  Introduction of 900MHz NR band for  Europe for Rail Mobile Radio (RMR) version 0.1.0 </w:t>
            </w:r>
          </w:p>
        </w:tc>
        <w:tc>
          <w:tcPr>
            <w:tcW w:w="0" w:type="auto"/>
          </w:tcPr>
          <w:p w14:paraId="23B5DFD1" w14:textId="7F88C6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135825C7" w14:textId="3D4170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ADF6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255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B9C202" w14:textId="77777777" w:rsidTr="00AB1096">
        <w:tc>
          <w:tcPr>
            <w:tcW w:w="0" w:type="auto"/>
          </w:tcPr>
          <w:p w14:paraId="73203FBD" w14:textId="1E5486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R4-2117489</w:t>
            </w:r>
          </w:p>
        </w:tc>
        <w:tc>
          <w:tcPr>
            <w:tcW w:w="0" w:type="auto"/>
          </w:tcPr>
          <w:p w14:paraId="373A2AA0" w14:textId="2BBB39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NR positioning core requirements</w:t>
            </w:r>
          </w:p>
        </w:tc>
        <w:tc>
          <w:tcPr>
            <w:tcW w:w="0" w:type="auto"/>
          </w:tcPr>
          <w:p w14:paraId="4D82046E" w14:textId="488F23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FF0D4AB" w14:textId="3657F0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1B5C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451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914B4E" w14:textId="77777777" w:rsidTr="00AB1096">
        <w:tc>
          <w:tcPr>
            <w:tcW w:w="0" w:type="auto"/>
          </w:tcPr>
          <w:p w14:paraId="7C41242D" w14:textId="7B02C9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R4-2117490</w:t>
            </w:r>
          </w:p>
        </w:tc>
        <w:tc>
          <w:tcPr>
            <w:tcW w:w="0" w:type="auto"/>
          </w:tcPr>
          <w:p w14:paraId="6A15C237" w14:textId="34EF74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measurement accuracy requirements for NR positioning</w:t>
            </w:r>
          </w:p>
        </w:tc>
        <w:tc>
          <w:tcPr>
            <w:tcW w:w="0" w:type="auto"/>
          </w:tcPr>
          <w:p w14:paraId="5FC89929" w14:textId="616424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DA8AA4A" w14:textId="59CC81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999E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0D8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748A14" w14:textId="77777777" w:rsidTr="00AB1096">
        <w:tc>
          <w:tcPr>
            <w:tcW w:w="0" w:type="auto"/>
          </w:tcPr>
          <w:p w14:paraId="5305C419" w14:textId="39E208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R4-2117491</w:t>
            </w:r>
          </w:p>
        </w:tc>
        <w:tc>
          <w:tcPr>
            <w:tcW w:w="0" w:type="auto"/>
          </w:tcPr>
          <w:p w14:paraId="1F40CBA6" w14:textId="2F7634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Rx/Tx timing error mitigation</w:t>
            </w:r>
          </w:p>
        </w:tc>
        <w:tc>
          <w:tcPr>
            <w:tcW w:w="0" w:type="auto"/>
          </w:tcPr>
          <w:p w14:paraId="13D16D9C" w14:textId="64D9EC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66A607" w14:textId="174640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FC48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8042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24813C" w14:textId="77777777" w:rsidTr="00AB1096">
        <w:tc>
          <w:tcPr>
            <w:tcW w:w="0" w:type="auto"/>
          </w:tcPr>
          <w:p w14:paraId="5F373107" w14:textId="417E8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R4-2117492</w:t>
            </w:r>
          </w:p>
        </w:tc>
        <w:tc>
          <w:tcPr>
            <w:tcW w:w="0" w:type="auto"/>
          </w:tcPr>
          <w:p w14:paraId="6360BEFE" w14:textId="2DBAB5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latency reduction of NR positioning measurements</w:t>
            </w:r>
          </w:p>
        </w:tc>
        <w:tc>
          <w:tcPr>
            <w:tcW w:w="0" w:type="auto"/>
          </w:tcPr>
          <w:p w14:paraId="118C143B" w14:textId="6ECDD1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5F0DBDF" w14:textId="68EF39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2FDB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595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C53505" w14:textId="77777777" w:rsidTr="00AB1096">
        <w:tc>
          <w:tcPr>
            <w:tcW w:w="0" w:type="auto"/>
          </w:tcPr>
          <w:p w14:paraId="090BC916" w14:textId="4A8FC2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R4-2117493</w:t>
            </w:r>
          </w:p>
        </w:tc>
        <w:tc>
          <w:tcPr>
            <w:tcW w:w="0" w:type="auto"/>
          </w:tcPr>
          <w:p w14:paraId="242E0957" w14:textId="08127B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positioning measurements in RRC_INACTIVE</w:t>
            </w:r>
          </w:p>
        </w:tc>
        <w:tc>
          <w:tcPr>
            <w:tcW w:w="0" w:type="auto"/>
          </w:tcPr>
          <w:p w14:paraId="152918DD" w14:textId="480F2C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AB89FC" w14:textId="0934AE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96F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8EB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B58B1B" w14:textId="77777777" w:rsidTr="00AB1096">
        <w:tc>
          <w:tcPr>
            <w:tcW w:w="0" w:type="auto"/>
          </w:tcPr>
          <w:p w14:paraId="08F40EBA" w14:textId="06A640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R4-2117494</w:t>
            </w:r>
          </w:p>
        </w:tc>
        <w:tc>
          <w:tcPr>
            <w:tcW w:w="0" w:type="auto"/>
          </w:tcPr>
          <w:p w14:paraId="15E5A441" w14:textId="330684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pre-configured measurement gaps</w:t>
            </w:r>
          </w:p>
        </w:tc>
        <w:tc>
          <w:tcPr>
            <w:tcW w:w="0" w:type="auto"/>
          </w:tcPr>
          <w:p w14:paraId="25DB0B4F" w14:textId="1C0EC1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4DAA4B" w14:textId="7D31E1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8ADB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14D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927201" w14:textId="77777777" w:rsidTr="00AB1096">
        <w:tc>
          <w:tcPr>
            <w:tcW w:w="0" w:type="auto"/>
          </w:tcPr>
          <w:p w14:paraId="78A1FA70" w14:textId="4D2C6E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R4-2117495</w:t>
            </w:r>
          </w:p>
        </w:tc>
        <w:tc>
          <w:tcPr>
            <w:tcW w:w="0" w:type="auto"/>
          </w:tcPr>
          <w:p w14:paraId="791190FF" w14:textId="3C9417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measurement gaps</w:t>
            </w:r>
          </w:p>
        </w:tc>
        <w:tc>
          <w:tcPr>
            <w:tcW w:w="0" w:type="auto"/>
          </w:tcPr>
          <w:p w14:paraId="31F47FA6" w14:textId="184F7D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BD1C445" w14:textId="3C9179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6351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92C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C2C456" w14:textId="77777777" w:rsidTr="00AB1096">
        <w:tc>
          <w:tcPr>
            <w:tcW w:w="0" w:type="auto"/>
          </w:tcPr>
          <w:p w14:paraId="7AC5AEA8" w14:textId="1DF31C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R4-2117496</w:t>
            </w:r>
          </w:p>
        </w:tc>
        <w:tc>
          <w:tcPr>
            <w:tcW w:w="0" w:type="auto"/>
          </w:tcPr>
          <w:p w14:paraId="0CCA5261" w14:textId="128C5A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NB-IoT neighbor cell measurements in RRC_CONNECTED</w:t>
            </w:r>
          </w:p>
        </w:tc>
        <w:tc>
          <w:tcPr>
            <w:tcW w:w="0" w:type="auto"/>
          </w:tcPr>
          <w:p w14:paraId="48C703B7" w14:textId="2D68EE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E67154" w14:textId="2D8851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661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7CD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ED4094" w14:textId="77777777" w:rsidTr="00AB1096">
        <w:tc>
          <w:tcPr>
            <w:tcW w:w="0" w:type="auto"/>
          </w:tcPr>
          <w:p w14:paraId="29EA08D3" w14:textId="42D360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R4-2117497</w:t>
            </w:r>
          </w:p>
        </w:tc>
        <w:tc>
          <w:tcPr>
            <w:tcW w:w="0" w:type="auto"/>
          </w:tcPr>
          <w:p w14:paraId="12615209" w14:textId="4234AB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propagation delay compensation enhancements for TSN</w:t>
            </w:r>
          </w:p>
        </w:tc>
        <w:tc>
          <w:tcPr>
            <w:tcW w:w="0" w:type="auto"/>
          </w:tcPr>
          <w:p w14:paraId="3A94CC68" w14:textId="79A52F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7280E7" w14:textId="5128FD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816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469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06158D" w14:textId="77777777" w:rsidTr="00AB1096">
        <w:tc>
          <w:tcPr>
            <w:tcW w:w="0" w:type="auto"/>
          </w:tcPr>
          <w:p w14:paraId="19FCECAE" w14:textId="2775B6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R4-2117498</w:t>
            </w:r>
          </w:p>
        </w:tc>
        <w:tc>
          <w:tcPr>
            <w:tcW w:w="0" w:type="auto"/>
          </w:tcPr>
          <w:p w14:paraId="17108FBA" w14:textId="69E795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rasters for NR-U 100 MHz carrier bandwidth in bands n46 and n96</w:t>
            </w:r>
          </w:p>
        </w:tc>
        <w:tc>
          <w:tcPr>
            <w:tcW w:w="0" w:type="auto"/>
          </w:tcPr>
          <w:p w14:paraId="7166951B" w14:textId="746BE8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773120A" w14:textId="6AD05F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87CC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912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6ACD56" w14:textId="77777777" w:rsidTr="00AB1096">
        <w:tc>
          <w:tcPr>
            <w:tcW w:w="0" w:type="auto"/>
          </w:tcPr>
          <w:p w14:paraId="19D1FB5F" w14:textId="02541D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R4-2117499</w:t>
            </w:r>
          </w:p>
        </w:tc>
        <w:tc>
          <w:tcPr>
            <w:tcW w:w="0" w:type="auto"/>
          </w:tcPr>
          <w:p w14:paraId="27A53385" w14:textId="6FEB80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gap handling for MUSIM</w:t>
            </w:r>
          </w:p>
        </w:tc>
        <w:tc>
          <w:tcPr>
            <w:tcW w:w="0" w:type="auto"/>
          </w:tcPr>
          <w:p w14:paraId="07B63E27" w14:textId="38AD5C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7B008F" w14:textId="6DD125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D156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0E9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FABB64" w14:textId="77777777" w:rsidTr="00AB1096">
        <w:tc>
          <w:tcPr>
            <w:tcW w:w="0" w:type="auto"/>
          </w:tcPr>
          <w:p w14:paraId="3EC9A7CB" w14:textId="76F3C3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R4-2117500</w:t>
            </w:r>
          </w:p>
        </w:tc>
        <w:tc>
          <w:tcPr>
            <w:tcW w:w="0" w:type="auto"/>
          </w:tcPr>
          <w:p w14:paraId="5936DF5A" w14:textId="009AD7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Corrections to NR positioning performance requirements</w:t>
            </w:r>
          </w:p>
        </w:tc>
        <w:tc>
          <w:tcPr>
            <w:tcW w:w="0" w:type="auto"/>
          </w:tcPr>
          <w:p w14:paraId="292359E9" w14:textId="4F462D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3D0DCB" w14:textId="5248E8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D470F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994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74FC0A" w14:textId="77777777" w:rsidTr="00AB1096">
        <w:tc>
          <w:tcPr>
            <w:tcW w:w="0" w:type="auto"/>
          </w:tcPr>
          <w:p w14:paraId="5AE5AF71" w14:textId="1BF5D8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R4-2117501</w:t>
            </w:r>
          </w:p>
        </w:tc>
        <w:tc>
          <w:tcPr>
            <w:tcW w:w="0" w:type="auto"/>
          </w:tcPr>
          <w:p w14:paraId="3888766A" w14:textId="416E9B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Corrections to NR positioning performance requirements</w:t>
            </w:r>
          </w:p>
        </w:tc>
        <w:tc>
          <w:tcPr>
            <w:tcW w:w="0" w:type="auto"/>
          </w:tcPr>
          <w:p w14:paraId="66339DB7" w14:textId="4B5B03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536742F" w14:textId="7DA02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140E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89E0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078DE3" w14:textId="77777777" w:rsidTr="00AB1096">
        <w:tc>
          <w:tcPr>
            <w:tcW w:w="0" w:type="auto"/>
          </w:tcPr>
          <w:p w14:paraId="1341085E" w14:textId="72DB19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R4-2117502</w:t>
            </w:r>
          </w:p>
        </w:tc>
        <w:tc>
          <w:tcPr>
            <w:tcW w:w="0" w:type="auto"/>
          </w:tcPr>
          <w:p w14:paraId="40EACD0C" w14:textId="5A6A59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n77(3A) in CA_n3-n28-n77</w:t>
            </w:r>
          </w:p>
        </w:tc>
        <w:tc>
          <w:tcPr>
            <w:tcW w:w="0" w:type="auto"/>
          </w:tcPr>
          <w:p w14:paraId="0AC92978" w14:textId="3CF404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248877B" w14:textId="78522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825D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A9B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2C943D" w14:textId="77777777" w:rsidTr="00AB1096">
        <w:tc>
          <w:tcPr>
            <w:tcW w:w="0" w:type="auto"/>
          </w:tcPr>
          <w:p w14:paraId="3F30DCC1" w14:textId="6E3FD4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R4-2117503</w:t>
            </w:r>
          </w:p>
        </w:tc>
        <w:tc>
          <w:tcPr>
            <w:tcW w:w="0" w:type="auto"/>
          </w:tcPr>
          <w:p w14:paraId="50919FF8" w14:textId="21BCCC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FR1 UL-CA configurations in CA_n3-n28-n77-n257</w:t>
            </w:r>
          </w:p>
        </w:tc>
        <w:tc>
          <w:tcPr>
            <w:tcW w:w="0" w:type="auto"/>
          </w:tcPr>
          <w:p w14:paraId="7DB2CE59" w14:textId="62F462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FA323B1" w14:textId="546F06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9D24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8BA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CD0CAB" w14:textId="77777777" w:rsidTr="00AB1096">
        <w:tc>
          <w:tcPr>
            <w:tcW w:w="0" w:type="auto"/>
          </w:tcPr>
          <w:p w14:paraId="180A3F21" w14:textId="586BEC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R4-2117504</w:t>
            </w:r>
          </w:p>
        </w:tc>
        <w:tc>
          <w:tcPr>
            <w:tcW w:w="0" w:type="auto"/>
          </w:tcPr>
          <w:p w14:paraId="5C2499EC" w14:textId="3F54A9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n77(3A) in CA_n77-n257</w:t>
            </w:r>
          </w:p>
        </w:tc>
        <w:tc>
          <w:tcPr>
            <w:tcW w:w="0" w:type="auto"/>
          </w:tcPr>
          <w:p w14:paraId="0331D0C6" w14:textId="2DF76C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922EDD5" w14:textId="0807F5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0ADD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3B4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6C9785" w14:textId="77777777" w:rsidTr="00AB1096">
        <w:tc>
          <w:tcPr>
            <w:tcW w:w="0" w:type="auto"/>
          </w:tcPr>
          <w:p w14:paraId="02CC2A92" w14:textId="09FDA8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R4-2117505</w:t>
            </w:r>
          </w:p>
        </w:tc>
        <w:tc>
          <w:tcPr>
            <w:tcW w:w="0" w:type="auto"/>
          </w:tcPr>
          <w:p w14:paraId="6D89CA73" w14:textId="6337FD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Uplink CA configurations in CA_n1-n257, CA_n28-n257 and CA_n41-n257</w:t>
            </w:r>
          </w:p>
        </w:tc>
        <w:tc>
          <w:tcPr>
            <w:tcW w:w="0" w:type="auto"/>
          </w:tcPr>
          <w:p w14:paraId="5A288C73" w14:textId="7613F7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0A0ED1E" w14:textId="770739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B593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F516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26BD0B" w14:textId="77777777" w:rsidTr="00AB1096">
        <w:tc>
          <w:tcPr>
            <w:tcW w:w="0" w:type="auto"/>
          </w:tcPr>
          <w:p w14:paraId="6152049C" w14:textId="312F40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R4-2117506</w:t>
            </w:r>
          </w:p>
        </w:tc>
        <w:tc>
          <w:tcPr>
            <w:tcW w:w="0" w:type="auto"/>
          </w:tcPr>
          <w:p w14:paraId="2287CC56" w14:textId="7CCAC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Additiont of tib/rib in DC_1_n3-n77</w:t>
            </w:r>
          </w:p>
        </w:tc>
        <w:tc>
          <w:tcPr>
            <w:tcW w:w="0" w:type="auto"/>
          </w:tcPr>
          <w:p w14:paraId="4EB6B5CA" w14:textId="099650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268E936" w14:textId="669537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DC7AC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F51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1E7E35" w14:textId="77777777" w:rsidTr="00AB1096">
        <w:tc>
          <w:tcPr>
            <w:tcW w:w="0" w:type="auto"/>
          </w:tcPr>
          <w:p w14:paraId="291EC1C6" w14:textId="4EDC78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R4-2117507</w:t>
            </w:r>
          </w:p>
        </w:tc>
        <w:tc>
          <w:tcPr>
            <w:tcW w:w="0" w:type="auto"/>
          </w:tcPr>
          <w:p w14:paraId="1BFC8147" w14:textId="7B0561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uplink 42C in DC_42C_n1A</w:t>
            </w:r>
          </w:p>
        </w:tc>
        <w:tc>
          <w:tcPr>
            <w:tcW w:w="0" w:type="auto"/>
          </w:tcPr>
          <w:p w14:paraId="40F84B0C" w14:textId="188B1A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063E56D" w14:textId="2B8BBE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6546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A66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898C06" w14:textId="77777777" w:rsidTr="00AB1096">
        <w:tc>
          <w:tcPr>
            <w:tcW w:w="0" w:type="auto"/>
          </w:tcPr>
          <w:p w14:paraId="001732AA" w14:textId="63CD82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R4-2117508</w:t>
            </w:r>
          </w:p>
        </w:tc>
        <w:tc>
          <w:tcPr>
            <w:tcW w:w="0" w:type="auto"/>
          </w:tcPr>
          <w:p w14:paraId="14FF5271" w14:textId="5E0A69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DC_n1-n77 and DC_n1-n79</w:t>
            </w:r>
          </w:p>
        </w:tc>
        <w:tc>
          <w:tcPr>
            <w:tcW w:w="0" w:type="auto"/>
          </w:tcPr>
          <w:p w14:paraId="220A72C0" w14:textId="509073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5E0EBA4" w14:textId="50A869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BCA3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DFD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C660AD" w14:textId="77777777" w:rsidTr="00AB1096">
        <w:tc>
          <w:tcPr>
            <w:tcW w:w="0" w:type="auto"/>
          </w:tcPr>
          <w:p w14:paraId="000C4DA6" w14:textId="4377A2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R4-2117509</w:t>
            </w:r>
          </w:p>
        </w:tc>
        <w:tc>
          <w:tcPr>
            <w:tcW w:w="0" w:type="auto"/>
          </w:tcPr>
          <w:p w14:paraId="730B93D2" w14:textId="5F9607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DC_n28-n79-n257</w:t>
            </w:r>
          </w:p>
        </w:tc>
        <w:tc>
          <w:tcPr>
            <w:tcW w:w="0" w:type="auto"/>
          </w:tcPr>
          <w:p w14:paraId="1E32DA2D" w14:textId="19A58B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FE8AD6B" w14:textId="7EEA30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5196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1E6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D45323" w14:textId="77777777" w:rsidTr="00AB1096">
        <w:tc>
          <w:tcPr>
            <w:tcW w:w="0" w:type="auto"/>
          </w:tcPr>
          <w:p w14:paraId="5FFACAB6" w14:textId="0E860E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R4-2117510</w:t>
            </w:r>
          </w:p>
        </w:tc>
        <w:tc>
          <w:tcPr>
            <w:tcW w:w="0" w:type="auto"/>
          </w:tcPr>
          <w:p w14:paraId="333F8F38" w14:textId="47E351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n77(3A) in DC_1_n77, DC_3_n77, DC_8_n77 and DC_11_n77</w:t>
            </w:r>
          </w:p>
        </w:tc>
        <w:tc>
          <w:tcPr>
            <w:tcW w:w="0" w:type="auto"/>
          </w:tcPr>
          <w:p w14:paraId="28662EC9" w14:textId="76AAF1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31DADE2" w14:textId="16EFE4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A4A1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BE31B" w14:textId="0C1871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R4-2119801</w:t>
            </w:r>
          </w:p>
        </w:tc>
      </w:tr>
      <w:tr w:rsidR="00AB1096" w14:paraId="5967D339" w14:textId="77777777" w:rsidTr="00AB1096">
        <w:tc>
          <w:tcPr>
            <w:tcW w:w="0" w:type="auto"/>
          </w:tcPr>
          <w:p w14:paraId="78984CBE" w14:textId="7F1F1D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R4-2117511</w:t>
            </w:r>
          </w:p>
        </w:tc>
        <w:tc>
          <w:tcPr>
            <w:tcW w:w="0" w:type="auto"/>
          </w:tcPr>
          <w:p w14:paraId="05C514EE" w14:textId="67BF8C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n77(2A) in DC_1_n77-n79 and DC_8_n77-n79</w:t>
            </w:r>
          </w:p>
        </w:tc>
        <w:tc>
          <w:tcPr>
            <w:tcW w:w="0" w:type="auto"/>
          </w:tcPr>
          <w:p w14:paraId="74C0A455" w14:textId="3A78A9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D6D41B9" w14:textId="420C36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7F1E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3AB85" w14:textId="698339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R4-2119785</w:t>
            </w:r>
          </w:p>
        </w:tc>
      </w:tr>
      <w:tr w:rsidR="00AB1096" w14:paraId="333F115A" w14:textId="77777777" w:rsidTr="00AB1096">
        <w:tc>
          <w:tcPr>
            <w:tcW w:w="0" w:type="auto"/>
          </w:tcPr>
          <w:p w14:paraId="1E0BA3B2" w14:textId="15896E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R4-2117512</w:t>
            </w:r>
          </w:p>
        </w:tc>
        <w:tc>
          <w:tcPr>
            <w:tcW w:w="0" w:type="auto"/>
          </w:tcPr>
          <w:p w14:paraId="3F9398CA" w14:textId="544EF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n30 NS_21 Regulatory Requirement</w:t>
            </w:r>
          </w:p>
        </w:tc>
        <w:tc>
          <w:tcPr>
            <w:tcW w:w="0" w:type="auto"/>
          </w:tcPr>
          <w:p w14:paraId="1C594EE8" w14:textId="742F41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934E5BC" w14:textId="53FCEB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5E33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4B1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BDA494" w14:textId="77777777" w:rsidTr="00AB1096">
        <w:tc>
          <w:tcPr>
            <w:tcW w:w="0" w:type="auto"/>
          </w:tcPr>
          <w:p w14:paraId="274E1434" w14:textId="405F70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R4-2117513</w:t>
            </w:r>
          </w:p>
        </w:tc>
        <w:tc>
          <w:tcPr>
            <w:tcW w:w="0" w:type="auto"/>
          </w:tcPr>
          <w:p w14:paraId="7969D46C" w14:textId="286105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CA_n1-n3-n77</w:t>
            </w:r>
          </w:p>
        </w:tc>
        <w:tc>
          <w:tcPr>
            <w:tcW w:w="0" w:type="auto"/>
          </w:tcPr>
          <w:p w14:paraId="6C0722A6" w14:textId="2D2AC0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8C93E67" w14:textId="5C3670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6BD8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3D9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A1EAE9" w14:textId="77777777" w:rsidTr="00AB1096">
        <w:tc>
          <w:tcPr>
            <w:tcW w:w="0" w:type="auto"/>
          </w:tcPr>
          <w:p w14:paraId="4727D411" w14:textId="1EBDD6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R4-2117514</w:t>
            </w:r>
          </w:p>
        </w:tc>
        <w:tc>
          <w:tcPr>
            <w:tcW w:w="0" w:type="auto"/>
          </w:tcPr>
          <w:p w14:paraId="5DFF643E" w14:textId="73E418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CA_n1-n3-n79</w:t>
            </w:r>
          </w:p>
        </w:tc>
        <w:tc>
          <w:tcPr>
            <w:tcW w:w="0" w:type="auto"/>
          </w:tcPr>
          <w:p w14:paraId="29B59716" w14:textId="1092B2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671E46F" w14:textId="66D6F8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554E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0B0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52FC34" w14:textId="77777777" w:rsidTr="00AB1096">
        <w:tc>
          <w:tcPr>
            <w:tcW w:w="0" w:type="auto"/>
          </w:tcPr>
          <w:p w14:paraId="6A2733DF" w14:textId="4FA20B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R4-2117515</w:t>
            </w:r>
          </w:p>
        </w:tc>
        <w:tc>
          <w:tcPr>
            <w:tcW w:w="0" w:type="auto"/>
          </w:tcPr>
          <w:p w14:paraId="7CFDF0B6" w14:textId="169708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CA_n1-n28-n41</w:t>
            </w:r>
          </w:p>
        </w:tc>
        <w:tc>
          <w:tcPr>
            <w:tcW w:w="0" w:type="auto"/>
          </w:tcPr>
          <w:p w14:paraId="35087C3D" w14:textId="3B250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1930F65" w14:textId="177EA1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C26A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772F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AC260C" w14:textId="77777777" w:rsidTr="00AB1096">
        <w:tc>
          <w:tcPr>
            <w:tcW w:w="0" w:type="auto"/>
          </w:tcPr>
          <w:p w14:paraId="136AA035" w14:textId="443C41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R4-2117516</w:t>
            </w:r>
          </w:p>
        </w:tc>
        <w:tc>
          <w:tcPr>
            <w:tcW w:w="0" w:type="auto"/>
          </w:tcPr>
          <w:p w14:paraId="7C90C28E" w14:textId="56A5B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CA_n1-n28-n77</w:t>
            </w:r>
          </w:p>
        </w:tc>
        <w:tc>
          <w:tcPr>
            <w:tcW w:w="0" w:type="auto"/>
          </w:tcPr>
          <w:p w14:paraId="5884AF5B" w14:textId="2DA615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54813F1" w14:textId="578267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31F5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9A2C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506BA0" w14:textId="77777777" w:rsidTr="00AB1096">
        <w:tc>
          <w:tcPr>
            <w:tcW w:w="0" w:type="auto"/>
          </w:tcPr>
          <w:p w14:paraId="02B3A06B" w14:textId="6E3DC4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R4-2117517</w:t>
            </w:r>
          </w:p>
        </w:tc>
        <w:tc>
          <w:tcPr>
            <w:tcW w:w="0" w:type="auto"/>
          </w:tcPr>
          <w:p w14:paraId="401DEC62" w14:textId="529F81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CA_n1-n28-n79</w:t>
            </w:r>
          </w:p>
        </w:tc>
        <w:tc>
          <w:tcPr>
            <w:tcW w:w="0" w:type="auto"/>
          </w:tcPr>
          <w:p w14:paraId="57023854" w14:textId="4C3EB8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B37DF5C" w14:textId="1D33C4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8095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207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FB366E" w14:textId="77777777" w:rsidTr="00AB1096">
        <w:tc>
          <w:tcPr>
            <w:tcW w:w="0" w:type="auto"/>
          </w:tcPr>
          <w:p w14:paraId="3B360655" w14:textId="5063F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R4-2117518</w:t>
            </w:r>
          </w:p>
        </w:tc>
        <w:tc>
          <w:tcPr>
            <w:tcW w:w="0" w:type="auto"/>
          </w:tcPr>
          <w:p w14:paraId="229DBFDA" w14:textId="259B30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CA_n1-n28-n257</w:t>
            </w:r>
          </w:p>
        </w:tc>
        <w:tc>
          <w:tcPr>
            <w:tcW w:w="0" w:type="auto"/>
          </w:tcPr>
          <w:p w14:paraId="18D5C0ED" w14:textId="4DA06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B56F673" w14:textId="1D0DB7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3976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141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897908" w14:textId="77777777" w:rsidTr="00AB1096">
        <w:tc>
          <w:tcPr>
            <w:tcW w:w="0" w:type="auto"/>
          </w:tcPr>
          <w:p w14:paraId="46C69DF3" w14:textId="17F4F1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R4-2117519</w:t>
            </w:r>
          </w:p>
        </w:tc>
        <w:tc>
          <w:tcPr>
            <w:tcW w:w="0" w:type="auto"/>
          </w:tcPr>
          <w:p w14:paraId="4CA64DB7" w14:textId="2ADE2A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CA_n1-n41-n77</w:t>
            </w:r>
          </w:p>
        </w:tc>
        <w:tc>
          <w:tcPr>
            <w:tcW w:w="0" w:type="auto"/>
          </w:tcPr>
          <w:p w14:paraId="2300488A" w14:textId="2807C2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CEB8E8D" w14:textId="4CC430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C8AE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711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C0F98B" w14:textId="77777777" w:rsidTr="00AB1096">
        <w:tc>
          <w:tcPr>
            <w:tcW w:w="0" w:type="auto"/>
          </w:tcPr>
          <w:p w14:paraId="2649CEB8" w14:textId="473207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R4-2117520</w:t>
            </w:r>
          </w:p>
        </w:tc>
        <w:tc>
          <w:tcPr>
            <w:tcW w:w="0" w:type="auto"/>
          </w:tcPr>
          <w:p w14:paraId="788C229C" w14:textId="65637B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CA_n1-n41-n257</w:t>
            </w:r>
          </w:p>
        </w:tc>
        <w:tc>
          <w:tcPr>
            <w:tcW w:w="0" w:type="auto"/>
          </w:tcPr>
          <w:p w14:paraId="3318BC99" w14:textId="3480F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7081239" w14:textId="533E21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AFE9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FEA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ADB913" w14:textId="77777777" w:rsidTr="00AB1096">
        <w:tc>
          <w:tcPr>
            <w:tcW w:w="0" w:type="auto"/>
          </w:tcPr>
          <w:p w14:paraId="6A31D1DB" w14:textId="09A1D4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R4-2117521</w:t>
            </w:r>
          </w:p>
        </w:tc>
        <w:tc>
          <w:tcPr>
            <w:tcW w:w="0" w:type="auto"/>
          </w:tcPr>
          <w:p w14:paraId="144C9D7F" w14:textId="206A16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NR CA_n3-n28-n77-n79</w:t>
            </w:r>
          </w:p>
        </w:tc>
        <w:tc>
          <w:tcPr>
            <w:tcW w:w="0" w:type="auto"/>
          </w:tcPr>
          <w:p w14:paraId="5A42C9EE" w14:textId="20EFB6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F49A386" w14:textId="27459E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1333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6F9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11F6BE" w14:textId="77777777" w:rsidTr="00AB1096">
        <w:tc>
          <w:tcPr>
            <w:tcW w:w="0" w:type="auto"/>
          </w:tcPr>
          <w:p w14:paraId="04E54228" w14:textId="79339F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R4-2117522</w:t>
            </w:r>
          </w:p>
        </w:tc>
        <w:tc>
          <w:tcPr>
            <w:tcW w:w="0" w:type="auto"/>
          </w:tcPr>
          <w:p w14:paraId="6A27A6FC" w14:textId="4C7FBD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NR CA_n3-n28-n79-n257</w:t>
            </w:r>
          </w:p>
        </w:tc>
        <w:tc>
          <w:tcPr>
            <w:tcW w:w="0" w:type="auto"/>
          </w:tcPr>
          <w:p w14:paraId="0E3E0E90" w14:textId="5B9D70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DC16BF2" w14:textId="41F349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5727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77F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7BF2D1" w14:textId="77777777" w:rsidTr="00AB1096">
        <w:tc>
          <w:tcPr>
            <w:tcW w:w="0" w:type="auto"/>
          </w:tcPr>
          <w:p w14:paraId="465B78DA" w14:textId="771F34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R4-2117523</w:t>
            </w:r>
          </w:p>
        </w:tc>
        <w:tc>
          <w:tcPr>
            <w:tcW w:w="0" w:type="auto"/>
          </w:tcPr>
          <w:p w14:paraId="3E380BBA" w14:textId="0327B4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NR CA_n3-n77-n79-n257</w:t>
            </w:r>
          </w:p>
        </w:tc>
        <w:tc>
          <w:tcPr>
            <w:tcW w:w="0" w:type="auto"/>
          </w:tcPr>
          <w:p w14:paraId="0726B1D2" w14:textId="253593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2807132" w14:textId="136977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8375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504B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D7AD23" w14:textId="77777777" w:rsidTr="00AB1096">
        <w:tc>
          <w:tcPr>
            <w:tcW w:w="0" w:type="auto"/>
          </w:tcPr>
          <w:p w14:paraId="6F1D69A4" w14:textId="341A18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R4-2117524</w:t>
            </w:r>
          </w:p>
        </w:tc>
        <w:tc>
          <w:tcPr>
            <w:tcW w:w="0" w:type="auto"/>
          </w:tcPr>
          <w:p w14:paraId="566A9AA9" w14:textId="68312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NR CA_n28-n77-n79-n257</w:t>
            </w:r>
          </w:p>
        </w:tc>
        <w:tc>
          <w:tcPr>
            <w:tcW w:w="0" w:type="auto"/>
          </w:tcPr>
          <w:p w14:paraId="52BC1664" w14:textId="4011D6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4B3E1BB" w14:textId="0751D7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E78F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7BF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CD9D4D" w14:textId="77777777" w:rsidTr="00AB1096">
        <w:tc>
          <w:tcPr>
            <w:tcW w:w="0" w:type="auto"/>
          </w:tcPr>
          <w:p w14:paraId="5C7071C2" w14:textId="4D185E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R4-2117525</w:t>
            </w:r>
          </w:p>
        </w:tc>
        <w:tc>
          <w:tcPr>
            <w:tcW w:w="0" w:type="auto"/>
          </w:tcPr>
          <w:p w14:paraId="60C90F7E" w14:textId="3AFC91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PUCCH SCell Activation/Deactivation delay requirements</w:t>
            </w:r>
          </w:p>
        </w:tc>
        <w:tc>
          <w:tcPr>
            <w:tcW w:w="0" w:type="auto"/>
          </w:tcPr>
          <w:p w14:paraId="1C6443D2" w14:textId="065E9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D8A8A1B" w14:textId="76A795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E11E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076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8DAEE9" w14:textId="77777777" w:rsidTr="00AB1096">
        <w:tc>
          <w:tcPr>
            <w:tcW w:w="0" w:type="auto"/>
          </w:tcPr>
          <w:p w14:paraId="4388F3EA" w14:textId="6D7BD2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R4-2117526</w:t>
            </w:r>
          </w:p>
        </w:tc>
        <w:tc>
          <w:tcPr>
            <w:tcW w:w="0" w:type="auto"/>
          </w:tcPr>
          <w:p w14:paraId="7802288D" w14:textId="4234FE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Intra-band UL NC CA 1LO MPR</w:t>
            </w:r>
          </w:p>
        </w:tc>
        <w:tc>
          <w:tcPr>
            <w:tcW w:w="0" w:type="auto"/>
          </w:tcPr>
          <w:p w14:paraId="05DAB38B" w14:textId="061667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269AF6" w14:textId="248A92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13A3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1D1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ECAE3A" w14:textId="77777777" w:rsidTr="00AB1096">
        <w:tc>
          <w:tcPr>
            <w:tcW w:w="0" w:type="auto"/>
          </w:tcPr>
          <w:p w14:paraId="2DDA7BA1" w14:textId="26E4AC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R4-2117527</w:t>
            </w:r>
          </w:p>
        </w:tc>
        <w:tc>
          <w:tcPr>
            <w:tcW w:w="0" w:type="auto"/>
          </w:tcPr>
          <w:p w14:paraId="31C59759" w14:textId="2DB5DF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requirements for FR1 256QAM</w:t>
            </w:r>
          </w:p>
        </w:tc>
        <w:tc>
          <w:tcPr>
            <w:tcW w:w="0" w:type="auto"/>
          </w:tcPr>
          <w:p w14:paraId="044BEC3B" w14:textId="3555B2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B23E11" w14:textId="33B830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03F9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8A6F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AAAE24" w14:textId="77777777" w:rsidTr="00AB1096">
        <w:tc>
          <w:tcPr>
            <w:tcW w:w="0" w:type="auto"/>
          </w:tcPr>
          <w:p w14:paraId="74832580" w14:textId="2AE77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R4-2117528</w:t>
            </w:r>
          </w:p>
        </w:tc>
        <w:tc>
          <w:tcPr>
            <w:tcW w:w="0" w:type="auto"/>
          </w:tcPr>
          <w:p w14:paraId="66428793" w14:textId="0C0D12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DC_n3A_1A</w:t>
            </w:r>
          </w:p>
        </w:tc>
        <w:tc>
          <w:tcPr>
            <w:tcW w:w="0" w:type="auto"/>
          </w:tcPr>
          <w:p w14:paraId="2157F7C8" w14:textId="6C7BB6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6C98447" w14:textId="611AE4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E482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78809" w14:textId="5FB480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R4-2119802</w:t>
            </w:r>
          </w:p>
        </w:tc>
      </w:tr>
      <w:tr w:rsidR="00AB1096" w14:paraId="78B86081" w14:textId="77777777" w:rsidTr="00AB1096">
        <w:tc>
          <w:tcPr>
            <w:tcW w:w="0" w:type="auto"/>
          </w:tcPr>
          <w:p w14:paraId="6A486DC1" w14:textId="545B1C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R4-2117529</w:t>
            </w:r>
          </w:p>
        </w:tc>
        <w:tc>
          <w:tcPr>
            <w:tcW w:w="0" w:type="auto"/>
          </w:tcPr>
          <w:p w14:paraId="77A771C2" w14:textId="465DE9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DC_(n)3AA</w:t>
            </w:r>
          </w:p>
        </w:tc>
        <w:tc>
          <w:tcPr>
            <w:tcW w:w="0" w:type="auto"/>
          </w:tcPr>
          <w:p w14:paraId="6DC407D9" w14:textId="1BD56D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46E1116" w14:textId="65E74E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9239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A97348" w14:textId="75A850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R4-2119803</w:t>
            </w:r>
          </w:p>
        </w:tc>
      </w:tr>
      <w:tr w:rsidR="00AB1096" w14:paraId="4BA837E4" w14:textId="77777777" w:rsidTr="00AB1096">
        <w:tc>
          <w:tcPr>
            <w:tcW w:w="0" w:type="auto"/>
          </w:tcPr>
          <w:p w14:paraId="2C27E559" w14:textId="0F7501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R4-2117530</w:t>
            </w:r>
          </w:p>
        </w:tc>
        <w:tc>
          <w:tcPr>
            <w:tcW w:w="0" w:type="auto"/>
          </w:tcPr>
          <w:p w14:paraId="11965F73" w14:textId="16DA30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ambiguity in deciding TL,C</w:t>
            </w:r>
          </w:p>
        </w:tc>
        <w:tc>
          <w:tcPr>
            <w:tcW w:w="0" w:type="auto"/>
          </w:tcPr>
          <w:p w14:paraId="50D889A1" w14:textId="4B8E5B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24D0F0" w14:textId="2F6288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704C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3EFE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A67F57" w14:textId="77777777" w:rsidTr="00AB1096">
        <w:tc>
          <w:tcPr>
            <w:tcW w:w="0" w:type="auto"/>
          </w:tcPr>
          <w:p w14:paraId="12B01789" w14:textId="21700A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R4-2117531</w:t>
            </w:r>
          </w:p>
        </w:tc>
        <w:tc>
          <w:tcPr>
            <w:tcW w:w="0" w:type="auto"/>
          </w:tcPr>
          <w:p w14:paraId="0883A3D0" w14:textId="6240EE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ambiguity in deciding TL,C R15 CATF</w:t>
            </w:r>
          </w:p>
        </w:tc>
        <w:tc>
          <w:tcPr>
            <w:tcW w:w="0" w:type="auto"/>
          </w:tcPr>
          <w:p w14:paraId="3D300927" w14:textId="70140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76DBE58C" w14:textId="4BF7C5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D0217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D97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229F49" w14:textId="77777777" w:rsidTr="00AB1096">
        <w:tc>
          <w:tcPr>
            <w:tcW w:w="0" w:type="auto"/>
          </w:tcPr>
          <w:p w14:paraId="374CEF0D" w14:textId="464587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R4-2117532</w:t>
            </w:r>
          </w:p>
        </w:tc>
        <w:tc>
          <w:tcPr>
            <w:tcW w:w="0" w:type="auto"/>
          </w:tcPr>
          <w:p w14:paraId="1D7B954D" w14:textId="747AFD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ambiguity in deciding TL,C R16 CATA</w:t>
            </w:r>
          </w:p>
        </w:tc>
        <w:tc>
          <w:tcPr>
            <w:tcW w:w="0" w:type="auto"/>
          </w:tcPr>
          <w:p w14:paraId="291B5AB4" w14:textId="2D5D44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197379EB" w14:textId="6E09FF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18ED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141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B880D2" w14:textId="77777777" w:rsidTr="00AB1096">
        <w:tc>
          <w:tcPr>
            <w:tcW w:w="0" w:type="auto"/>
          </w:tcPr>
          <w:p w14:paraId="4A20BDEF" w14:textId="0932D9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R4-2117533</w:t>
            </w:r>
          </w:p>
        </w:tc>
        <w:tc>
          <w:tcPr>
            <w:tcW w:w="0" w:type="auto"/>
          </w:tcPr>
          <w:p w14:paraId="652365CB" w14:textId="7EBF61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ambiguity in deciding TL,C R17 CATA</w:t>
            </w:r>
          </w:p>
        </w:tc>
        <w:tc>
          <w:tcPr>
            <w:tcW w:w="0" w:type="auto"/>
          </w:tcPr>
          <w:p w14:paraId="1A051323" w14:textId="0F115D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4FBBD8E4" w14:textId="284141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47C7E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099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962E9E" w14:textId="77777777" w:rsidTr="00AB1096">
        <w:tc>
          <w:tcPr>
            <w:tcW w:w="0" w:type="auto"/>
          </w:tcPr>
          <w:p w14:paraId="0E553C89" w14:textId="65875C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R4-2117534</w:t>
            </w:r>
          </w:p>
        </w:tc>
        <w:tc>
          <w:tcPr>
            <w:tcW w:w="0" w:type="auto"/>
          </w:tcPr>
          <w:p w14:paraId="76FFFF00" w14:textId="14F0E9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38.307: Addition of release independence information for FR2 PC5 R15</w:t>
            </w:r>
          </w:p>
        </w:tc>
        <w:tc>
          <w:tcPr>
            <w:tcW w:w="0" w:type="auto"/>
          </w:tcPr>
          <w:p w14:paraId="55E69BC9" w14:textId="7928BD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F3405F" w14:textId="2AF26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0F921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807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A1CA95" w14:textId="77777777" w:rsidTr="00AB1096">
        <w:tc>
          <w:tcPr>
            <w:tcW w:w="0" w:type="auto"/>
          </w:tcPr>
          <w:p w14:paraId="0E31429E" w14:textId="61E571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R4-2117535</w:t>
            </w:r>
          </w:p>
        </w:tc>
        <w:tc>
          <w:tcPr>
            <w:tcW w:w="0" w:type="auto"/>
          </w:tcPr>
          <w:p w14:paraId="12D55F86" w14:textId="3A47A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38.307: Addition of release independence information for FR2 PC5 R16</w:t>
            </w:r>
          </w:p>
        </w:tc>
        <w:tc>
          <w:tcPr>
            <w:tcW w:w="0" w:type="auto"/>
          </w:tcPr>
          <w:p w14:paraId="1EBE4D08" w14:textId="694592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9DEBF9" w14:textId="2D1C39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6726E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7C8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3B81B9" w14:textId="77777777" w:rsidTr="00AB1096">
        <w:tc>
          <w:tcPr>
            <w:tcW w:w="0" w:type="auto"/>
          </w:tcPr>
          <w:p w14:paraId="51AE28F2" w14:textId="4AEC4F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R4-2117536</w:t>
            </w:r>
          </w:p>
        </w:tc>
        <w:tc>
          <w:tcPr>
            <w:tcW w:w="0" w:type="auto"/>
          </w:tcPr>
          <w:p w14:paraId="21659FE9" w14:textId="66C505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release independence aspects of newly introduced FR2 CA BW Classes</w:t>
            </w:r>
          </w:p>
        </w:tc>
        <w:tc>
          <w:tcPr>
            <w:tcW w:w="0" w:type="auto"/>
          </w:tcPr>
          <w:p w14:paraId="52B478DF" w14:textId="2F6C5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8DEAEF" w14:textId="6AA2B5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7AD0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9FA9A1" w14:textId="7F088A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R4-2119966</w:t>
            </w:r>
          </w:p>
        </w:tc>
      </w:tr>
      <w:tr w:rsidR="00AB1096" w14:paraId="442B9D09" w14:textId="77777777" w:rsidTr="00AB1096">
        <w:tc>
          <w:tcPr>
            <w:tcW w:w="0" w:type="auto"/>
          </w:tcPr>
          <w:p w14:paraId="17ACBB1C" w14:textId="58344C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R4-2117537</w:t>
            </w:r>
          </w:p>
        </w:tc>
        <w:tc>
          <w:tcPr>
            <w:tcW w:w="0" w:type="auto"/>
          </w:tcPr>
          <w:p w14:paraId="5892E462" w14:textId="6976B2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Release independence aspects of new FR2 CA BW classes R15 CATB</w:t>
            </w:r>
          </w:p>
        </w:tc>
        <w:tc>
          <w:tcPr>
            <w:tcW w:w="0" w:type="auto"/>
          </w:tcPr>
          <w:p w14:paraId="16505AD2" w14:textId="09B912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B8EE40" w14:textId="1C0275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98DD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735FB5" w14:textId="256518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R4-2119968</w:t>
            </w:r>
          </w:p>
        </w:tc>
      </w:tr>
      <w:tr w:rsidR="00AB1096" w14:paraId="20DA0225" w14:textId="77777777" w:rsidTr="00AB1096">
        <w:tc>
          <w:tcPr>
            <w:tcW w:w="0" w:type="auto"/>
          </w:tcPr>
          <w:p w14:paraId="7F59685A" w14:textId="669114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R4-2117538</w:t>
            </w:r>
          </w:p>
        </w:tc>
        <w:tc>
          <w:tcPr>
            <w:tcW w:w="0" w:type="auto"/>
          </w:tcPr>
          <w:p w14:paraId="24054D5E" w14:textId="66CED1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Release independence aspects of new FR2 CA BW classes R16 CATA</w:t>
            </w:r>
          </w:p>
        </w:tc>
        <w:tc>
          <w:tcPr>
            <w:tcW w:w="0" w:type="auto"/>
          </w:tcPr>
          <w:p w14:paraId="7A75CE9C" w14:textId="27411E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84311C" w14:textId="082A4B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5CAB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EE8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B49DDA" w14:textId="77777777" w:rsidTr="00AB1096">
        <w:tc>
          <w:tcPr>
            <w:tcW w:w="0" w:type="auto"/>
          </w:tcPr>
          <w:p w14:paraId="48CAC9C9" w14:textId="7D185E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R4-2117539</w:t>
            </w:r>
          </w:p>
        </w:tc>
        <w:tc>
          <w:tcPr>
            <w:tcW w:w="0" w:type="auto"/>
          </w:tcPr>
          <w:p w14:paraId="26AC0355" w14:textId="2ADB33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Release independence aspects of new FR2 CA BW classes R17 CATA</w:t>
            </w:r>
          </w:p>
        </w:tc>
        <w:tc>
          <w:tcPr>
            <w:tcW w:w="0" w:type="auto"/>
          </w:tcPr>
          <w:p w14:paraId="30088927" w14:textId="366093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827CA0" w14:textId="31F817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2F3EF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3F7D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B9E50A" w14:textId="77777777" w:rsidTr="00AB1096">
        <w:tc>
          <w:tcPr>
            <w:tcW w:w="0" w:type="auto"/>
          </w:tcPr>
          <w:p w14:paraId="2FAE0043" w14:textId="739486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R4-2117540</w:t>
            </w:r>
          </w:p>
        </w:tc>
        <w:tc>
          <w:tcPr>
            <w:tcW w:w="0" w:type="auto"/>
          </w:tcPr>
          <w:p w14:paraId="414CCFCC" w14:textId="24015C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38.851: Agreements made for CA configurations within same frequency group using IBM</w:t>
            </w:r>
          </w:p>
        </w:tc>
        <w:tc>
          <w:tcPr>
            <w:tcW w:w="0" w:type="auto"/>
          </w:tcPr>
          <w:p w14:paraId="3ACCAD8F" w14:textId="6336EC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2B28BB" w14:textId="4D15CD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C669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C445E3" w14:textId="5885FA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R4-2120056</w:t>
            </w:r>
          </w:p>
        </w:tc>
      </w:tr>
      <w:tr w:rsidR="00AB1096" w14:paraId="494571DF" w14:textId="77777777" w:rsidTr="00AB1096">
        <w:tc>
          <w:tcPr>
            <w:tcW w:w="0" w:type="auto"/>
          </w:tcPr>
          <w:p w14:paraId="530C401F" w14:textId="082E4C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R4-2117541</w:t>
            </w:r>
          </w:p>
        </w:tc>
        <w:tc>
          <w:tcPr>
            <w:tcW w:w="0" w:type="auto"/>
          </w:tcPr>
          <w:p w14:paraId="1804CC24" w14:textId="733AD3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Fallback behaviour of FBG3+2</w:t>
            </w:r>
          </w:p>
        </w:tc>
        <w:tc>
          <w:tcPr>
            <w:tcW w:w="0" w:type="auto"/>
          </w:tcPr>
          <w:p w14:paraId="0B18439E" w14:textId="32BF64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E6C344" w14:textId="738AE6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DDCA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A2B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1C5214" w14:textId="77777777" w:rsidTr="00AB1096">
        <w:tc>
          <w:tcPr>
            <w:tcW w:w="0" w:type="auto"/>
          </w:tcPr>
          <w:p w14:paraId="6672FB79" w14:textId="568589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R4-2117542</w:t>
            </w:r>
          </w:p>
        </w:tc>
        <w:tc>
          <w:tcPr>
            <w:tcW w:w="0" w:type="auto"/>
          </w:tcPr>
          <w:p w14:paraId="6426343C" w14:textId="5BFDC0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and TP to TR 38.851 to introduce CA_n257A-n259A</w:t>
            </w:r>
          </w:p>
        </w:tc>
        <w:tc>
          <w:tcPr>
            <w:tcW w:w="0" w:type="auto"/>
          </w:tcPr>
          <w:p w14:paraId="28AED57D" w14:textId="30CCE9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40E145" w14:textId="401CFE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EEB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F53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CE3EC1" w14:textId="77777777" w:rsidTr="00AB1096">
        <w:tc>
          <w:tcPr>
            <w:tcW w:w="0" w:type="auto"/>
          </w:tcPr>
          <w:p w14:paraId="481B9BD3" w14:textId="024A22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R4-2117543</w:t>
            </w:r>
          </w:p>
        </w:tc>
        <w:tc>
          <w:tcPr>
            <w:tcW w:w="0" w:type="auto"/>
          </w:tcPr>
          <w:p w14:paraId="6635B774" w14:textId="711549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DL CA based on CMB</w:t>
            </w:r>
          </w:p>
        </w:tc>
        <w:tc>
          <w:tcPr>
            <w:tcW w:w="0" w:type="auto"/>
          </w:tcPr>
          <w:p w14:paraId="35CBDA1F" w14:textId="58A1C2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7BB033" w14:textId="50A18D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2385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BD5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CD6FA9" w14:textId="77777777" w:rsidTr="00AB1096">
        <w:tc>
          <w:tcPr>
            <w:tcW w:w="0" w:type="auto"/>
          </w:tcPr>
          <w:p w14:paraId="2A9F23D3" w14:textId="06415B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R4-2117544</w:t>
            </w:r>
          </w:p>
        </w:tc>
        <w:tc>
          <w:tcPr>
            <w:tcW w:w="0" w:type="auto"/>
          </w:tcPr>
          <w:p w14:paraId="362E1844" w14:textId="14668E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Introduction of 900 MHz to 5G NR for RMR</w:t>
            </w:r>
          </w:p>
        </w:tc>
        <w:tc>
          <w:tcPr>
            <w:tcW w:w="0" w:type="auto"/>
          </w:tcPr>
          <w:p w14:paraId="2165AE8A" w14:textId="3D78AD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E5A2B2" w14:textId="599EB9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9F7A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FFA2D" w14:textId="394B97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R4-2120040</w:t>
            </w:r>
          </w:p>
        </w:tc>
      </w:tr>
      <w:tr w:rsidR="00AB1096" w14:paraId="2590D790" w14:textId="77777777" w:rsidTr="00AB1096">
        <w:tc>
          <w:tcPr>
            <w:tcW w:w="0" w:type="auto"/>
          </w:tcPr>
          <w:p w14:paraId="36CE0D32" w14:textId="40AA86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R4-2117545</w:t>
            </w:r>
          </w:p>
        </w:tc>
        <w:tc>
          <w:tcPr>
            <w:tcW w:w="0" w:type="auto"/>
          </w:tcPr>
          <w:p w14:paraId="19DD13B4" w14:textId="690632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Introduction of 1900 MHz to 5G NR for RMR</w:t>
            </w:r>
          </w:p>
        </w:tc>
        <w:tc>
          <w:tcPr>
            <w:tcW w:w="0" w:type="auto"/>
          </w:tcPr>
          <w:p w14:paraId="5149A061" w14:textId="2DD49E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9A87BA" w14:textId="50DBFB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559F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4E0CC" w14:textId="2243BB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R4-2120043</w:t>
            </w:r>
          </w:p>
        </w:tc>
      </w:tr>
      <w:tr w:rsidR="00AB1096" w14:paraId="2593E76C" w14:textId="77777777" w:rsidTr="00AB1096">
        <w:tc>
          <w:tcPr>
            <w:tcW w:w="0" w:type="auto"/>
          </w:tcPr>
          <w:p w14:paraId="637BB3E0" w14:textId="3621DD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R4-2117546</w:t>
            </w:r>
          </w:p>
        </w:tc>
        <w:tc>
          <w:tcPr>
            <w:tcW w:w="0" w:type="auto"/>
          </w:tcPr>
          <w:p w14:paraId="1BB07105" w14:textId="4C2DB6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removal of FR2 MPR brackets REL16 CATF</w:t>
            </w:r>
          </w:p>
        </w:tc>
        <w:tc>
          <w:tcPr>
            <w:tcW w:w="0" w:type="auto"/>
          </w:tcPr>
          <w:p w14:paraId="5AEC7BB8" w14:textId="10B1A4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5336CF" w14:textId="09F6F9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6A6B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838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91815F" w14:textId="77777777" w:rsidTr="00AB1096">
        <w:tc>
          <w:tcPr>
            <w:tcW w:w="0" w:type="auto"/>
          </w:tcPr>
          <w:p w14:paraId="70260BBF" w14:textId="0E1CFF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R4-2117547</w:t>
            </w:r>
          </w:p>
        </w:tc>
        <w:tc>
          <w:tcPr>
            <w:tcW w:w="0" w:type="auto"/>
          </w:tcPr>
          <w:p w14:paraId="7E9DA002" w14:textId="098AE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removal of FR2 MPR brackets REL17 CATA</w:t>
            </w:r>
          </w:p>
        </w:tc>
        <w:tc>
          <w:tcPr>
            <w:tcW w:w="0" w:type="auto"/>
          </w:tcPr>
          <w:p w14:paraId="00107639" w14:textId="2FC150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94282D" w14:textId="2639FD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D5F4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009C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A814BE" w14:textId="77777777" w:rsidTr="00AB1096">
        <w:tc>
          <w:tcPr>
            <w:tcW w:w="0" w:type="auto"/>
          </w:tcPr>
          <w:p w14:paraId="3909E6D7" w14:textId="3F3073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R4-2117548</w:t>
            </w:r>
          </w:p>
        </w:tc>
        <w:tc>
          <w:tcPr>
            <w:tcW w:w="0" w:type="auto"/>
          </w:tcPr>
          <w:p w14:paraId="4BE99694" w14:textId="40CE8A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37.828 v0.0.1</w:t>
            </w:r>
          </w:p>
        </w:tc>
        <w:tc>
          <w:tcPr>
            <w:tcW w:w="0" w:type="auto"/>
          </w:tcPr>
          <w:p w14:paraId="5B4288C0" w14:textId="4EB256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85178D" w14:textId="2ABC46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E541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118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D3CD46" w14:textId="77777777" w:rsidTr="00AB1096">
        <w:tc>
          <w:tcPr>
            <w:tcW w:w="0" w:type="auto"/>
          </w:tcPr>
          <w:p w14:paraId="5C1CD0FE" w14:textId="2776A7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R4-2117549</w:t>
            </w:r>
          </w:p>
        </w:tc>
        <w:tc>
          <w:tcPr>
            <w:tcW w:w="0" w:type="auto"/>
          </w:tcPr>
          <w:p w14:paraId="588A8A98" w14:textId="0DF3BF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FWA TR Background information</w:t>
            </w:r>
          </w:p>
        </w:tc>
        <w:tc>
          <w:tcPr>
            <w:tcW w:w="0" w:type="auto"/>
          </w:tcPr>
          <w:p w14:paraId="55F3DFC1" w14:textId="5B1484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DBD698" w14:textId="3D1FE5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C432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CC08D" w14:textId="0BB165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R4-2119880</w:t>
            </w:r>
          </w:p>
        </w:tc>
      </w:tr>
      <w:tr w:rsidR="00AB1096" w14:paraId="22F10890" w14:textId="77777777" w:rsidTr="00AB1096">
        <w:tc>
          <w:tcPr>
            <w:tcW w:w="0" w:type="auto"/>
          </w:tcPr>
          <w:p w14:paraId="620B87E6" w14:textId="13E242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R4-2117550</w:t>
            </w:r>
          </w:p>
        </w:tc>
        <w:tc>
          <w:tcPr>
            <w:tcW w:w="0" w:type="auto"/>
          </w:tcPr>
          <w:p w14:paraId="6F697232" w14:textId="6A162A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FWA TR General NR UE Tx requirements</w:t>
            </w:r>
          </w:p>
        </w:tc>
        <w:tc>
          <w:tcPr>
            <w:tcW w:w="0" w:type="auto"/>
          </w:tcPr>
          <w:p w14:paraId="3B4EDABB" w14:textId="6F5A5F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B2A076E" w14:textId="790D5C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6BFC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09A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0558BB" w14:textId="77777777" w:rsidTr="00AB1096">
        <w:tc>
          <w:tcPr>
            <w:tcW w:w="0" w:type="auto"/>
          </w:tcPr>
          <w:p w14:paraId="7BD0CF89" w14:textId="1429B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R4-2117551</w:t>
            </w:r>
          </w:p>
        </w:tc>
        <w:tc>
          <w:tcPr>
            <w:tcW w:w="0" w:type="auto"/>
          </w:tcPr>
          <w:p w14:paraId="14B6AB17" w14:textId="2039E7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FWA TR General E-UTRA UE Tx requirements</w:t>
            </w:r>
          </w:p>
        </w:tc>
        <w:tc>
          <w:tcPr>
            <w:tcW w:w="0" w:type="auto"/>
          </w:tcPr>
          <w:p w14:paraId="3ECE4F9F" w14:textId="686AD2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BD15E6E" w14:textId="652609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2069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718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928A56" w14:textId="77777777" w:rsidTr="00AB1096">
        <w:tc>
          <w:tcPr>
            <w:tcW w:w="0" w:type="auto"/>
          </w:tcPr>
          <w:p w14:paraId="40661159" w14:textId="5AD1F7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R4-2117552</w:t>
            </w:r>
          </w:p>
        </w:tc>
        <w:tc>
          <w:tcPr>
            <w:tcW w:w="0" w:type="auto"/>
          </w:tcPr>
          <w:p w14:paraId="26B46C16" w14:textId="43FFD0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38.307: Addition of release independence information for shared spectrum access R16 CATB</w:t>
            </w:r>
          </w:p>
        </w:tc>
        <w:tc>
          <w:tcPr>
            <w:tcW w:w="0" w:type="auto"/>
          </w:tcPr>
          <w:p w14:paraId="72A34462" w14:textId="47FE92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834CDF" w14:textId="0C423F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290F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74D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280C35" w14:textId="77777777" w:rsidTr="00AB1096">
        <w:tc>
          <w:tcPr>
            <w:tcW w:w="0" w:type="auto"/>
          </w:tcPr>
          <w:p w14:paraId="4B1FFB6A" w14:textId="436929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R4-2117553</w:t>
            </w:r>
          </w:p>
        </w:tc>
        <w:tc>
          <w:tcPr>
            <w:tcW w:w="0" w:type="auto"/>
          </w:tcPr>
          <w:p w14:paraId="24FCF5EA" w14:textId="347230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38.307: Addition of release independence information for shared spectrum access R17 CATA</w:t>
            </w:r>
          </w:p>
        </w:tc>
        <w:tc>
          <w:tcPr>
            <w:tcW w:w="0" w:type="auto"/>
          </w:tcPr>
          <w:p w14:paraId="1772D4C6" w14:textId="1BC970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595D56" w14:textId="19FCB6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E5E88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7E0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61F70B" w14:textId="77777777" w:rsidTr="00AB1096">
        <w:tc>
          <w:tcPr>
            <w:tcW w:w="0" w:type="auto"/>
          </w:tcPr>
          <w:p w14:paraId="7B6E90A7" w14:textId="364F3D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R4-2117554</w:t>
            </w:r>
          </w:p>
        </w:tc>
        <w:tc>
          <w:tcPr>
            <w:tcW w:w="0" w:type="auto"/>
          </w:tcPr>
          <w:p w14:paraId="5BB05A04" w14:textId="18EA11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CA_n25-n41 combinations</w:t>
            </w:r>
          </w:p>
        </w:tc>
        <w:tc>
          <w:tcPr>
            <w:tcW w:w="0" w:type="auto"/>
          </w:tcPr>
          <w:p w14:paraId="177A3554" w14:textId="66AA8F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465CA43E" w14:textId="385048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15B8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4E9975" w14:textId="7AE985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R4-2119745</w:t>
            </w:r>
          </w:p>
        </w:tc>
      </w:tr>
      <w:tr w:rsidR="00AB1096" w14:paraId="64EC0EE9" w14:textId="77777777" w:rsidTr="00AB1096">
        <w:tc>
          <w:tcPr>
            <w:tcW w:w="0" w:type="auto"/>
          </w:tcPr>
          <w:p w14:paraId="01468965" w14:textId="4F04E4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R4-2117555</w:t>
            </w:r>
          </w:p>
        </w:tc>
        <w:tc>
          <w:tcPr>
            <w:tcW w:w="0" w:type="auto"/>
          </w:tcPr>
          <w:p w14:paraId="0A11A00B" w14:textId="09BFC7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CA_n25-n66 combinations</w:t>
            </w:r>
          </w:p>
        </w:tc>
        <w:tc>
          <w:tcPr>
            <w:tcW w:w="0" w:type="auto"/>
          </w:tcPr>
          <w:p w14:paraId="613569E3" w14:textId="1D5111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92C0F07" w14:textId="4A1C5B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4974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007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D2E990" w14:textId="77777777" w:rsidTr="00AB1096">
        <w:tc>
          <w:tcPr>
            <w:tcW w:w="0" w:type="auto"/>
          </w:tcPr>
          <w:p w14:paraId="46D182CC" w14:textId="6D5712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R4-2117556</w:t>
            </w:r>
          </w:p>
        </w:tc>
        <w:tc>
          <w:tcPr>
            <w:tcW w:w="0" w:type="auto"/>
          </w:tcPr>
          <w:p w14:paraId="6E93A306" w14:textId="405E52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CA_n25-n71 combinations</w:t>
            </w:r>
          </w:p>
        </w:tc>
        <w:tc>
          <w:tcPr>
            <w:tcW w:w="0" w:type="auto"/>
          </w:tcPr>
          <w:p w14:paraId="30E211FF" w14:textId="7D9597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BD91E01" w14:textId="6ECFB0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60F9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929BC" w14:textId="30B3D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R4-2119746</w:t>
            </w:r>
          </w:p>
        </w:tc>
      </w:tr>
      <w:tr w:rsidR="00AB1096" w14:paraId="258F7EC0" w14:textId="77777777" w:rsidTr="00AB1096">
        <w:tc>
          <w:tcPr>
            <w:tcW w:w="0" w:type="auto"/>
          </w:tcPr>
          <w:p w14:paraId="37BFE349" w14:textId="0CFE58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R4-2117557</w:t>
            </w:r>
          </w:p>
        </w:tc>
        <w:tc>
          <w:tcPr>
            <w:tcW w:w="0" w:type="auto"/>
          </w:tcPr>
          <w:p w14:paraId="577F38E4" w14:textId="14A099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CA_n25-n77 combinations</w:t>
            </w:r>
          </w:p>
        </w:tc>
        <w:tc>
          <w:tcPr>
            <w:tcW w:w="0" w:type="auto"/>
          </w:tcPr>
          <w:p w14:paraId="46B666B5" w14:textId="703310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E8F0C76" w14:textId="71FE9C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DDFB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59E1C" w14:textId="4FD523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R4-2119747</w:t>
            </w:r>
          </w:p>
        </w:tc>
      </w:tr>
      <w:tr w:rsidR="00AB1096" w14:paraId="5C3656DB" w14:textId="77777777" w:rsidTr="00AB1096">
        <w:tc>
          <w:tcPr>
            <w:tcW w:w="0" w:type="auto"/>
          </w:tcPr>
          <w:p w14:paraId="69DEF333" w14:textId="2BAEED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R4-2117558</w:t>
            </w:r>
          </w:p>
        </w:tc>
        <w:tc>
          <w:tcPr>
            <w:tcW w:w="0" w:type="auto"/>
          </w:tcPr>
          <w:p w14:paraId="2924E3F0" w14:textId="70D7F8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CA_n41-n66 combinations</w:t>
            </w:r>
          </w:p>
        </w:tc>
        <w:tc>
          <w:tcPr>
            <w:tcW w:w="0" w:type="auto"/>
          </w:tcPr>
          <w:p w14:paraId="0749440F" w14:textId="286E72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0C4AD12" w14:textId="301A65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3059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D980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07AE15" w14:textId="77777777" w:rsidTr="00AB1096">
        <w:tc>
          <w:tcPr>
            <w:tcW w:w="0" w:type="auto"/>
          </w:tcPr>
          <w:p w14:paraId="674E727F" w14:textId="43AE4E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R4-2117559</w:t>
            </w:r>
          </w:p>
        </w:tc>
        <w:tc>
          <w:tcPr>
            <w:tcW w:w="0" w:type="auto"/>
          </w:tcPr>
          <w:p w14:paraId="478B684C" w14:textId="10F4E3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CA_n41-n71 combinations</w:t>
            </w:r>
          </w:p>
        </w:tc>
        <w:tc>
          <w:tcPr>
            <w:tcW w:w="0" w:type="auto"/>
          </w:tcPr>
          <w:p w14:paraId="4A2D169B" w14:textId="1DD5C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3EC920D5" w14:textId="2E08C9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FD74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CED48" w14:textId="22252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B1096" w14:paraId="6789C922" w14:textId="77777777" w:rsidTr="00AB1096">
        <w:tc>
          <w:tcPr>
            <w:tcW w:w="0" w:type="auto"/>
          </w:tcPr>
          <w:p w14:paraId="4B9B25C2" w14:textId="2BF602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R4-2117560</w:t>
            </w:r>
          </w:p>
        </w:tc>
        <w:tc>
          <w:tcPr>
            <w:tcW w:w="0" w:type="auto"/>
          </w:tcPr>
          <w:p w14:paraId="1A04639D" w14:textId="17BC91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CA_n41-n77 combinations</w:t>
            </w:r>
          </w:p>
        </w:tc>
        <w:tc>
          <w:tcPr>
            <w:tcW w:w="0" w:type="auto"/>
          </w:tcPr>
          <w:p w14:paraId="356E333C" w14:textId="382A33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FB05D49" w14:textId="460215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F7A7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6BFD3" w14:textId="58F2A8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B1096" w14:paraId="4EF90AA0" w14:textId="77777777" w:rsidTr="00AB1096">
        <w:tc>
          <w:tcPr>
            <w:tcW w:w="0" w:type="auto"/>
          </w:tcPr>
          <w:p w14:paraId="22492867" w14:textId="431974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R4-2117561</w:t>
            </w:r>
          </w:p>
        </w:tc>
        <w:tc>
          <w:tcPr>
            <w:tcW w:w="0" w:type="auto"/>
          </w:tcPr>
          <w:p w14:paraId="6B9FC005" w14:textId="428A59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CA_n66-n71 combinations</w:t>
            </w:r>
          </w:p>
        </w:tc>
        <w:tc>
          <w:tcPr>
            <w:tcW w:w="0" w:type="auto"/>
          </w:tcPr>
          <w:p w14:paraId="6A968064" w14:textId="509899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AC870D8" w14:textId="0942FC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9DD3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BE34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0DCDAD" w14:textId="77777777" w:rsidTr="00AB1096">
        <w:tc>
          <w:tcPr>
            <w:tcW w:w="0" w:type="auto"/>
          </w:tcPr>
          <w:p w14:paraId="7BE5C9FF" w14:textId="08982C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R4-2117562</w:t>
            </w:r>
          </w:p>
        </w:tc>
        <w:tc>
          <w:tcPr>
            <w:tcW w:w="0" w:type="auto"/>
          </w:tcPr>
          <w:p w14:paraId="39832570" w14:textId="50EA75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CA_n71-n77 combinations</w:t>
            </w:r>
          </w:p>
        </w:tc>
        <w:tc>
          <w:tcPr>
            <w:tcW w:w="0" w:type="auto"/>
          </w:tcPr>
          <w:p w14:paraId="773FFF71" w14:textId="4DBCC6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D37965F" w14:textId="5E0F25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90B2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15DE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85600A" w14:textId="77777777" w:rsidTr="00AB1096">
        <w:tc>
          <w:tcPr>
            <w:tcW w:w="0" w:type="auto"/>
          </w:tcPr>
          <w:p w14:paraId="09BC3EBD" w14:textId="72C221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R4-2117563</w:t>
            </w:r>
          </w:p>
        </w:tc>
        <w:tc>
          <w:tcPr>
            <w:tcW w:w="0" w:type="auto"/>
          </w:tcPr>
          <w:p w14:paraId="15BFA05F" w14:textId="1C8EB1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CA_n41-n48</w:t>
            </w:r>
          </w:p>
        </w:tc>
        <w:tc>
          <w:tcPr>
            <w:tcW w:w="0" w:type="auto"/>
          </w:tcPr>
          <w:p w14:paraId="73780977" w14:textId="294B0E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F1019D5" w14:textId="3F84D2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BBE7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9DD1C5" w14:textId="657EF4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R4-2119750</w:t>
            </w:r>
          </w:p>
        </w:tc>
      </w:tr>
      <w:tr w:rsidR="00AB1096" w14:paraId="72B34AB3" w14:textId="77777777" w:rsidTr="00AB1096">
        <w:tc>
          <w:tcPr>
            <w:tcW w:w="0" w:type="auto"/>
          </w:tcPr>
          <w:p w14:paraId="741F451A" w14:textId="63459E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R4-2117564</w:t>
            </w:r>
          </w:p>
        </w:tc>
        <w:tc>
          <w:tcPr>
            <w:tcW w:w="0" w:type="auto"/>
          </w:tcPr>
          <w:p w14:paraId="6EAAF97E" w14:textId="00E251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37.717-11-21: DC_8A_n1A-n28A</w:t>
            </w:r>
          </w:p>
        </w:tc>
        <w:tc>
          <w:tcPr>
            <w:tcW w:w="0" w:type="auto"/>
          </w:tcPr>
          <w:p w14:paraId="30324B23" w14:textId="05535C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14795B01" w14:textId="6A00AA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A4EE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72856" w14:textId="36964B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R4-2119786</w:t>
            </w:r>
          </w:p>
        </w:tc>
      </w:tr>
      <w:tr w:rsidR="00AB1096" w14:paraId="6993C7DA" w14:textId="77777777" w:rsidTr="00AB1096">
        <w:tc>
          <w:tcPr>
            <w:tcW w:w="0" w:type="auto"/>
          </w:tcPr>
          <w:p w14:paraId="14315202" w14:textId="6566F2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R4-2117565</w:t>
            </w:r>
          </w:p>
        </w:tc>
        <w:tc>
          <w:tcPr>
            <w:tcW w:w="0" w:type="auto"/>
          </w:tcPr>
          <w:p w14:paraId="4323DF42" w14:textId="397A9F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37.717-11-21: DC_3A-8A_n1A-n28A</w:t>
            </w:r>
          </w:p>
        </w:tc>
        <w:tc>
          <w:tcPr>
            <w:tcW w:w="0" w:type="auto"/>
          </w:tcPr>
          <w:p w14:paraId="5238BA39" w14:textId="30350C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654CEEFA" w14:textId="7E2661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78D7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3B5D6" w14:textId="217D48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R4-2119787</w:t>
            </w:r>
          </w:p>
        </w:tc>
      </w:tr>
      <w:tr w:rsidR="00AB1096" w14:paraId="54072709" w14:textId="77777777" w:rsidTr="00AB1096">
        <w:tc>
          <w:tcPr>
            <w:tcW w:w="0" w:type="auto"/>
          </w:tcPr>
          <w:p w14:paraId="7481EBD1" w14:textId="31715B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R4-2117566</w:t>
            </w:r>
          </w:p>
        </w:tc>
        <w:tc>
          <w:tcPr>
            <w:tcW w:w="0" w:type="auto"/>
          </w:tcPr>
          <w:p w14:paraId="3740AB6F" w14:textId="64D54E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3 LTE bands and 1 NR band DC combinations</w:t>
            </w:r>
          </w:p>
        </w:tc>
        <w:tc>
          <w:tcPr>
            <w:tcW w:w="0" w:type="auto"/>
          </w:tcPr>
          <w:p w14:paraId="46FD9A90" w14:textId="662276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0A1F6CF8" w14:textId="53279B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A413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9591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BD400E" w14:textId="77777777" w:rsidTr="00AB1096">
        <w:tc>
          <w:tcPr>
            <w:tcW w:w="0" w:type="auto"/>
          </w:tcPr>
          <w:p w14:paraId="05BF6903" w14:textId="694F0F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R4-2117567</w:t>
            </w:r>
          </w:p>
        </w:tc>
        <w:tc>
          <w:tcPr>
            <w:tcW w:w="0" w:type="auto"/>
          </w:tcPr>
          <w:p w14:paraId="1B2C5622" w14:textId="19065D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CA_n2-n5-n48-n66</w:t>
            </w:r>
          </w:p>
        </w:tc>
        <w:tc>
          <w:tcPr>
            <w:tcW w:w="0" w:type="auto"/>
          </w:tcPr>
          <w:p w14:paraId="0EF1191E" w14:textId="243C34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525D414E" w14:textId="34A7F1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9F2A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BF6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11052E" w14:textId="77777777" w:rsidTr="00AB1096">
        <w:tc>
          <w:tcPr>
            <w:tcW w:w="0" w:type="auto"/>
          </w:tcPr>
          <w:p w14:paraId="58870CEE" w14:textId="51008B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R4-2117568</w:t>
            </w:r>
          </w:p>
        </w:tc>
        <w:tc>
          <w:tcPr>
            <w:tcW w:w="0" w:type="auto"/>
          </w:tcPr>
          <w:p w14:paraId="5007E5FE" w14:textId="1CF4C3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CA_n2-n5-n48-n77</w:t>
            </w:r>
          </w:p>
        </w:tc>
        <w:tc>
          <w:tcPr>
            <w:tcW w:w="0" w:type="auto"/>
          </w:tcPr>
          <w:p w14:paraId="5A0F31D1" w14:textId="750B7D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3F6F206" w14:textId="54E542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AF94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158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31C366" w14:textId="77777777" w:rsidTr="00AB1096">
        <w:tc>
          <w:tcPr>
            <w:tcW w:w="0" w:type="auto"/>
          </w:tcPr>
          <w:p w14:paraId="5BAF3271" w14:textId="3F222B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R4-2117569</w:t>
            </w:r>
          </w:p>
        </w:tc>
        <w:tc>
          <w:tcPr>
            <w:tcW w:w="0" w:type="auto"/>
          </w:tcPr>
          <w:p w14:paraId="6B2EFC67" w14:textId="1CF14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CA_n2-n5-n66-n77</w:t>
            </w:r>
          </w:p>
        </w:tc>
        <w:tc>
          <w:tcPr>
            <w:tcW w:w="0" w:type="auto"/>
          </w:tcPr>
          <w:p w14:paraId="0495F614" w14:textId="6E8059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080E1E15" w14:textId="4D0775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A4C3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398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883086" w14:textId="77777777" w:rsidTr="00AB1096">
        <w:tc>
          <w:tcPr>
            <w:tcW w:w="0" w:type="auto"/>
          </w:tcPr>
          <w:p w14:paraId="60DE9178" w14:textId="17BA53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R4-2117570</w:t>
            </w:r>
          </w:p>
        </w:tc>
        <w:tc>
          <w:tcPr>
            <w:tcW w:w="0" w:type="auto"/>
          </w:tcPr>
          <w:p w14:paraId="557F910B" w14:textId="6216D9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CA_n2-n48-n66-n77</w:t>
            </w:r>
          </w:p>
        </w:tc>
        <w:tc>
          <w:tcPr>
            <w:tcW w:w="0" w:type="auto"/>
          </w:tcPr>
          <w:p w14:paraId="19EC34C8" w14:textId="21A37E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5B191B5" w14:textId="1844AD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2F97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C81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A98EEB" w14:textId="77777777" w:rsidTr="00AB1096">
        <w:tc>
          <w:tcPr>
            <w:tcW w:w="0" w:type="auto"/>
          </w:tcPr>
          <w:p w14:paraId="7A9017BA" w14:textId="5EDC7D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R4-2117571</w:t>
            </w:r>
          </w:p>
        </w:tc>
        <w:tc>
          <w:tcPr>
            <w:tcW w:w="0" w:type="auto"/>
          </w:tcPr>
          <w:p w14:paraId="04EB43B1" w14:textId="4BD1FB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CA_n5-n48-n66-n77</w:t>
            </w:r>
          </w:p>
        </w:tc>
        <w:tc>
          <w:tcPr>
            <w:tcW w:w="0" w:type="auto"/>
          </w:tcPr>
          <w:p w14:paraId="5090A05C" w14:textId="51B5F6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5764D910" w14:textId="4CC76F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E82D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1B1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F42F55" w14:textId="77777777" w:rsidTr="00AB1096">
        <w:tc>
          <w:tcPr>
            <w:tcW w:w="0" w:type="auto"/>
          </w:tcPr>
          <w:p w14:paraId="6C00DD96" w14:textId="3EC8C6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R4-2117572</w:t>
            </w:r>
          </w:p>
        </w:tc>
        <w:tc>
          <w:tcPr>
            <w:tcW w:w="0" w:type="auto"/>
          </w:tcPr>
          <w:p w14:paraId="7841B7B4" w14:textId="376818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CA_n1A-n5An28A</w:t>
            </w:r>
          </w:p>
        </w:tc>
        <w:tc>
          <w:tcPr>
            <w:tcW w:w="0" w:type="auto"/>
          </w:tcPr>
          <w:p w14:paraId="0C316A1B" w14:textId="2F7EB4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EC04F12" w14:textId="2AE5C3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A647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DD0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6591C6" w14:textId="77777777" w:rsidTr="00AB1096">
        <w:tc>
          <w:tcPr>
            <w:tcW w:w="0" w:type="auto"/>
          </w:tcPr>
          <w:p w14:paraId="3DF71A98" w14:textId="129637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R4-2117573</w:t>
            </w:r>
          </w:p>
        </w:tc>
        <w:tc>
          <w:tcPr>
            <w:tcW w:w="0" w:type="auto"/>
          </w:tcPr>
          <w:p w14:paraId="4BC41F1F" w14:textId="27D5D9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CA_n1A-n7A-n8A</w:t>
            </w:r>
          </w:p>
        </w:tc>
        <w:tc>
          <w:tcPr>
            <w:tcW w:w="0" w:type="auto"/>
          </w:tcPr>
          <w:p w14:paraId="3DEAC34D" w14:textId="520015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2532F0C" w14:textId="68543D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40C3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9A59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867CC8" w14:textId="77777777" w:rsidTr="00AB1096">
        <w:tc>
          <w:tcPr>
            <w:tcW w:w="0" w:type="auto"/>
          </w:tcPr>
          <w:p w14:paraId="52278043" w14:textId="006DE3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R4-2117574</w:t>
            </w:r>
          </w:p>
        </w:tc>
        <w:tc>
          <w:tcPr>
            <w:tcW w:w="0" w:type="auto"/>
          </w:tcPr>
          <w:p w14:paraId="50705F75" w14:textId="12BB37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CA_n1A-n8A-n28A</w:t>
            </w:r>
          </w:p>
        </w:tc>
        <w:tc>
          <w:tcPr>
            <w:tcW w:w="0" w:type="auto"/>
          </w:tcPr>
          <w:p w14:paraId="020AF289" w14:textId="33444E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9071BE0" w14:textId="5E7F84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C563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FB1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DFBFC8" w14:textId="77777777" w:rsidTr="00AB1096">
        <w:tc>
          <w:tcPr>
            <w:tcW w:w="0" w:type="auto"/>
          </w:tcPr>
          <w:p w14:paraId="39A73D5A" w14:textId="25CD54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R4-2117575</w:t>
            </w:r>
          </w:p>
        </w:tc>
        <w:tc>
          <w:tcPr>
            <w:tcW w:w="0" w:type="auto"/>
          </w:tcPr>
          <w:p w14:paraId="5FE98394" w14:textId="514164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CA_n3A-n5An28A</w:t>
            </w:r>
          </w:p>
        </w:tc>
        <w:tc>
          <w:tcPr>
            <w:tcW w:w="0" w:type="auto"/>
          </w:tcPr>
          <w:p w14:paraId="1C69B576" w14:textId="54B90A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E632A8A" w14:textId="59DB14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63AC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D2FA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6A7FC7" w14:textId="77777777" w:rsidTr="00AB1096">
        <w:tc>
          <w:tcPr>
            <w:tcW w:w="0" w:type="auto"/>
          </w:tcPr>
          <w:p w14:paraId="07881FB6" w14:textId="29B4E4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R4-2117576</w:t>
            </w:r>
          </w:p>
        </w:tc>
        <w:tc>
          <w:tcPr>
            <w:tcW w:w="0" w:type="auto"/>
          </w:tcPr>
          <w:p w14:paraId="0C354C7B" w14:textId="1B9D1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CA_n3A-n7A-n8A</w:t>
            </w:r>
          </w:p>
        </w:tc>
        <w:tc>
          <w:tcPr>
            <w:tcW w:w="0" w:type="auto"/>
          </w:tcPr>
          <w:p w14:paraId="73C3C978" w14:textId="74D86F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915090A" w14:textId="2E4613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0895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128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0BE349" w14:textId="77777777" w:rsidTr="00AB1096">
        <w:tc>
          <w:tcPr>
            <w:tcW w:w="0" w:type="auto"/>
          </w:tcPr>
          <w:p w14:paraId="3AE8B363" w14:textId="051B11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R4-2117577</w:t>
            </w:r>
          </w:p>
        </w:tc>
        <w:tc>
          <w:tcPr>
            <w:tcW w:w="0" w:type="auto"/>
          </w:tcPr>
          <w:p w14:paraId="0C369F21" w14:textId="7A830A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CA_n3A-n8A-n28A</w:t>
            </w:r>
          </w:p>
        </w:tc>
        <w:tc>
          <w:tcPr>
            <w:tcW w:w="0" w:type="auto"/>
          </w:tcPr>
          <w:p w14:paraId="26837760" w14:textId="1030B7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C87752B" w14:textId="380221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A6BD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296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15E483" w14:textId="77777777" w:rsidTr="00AB1096">
        <w:tc>
          <w:tcPr>
            <w:tcW w:w="0" w:type="auto"/>
          </w:tcPr>
          <w:p w14:paraId="54929AFE" w14:textId="75EC30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R4-2117578</w:t>
            </w:r>
          </w:p>
        </w:tc>
        <w:tc>
          <w:tcPr>
            <w:tcW w:w="0" w:type="auto"/>
          </w:tcPr>
          <w:p w14:paraId="1750E867" w14:textId="0109F6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CA_n5A-n7A-n28A</w:t>
            </w:r>
          </w:p>
        </w:tc>
        <w:tc>
          <w:tcPr>
            <w:tcW w:w="0" w:type="auto"/>
          </w:tcPr>
          <w:p w14:paraId="15F08100" w14:textId="7635E1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6919EB6" w14:textId="0C1904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8291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11A5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CB6840" w14:textId="77777777" w:rsidTr="00AB1096">
        <w:tc>
          <w:tcPr>
            <w:tcW w:w="0" w:type="auto"/>
          </w:tcPr>
          <w:p w14:paraId="7AB6F032" w14:textId="736B05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R4-2117579</w:t>
            </w:r>
          </w:p>
        </w:tc>
        <w:tc>
          <w:tcPr>
            <w:tcW w:w="0" w:type="auto"/>
          </w:tcPr>
          <w:p w14:paraId="5729A88F" w14:textId="6BB7B2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CA_n7A-n8A-n28A</w:t>
            </w:r>
          </w:p>
        </w:tc>
        <w:tc>
          <w:tcPr>
            <w:tcW w:w="0" w:type="auto"/>
          </w:tcPr>
          <w:p w14:paraId="743457E1" w14:textId="01439F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71C3C17" w14:textId="1A4A4D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3A00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E30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BA22B9" w14:textId="77777777" w:rsidTr="00AB1096">
        <w:tc>
          <w:tcPr>
            <w:tcW w:w="0" w:type="auto"/>
          </w:tcPr>
          <w:p w14:paraId="24C8ECD5" w14:textId="51D31E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R4-2117580</w:t>
            </w:r>
          </w:p>
        </w:tc>
        <w:tc>
          <w:tcPr>
            <w:tcW w:w="0" w:type="auto"/>
          </w:tcPr>
          <w:p w14:paraId="4B325E14" w14:textId="2B3D4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CA_n7A-n8A-n78A</w:t>
            </w:r>
          </w:p>
        </w:tc>
        <w:tc>
          <w:tcPr>
            <w:tcW w:w="0" w:type="auto"/>
          </w:tcPr>
          <w:p w14:paraId="664FEFAB" w14:textId="681C49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3AA5B20" w14:textId="203B12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7692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2C5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36BA26" w14:textId="77777777" w:rsidTr="00AB1096">
        <w:tc>
          <w:tcPr>
            <w:tcW w:w="0" w:type="auto"/>
          </w:tcPr>
          <w:p w14:paraId="17A8F634" w14:textId="269025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R4-2117581</w:t>
            </w:r>
          </w:p>
        </w:tc>
        <w:tc>
          <w:tcPr>
            <w:tcW w:w="0" w:type="auto"/>
          </w:tcPr>
          <w:p w14:paraId="47F9DA45" w14:textId="02F067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38.717-01-01: CA_n2B</w:t>
            </w:r>
          </w:p>
        </w:tc>
        <w:tc>
          <w:tcPr>
            <w:tcW w:w="0" w:type="auto"/>
          </w:tcPr>
          <w:p w14:paraId="57375771" w14:textId="5BC16B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</w:t>
            </w:r>
          </w:p>
        </w:tc>
        <w:tc>
          <w:tcPr>
            <w:tcW w:w="0" w:type="auto"/>
          </w:tcPr>
          <w:p w14:paraId="012263BE" w14:textId="26415C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5933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37B1C" w14:textId="347EF4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R4-2119804</w:t>
            </w:r>
          </w:p>
        </w:tc>
      </w:tr>
      <w:tr w:rsidR="00AB1096" w14:paraId="102E5B0E" w14:textId="77777777" w:rsidTr="00AB1096">
        <w:tc>
          <w:tcPr>
            <w:tcW w:w="0" w:type="auto"/>
          </w:tcPr>
          <w:p w14:paraId="4498BFA3" w14:textId="5D67E4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R4-2117582</w:t>
            </w:r>
          </w:p>
        </w:tc>
        <w:tc>
          <w:tcPr>
            <w:tcW w:w="0" w:type="auto"/>
          </w:tcPr>
          <w:p w14:paraId="32FC9AC5" w14:textId="75A6A6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38.717-01-01: CA_n25B</w:t>
            </w:r>
          </w:p>
        </w:tc>
        <w:tc>
          <w:tcPr>
            <w:tcW w:w="0" w:type="auto"/>
          </w:tcPr>
          <w:p w14:paraId="1FCA4724" w14:textId="154468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</w:t>
            </w:r>
          </w:p>
        </w:tc>
        <w:tc>
          <w:tcPr>
            <w:tcW w:w="0" w:type="auto"/>
          </w:tcPr>
          <w:p w14:paraId="2E18062C" w14:textId="7C68BC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B194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B26DA" w14:textId="591847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R4-2119805</w:t>
            </w:r>
          </w:p>
        </w:tc>
      </w:tr>
      <w:tr w:rsidR="00AB1096" w14:paraId="1EC785BF" w14:textId="77777777" w:rsidTr="00AB1096">
        <w:tc>
          <w:tcPr>
            <w:tcW w:w="0" w:type="auto"/>
          </w:tcPr>
          <w:p w14:paraId="2A615B71" w14:textId="6762BA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R4-2117583</w:t>
            </w:r>
          </w:p>
        </w:tc>
        <w:tc>
          <w:tcPr>
            <w:tcW w:w="0" w:type="auto"/>
          </w:tcPr>
          <w:p w14:paraId="73FDBB7D" w14:textId="519380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38.717-01-01: CA_n77B</w:t>
            </w:r>
          </w:p>
        </w:tc>
        <w:tc>
          <w:tcPr>
            <w:tcW w:w="0" w:type="auto"/>
          </w:tcPr>
          <w:p w14:paraId="680EA883" w14:textId="22A875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</w:t>
            </w:r>
          </w:p>
        </w:tc>
        <w:tc>
          <w:tcPr>
            <w:tcW w:w="0" w:type="auto"/>
          </w:tcPr>
          <w:p w14:paraId="15639E68" w14:textId="33B413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C0B6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5DC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F64D9A" w14:textId="77777777" w:rsidTr="00AB1096">
        <w:tc>
          <w:tcPr>
            <w:tcW w:w="0" w:type="auto"/>
          </w:tcPr>
          <w:p w14:paraId="1C07957A" w14:textId="1C0BF2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R4-2117584</w:t>
            </w:r>
          </w:p>
        </w:tc>
        <w:tc>
          <w:tcPr>
            <w:tcW w:w="0" w:type="auto"/>
          </w:tcPr>
          <w:p w14:paraId="69FE2436" w14:textId="117499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38.717-01-01: CA_n12(2A)</w:t>
            </w:r>
          </w:p>
        </w:tc>
        <w:tc>
          <w:tcPr>
            <w:tcW w:w="0" w:type="auto"/>
          </w:tcPr>
          <w:p w14:paraId="55C022FA" w14:textId="4139CC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</w:t>
            </w:r>
          </w:p>
        </w:tc>
        <w:tc>
          <w:tcPr>
            <w:tcW w:w="0" w:type="auto"/>
          </w:tcPr>
          <w:p w14:paraId="470AB839" w14:textId="6174E3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4A2F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32E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84E5DD" w14:textId="77777777" w:rsidTr="00AB1096">
        <w:tc>
          <w:tcPr>
            <w:tcW w:w="0" w:type="auto"/>
          </w:tcPr>
          <w:p w14:paraId="08D2AE50" w14:textId="237331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R4-2117585</w:t>
            </w:r>
          </w:p>
        </w:tc>
        <w:tc>
          <w:tcPr>
            <w:tcW w:w="0" w:type="auto"/>
          </w:tcPr>
          <w:p w14:paraId="1575F2E8" w14:textId="1536D4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TPs to TS 38.114 on RF Repeater EMC section 1 (Scope) and section 9 (Immunity)</w:t>
            </w:r>
          </w:p>
        </w:tc>
        <w:tc>
          <w:tcPr>
            <w:tcW w:w="0" w:type="auto"/>
          </w:tcPr>
          <w:p w14:paraId="68F45877" w14:textId="73778D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0F2B130" w14:textId="4C6C2F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843D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1DB3F" w14:textId="6D6075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R4-2120637</w:t>
            </w:r>
          </w:p>
        </w:tc>
      </w:tr>
      <w:tr w:rsidR="00AB1096" w14:paraId="25DEB3DC" w14:textId="77777777" w:rsidTr="00AB1096">
        <w:tc>
          <w:tcPr>
            <w:tcW w:w="0" w:type="auto"/>
          </w:tcPr>
          <w:p w14:paraId="148AFB3F" w14:textId="6BA6C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R4-2117586</w:t>
            </w:r>
          </w:p>
        </w:tc>
        <w:tc>
          <w:tcPr>
            <w:tcW w:w="0" w:type="auto"/>
          </w:tcPr>
          <w:p w14:paraId="32D55529" w14:textId="7721ED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DC_n3A_1A</w:t>
            </w:r>
          </w:p>
        </w:tc>
        <w:tc>
          <w:tcPr>
            <w:tcW w:w="0" w:type="auto"/>
          </w:tcPr>
          <w:p w14:paraId="3D30E55B" w14:textId="6B9535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7DB9746" w14:textId="56216C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4709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BF97A" w14:textId="5B4EFB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R4-2119806</w:t>
            </w:r>
          </w:p>
        </w:tc>
      </w:tr>
      <w:tr w:rsidR="00AB1096" w14:paraId="0E139CE2" w14:textId="77777777" w:rsidTr="00AB1096">
        <w:tc>
          <w:tcPr>
            <w:tcW w:w="0" w:type="auto"/>
          </w:tcPr>
          <w:p w14:paraId="7DA83AC1" w14:textId="21764D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R4-2117587</w:t>
            </w:r>
          </w:p>
        </w:tc>
        <w:tc>
          <w:tcPr>
            <w:tcW w:w="0" w:type="auto"/>
          </w:tcPr>
          <w:p w14:paraId="39E2ED15" w14:textId="52896C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DC_8A_(n)3AA</w:t>
            </w:r>
          </w:p>
        </w:tc>
        <w:tc>
          <w:tcPr>
            <w:tcW w:w="0" w:type="auto"/>
          </w:tcPr>
          <w:p w14:paraId="51AE18EB" w14:textId="7D2344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EFEC47E" w14:textId="4D12CA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C4D6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35729" w14:textId="64F652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R4-2119807</w:t>
            </w:r>
          </w:p>
        </w:tc>
      </w:tr>
      <w:tr w:rsidR="00AB1096" w14:paraId="4AEC0F6D" w14:textId="77777777" w:rsidTr="00AB1096">
        <w:tc>
          <w:tcPr>
            <w:tcW w:w="0" w:type="auto"/>
          </w:tcPr>
          <w:p w14:paraId="109C0B3F" w14:textId="5D1894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R4-2117588</w:t>
            </w:r>
          </w:p>
        </w:tc>
        <w:tc>
          <w:tcPr>
            <w:tcW w:w="0" w:type="auto"/>
          </w:tcPr>
          <w:p w14:paraId="4D68271C" w14:textId="12F48D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DC_1A_(n)3AA</w:t>
            </w:r>
          </w:p>
        </w:tc>
        <w:tc>
          <w:tcPr>
            <w:tcW w:w="0" w:type="auto"/>
          </w:tcPr>
          <w:p w14:paraId="2FB131FE" w14:textId="4AD95B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3BD7A86D" w14:textId="0FA3C0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653E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DA913" w14:textId="182A75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R4-2119808</w:t>
            </w:r>
          </w:p>
        </w:tc>
      </w:tr>
      <w:tr w:rsidR="00AB1096" w14:paraId="43679B49" w14:textId="77777777" w:rsidTr="00AB1096">
        <w:tc>
          <w:tcPr>
            <w:tcW w:w="0" w:type="auto"/>
          </w:tcPr>
          <w:p w14:paraId="17EB0A84" w14:textId="78BD28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R4-2117589</w:t>
            </w:r>
          </w:p>
        </w:tc>
        <w:tc>
          <w:tcPr>
            <w:tcW w:w="0" w:type="auto"/>
          </w:tcPr>
          <w:p w14:paraId="2EFF2D17" w14:textId="0BBEB6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DC_1A_n3A-n8A</w:t>
            </w:r>
          </w:p>
        </w:tc>
        <w:tc>
          <w:tcPr>
            <w:tcW w:w="0" w:type="auto"/>
          </w:tcPr>
          <w:p w14:paraId="0E719B9B" w14:textId="2E66B2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376B5164" w14:textId="34D7D2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1E39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26B9F" w14:textId="56B7DB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R4-2119769</w:t>
            </w:r>
          </w:p>
        </w:tc>
      </w:tr>
      <w:tr w:rsidR="00AB1096" w14:paraId="4FD5B068" w14:textId="77777777" w:rsidTr="00AB1096">
        <w:tc>
          <w:tcPr>
            <w:tcW w:w="0" w:type="auto"/>
          </w:tcPr>
          <w:p w14:paraId="482B5442" w14:textId="53DD65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R4-2117590</w:t>
            </w:r>
          </w:p>
        </w:tc>
        <w:tc>
          <w:tcPr>
            <w:tcW w:w="0" w:type="auto"/>
          </w:tcPr>
          <w:p w14:paraId="414C511A" w14:textId="6F7EDE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with 256QAM</w:t>
            </w:r>
          </w:p>
        </w:tc>
        <w:tc>
          <w:tcPr>
            <w:tcW w:w="0" w:type="auto"/>
          </w:tcPr>
          <w:p w14:paraId="27D02638" w14:textId="71389F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756E8AA" w14:textId="245080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28B6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CC0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11CAF0" w14:textId="77777777" w:rsidTr="00AB1096">
        <w:tc>
          <w:tcPr>
            <w:tcW w:w="0" w:type="auto"/>
          </w:tcPr>
          <w:p w14:paraId="6E979795" w14:textId="0CA347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R4-2117591</w:t>
            </w:r>
          </w:p>
        </w:tc>
        <w:tc>
          <w:tcPr>
            <w:tcW w:w="0" w:type="auto"/>
          </w:tcPr>
          <w:p w14:paraId="489F169B" w14:textId="6EFD01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summary for Rel-17 FR2 HST</w:t>
            </w:r>
          </w:p>
        </w:tc>
        <w:tc>
          <w:tcPr>
            <w:tcW w:w="0" w:type="auto"/>
          </w:tcPr>
          <w:p w14:paraId="1A330C4E" w14:textId="7B3CFE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36BD791" w14:textId="6DF3F4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3997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BD6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77F44C" w14:textId="77777777" w:rsidTr="00AB1096">
        <w:tc>
          <w:tcPr>
            <w:tcW w:w="0" w:type="auto"/>
          </w:tcPr>
          <w:p w14:paraId="1E76F0EE" w14:textId="78E3C8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R4-2117592</w:t>
            </w:r>
          </w:p>
        </w:tc>
        <w:tc>
          <w:tcPr>
            <w:tcW w:w="0" w:type="auto"/>
          </w:tcPr>
          <w:p w14:paraId="54059760" w14:textId="558CB5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demodulation requirement for Rel-17 FR2 HST</w:t>
            </w:r>
          </w:p>
        </w:tc>
        <w:tc>
          <w:tcPr>
            <w:tcW w:w="0" w:type="auto"/>
          </w:tcPr>
          <w:p w14:paraId="758D3190" w14:textId="12214F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4B34C89" w14:textId="22FAD7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8BFA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59F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7E6418" w14:textId="77777777" w:rsidTr="00AB1096">
        <w:tc>
          <w:tcPr>
            <w:tcW w:w="0" w:type="auto"/>
          </w:tcPr>
          <w:p w14:paraId="2D64CBF4" w14:textId="6FD2B0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R4-2117593</w:t>
            </w:r>
          </w:p>
        </w:tc>
        <w:tc>
          <w:tcPr>
            <w:tcW w:w="0" w:type="auto"/>
          </w:tcPr>
          <w:p w14:paraId="0EF12A02" w14:textId="00C553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of PDSCH requirement for Rel-17 FR2 HST</w:t>
            </w:r>
          </w:p>
        </w:tc>
        <w:tc>
          <w:tcPr>
            <w:tcW w:w="0" w:type="auto"/>
          </w:tcPr>
          <w:p w14:paraId="54E54473" w14:textId="2D3096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A7FD2AE" w14:textId="3C10D8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254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2D8C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CD9984" w14:textId="77777777" w:rsidTr="00AB1096">
        <w:tc>
          <w:tcPr>
            <w:tcW w:w="0" w:type="auto"/>
          </w:tcPr>
          <w:p w14:paraId="38FA9360" w14:textId="438717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R4-2117594</w:t>
            </w:r>
          </w:p>
        </w:tc>
        <w:tc>
          <w:tcPr>
            <w:tcW w:w="0" w:type="auto"/>
          </w:tcPr>
          <w:p w14:paraId="7FF49F97" w14:textId="30A7DC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of PUSCH requirement for Rel-17 FR2 HST</w:t>
            </w:r>
          </w:p>
        </w:tc>
        <w:tc>
          <w:tcPr>
            <w:tcW w:w="0" w:type="auto"/>
          </w:tcPr>
          <w:p w14:paraId="669B5C43" w14:textId="32C16E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12F72A5" w14:textId="41BE3F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4E0A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4BC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D9D248" w14:textId="77777777" w:rsidTr="00AB1096">
        <w:tc>
          <w:tcPr>
            <w:tcW w:w="0" w:type="auto"/>
          </w:tcPr>
          <w:p w14:paraId="5CB62CA1" w14:textId="4764EC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R4-2117595</w:t>
            </w:r>
          </w:p>
        </w:tc>
        <w:tc>
          <w:tcPr>
            <w:tcW w:w="0" w:type="auto"/>
          </w:tcPr>
          <w:p w14:paraId="53DB168C" w14:textId="05D763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of UL timing adjustment requirement for Rel-17 FR2 HST</w:t>
            </w:r>
          </w:p>
        </w:tc>
        <w:tc>
          <w:tcPr>
            <w:tcW w:w="0" w:type="auto"/>
          </w:tcPr>
          <w:p w14:paraId="16FCCE95" w14:textId="33163B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B8DD5CF" w14:textId="76E475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062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DCF6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0F933E" w14:textId="77777777" w:rsidTr="00AB1096">
        <w:tc>
          <w:tcPr>
            <w:tcW w:w="0" w:type="auto"/>
          </w:tcPr>
          <w:p w14:paraId="1223F63A" w14:textId="069079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R4-2117596</w:t>
            </w:r>
          </w:p>
        </w:tc>
        <w:tc>
          <w:tcPr>
            <w:tcW w:w="0" w:type="auto"/>
          </w:tcPr>
          <w:p w14:paraId="08A9BEA7" w14:textId="6FA45E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of PRACH requirement for Rel-17 FR2 HST</w:t>
            </w:r>
          </w:p>
        </w:tc>
        <w:tc>
          <w:tcPr>
            <w:tcW w:w="0" w:type="auto"/>
          </w:tcPr>
          <w:p w14:paraId="7303CD41" w14:textId="0FC8AB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3E6267A" w14:textId="205EED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F1D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997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046B62" w14:textId="77777777" w:rsidTr="00AB1096">
        <w:tc>
          <w:tcPr>
            <w:tcW w:w="0" w:type="auto"/>
          </w:tcPr>
          <w:p w14:paraId="479595D9" w14:textId="5A984D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R4-2117597</w:t>
            </w:r>
          </w:p>
        </w:tc>
        <w:tc>
          <w:tcPr>
            <w:tcW w:w="0" w:type="auto"/>
          </w:tcPr>
          <w:p w14:paraId="50A285F7" w14:textId="1FD537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36.779 on BS aspect issues</w:t>
            </w:r>
          </w:p>
        </w:tc>
        <w:tc>
          <w:tcPr>
            <w:tcW w:w="0" w:type="auto"/>
          </w:tcPr>
          <w:p w14:paraId="05FA304C" w14:textId="51CA6A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Baicells, Puloli</w:t>
            </w:r>
          </w:p>
        </w:tc>
        <w:tc>
          <w:tcPr>
            <w:tcW w:w="0" w:type="auto"/>
          </w:tcPr>
          <w:p w14:paraId="6A1B85BC" w14:textId="5D6084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E66A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369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728460" w14:textId="77777777" w:rsidTr="00AB1096">
        <w:tc>
          <w:tcPr>
            <w:tcW w:w="0" w:type="auto"/>
          </w:tcPr>
          <w:p w14:paraId="3D5ED5F3" w14:textId="7E4D13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R4-2117598</w:t>
            </w:r>
          </w:p>
        </w:tc>
        <w:tc>
          <w:tcPr>
            <w:tcW w:w="0" w:type="auto"/>
          </w:tcPr>
          <w:p w14:paraId="7A429F32" w14:textId="6DEBE0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36.779 on Study of MSR specific issues</w:t>
            </w:r>
          </w:p>
        </w:tc>
        <w:tc>
          <w:tcPr>
            <w:tcW w:w="0" w:type="auto"/>
          </w:tcPr>
          <w:p w14:paraId="68E22BC9" w14:textId="0D1DD9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Baicells, Puloli</w:t>
            </w:r>
          </w:p>
        </w:tc>
        <w:tc>
          <w:tcPr>
            <w:tcW w:w="0" w:type="auto"/>
          </w:tcPr>
          <w:p w14:paraId="47B6AA24" w14:textId="4D2DAF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5AA05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021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52D193" w14:textId="77777777" w:rsidTr="00AB1096">
        <w:tc>
          <w:tcPr>
            <w:tcW w:w="0" w:type="auto"/>
          </w:tcPr>
          <w:p w14:paraId="4806AE83" w14:textId="763EAC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R4-2117599</w:t>
            </w:r>
          </w:p>
        </w:tc>
        <w:tc>
          <w:tcPr>
            <w:tcW w:w="0" w:type="auto"/>
          </w:tcPr>
          <w:p w14:paraId="4361A9A3" w14:textId="5D5C2D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NCD-SSB instead of CD-SSB for RedCap UE</w:t>
            </w:r>
          </w:p>
        </w:tc>
        <w:tc>
          <w:tcPr>
            <w:tcW w:w="0" w:type="auto"/>
          </w:tcPr>
          <w:p w14:paraId="14B5A816" w14:textId="343DA3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7FE0D9D" w14:textId="3BB896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D0D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1ED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E3F427" w14:textId="77777777" w:rsidTr="00AB1096">
        <w:tc>
          <w:tcPr>
            <w:tcW w:w="0" w:type="auto"/>
          </w:tcPr>
          <w:p w14:paraId="218A4D44" w14:textId="351A30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R4-2117600</w:t>
            </w:r>
          </w:p>
        </w:tc>
        <w:tc>
          <w:tcPr>
            <w:tcW w:w="0" w:type="auto"/>
          </w:tcPr>
          <w:p w14:paraId="51C2F3F5" w14:textId="48CADC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DC_n77A_1A</w:t>
            </w:r>
          </w:p>
        </w:tc>
        <w:tc>
          <w:tcPr>
            <w:tcW w:w="0" w:type="auto"/>
          </w:tcPr>
          <w:p w14:paraId="3F15D811" w14:textId="298590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40EEAC1" w14:textId="041474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0BB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823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14041C" w14:textId="77777777" w:rsidTr="00AB1096">
        <w:tc>
          <w:tcPr>
            <w:tcW w:w="0" w:type="auto"/>
          </w:tcPr>
          <w:p w14:paraId="64ADA2CD" w14:textId="30EE50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R4-2117601</w:t>
            </w:r>
          </w:p>
        </w:tc>
        <w:tc>
          <w:tcPr>
            <w:tcW w:w="0" w:type="auto"/>
          </w:tcPr>
          <w:p w14:paraId="744B6F02" w14:textId="418D97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Transient periods requirements for 57-71Ghz range</w:t>
            </w:r>
          </w:p>
        </w:tc>
        <w:tc>
          <w:tcPr>
            <w:tcW w:w="0" w:type="auto"/>
          </w:tcPr>
          <w:p w14:paraId="0CEE8615" w14:textId="6FE733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359A8BE7" w14:textId="13B9D2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F5E0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A709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4EDCE6" w14:textId="77777777" w:rsidTr="00AB1096">
        <w:tc>
          <w:tcPr>
            <w:tcW w:w="0" w:type="auto"/>
          </w:tcPr>
          <w:p w14:paraId="15326509" w14:textId="097D46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R4-2117602</w:t>
            </w:r>
          </w:p>
        </w:tc>
        <w:tc>
          <w:tcPr>
            <w:tcW w:w="0" w:type="auto"/>
          </w:tcPr>
          <w:p w14:paraId="495AC0E4" w14:textId="26020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for measurement gap enhancement WI</w:t>
            </w:r>
          </w:p>
        </w:tc>
        <w:tc>
          <w:tcPr>
            <w:tcW w:w="0" w:type="auto"/>
          </w:tcPr>
          <w:p w14:paraId="39A6D4A1" w14:textId="37D9F5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Intel Cooperation, Apple</w:t>
            </w:r>
          </w:p>
        </w:tc>
        <w:tc>
          <w:tcPr>
            <w:tcW w:w="0" w:type="auto"/>
          </w:tcPr>
          <w:p w14:paraId="5037EA3F" w14:textId="3F9AEE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250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466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1017D7" w14:textId="77777777" w:rsidTr="00AB1096">
        <w:tc>
          <w:tcPr>
            <w:tcW w:w="0" w:type="auto"/>
          </w:tcPr>
          <w:p w14:paraId="1AE4CB18" w14:textId="036F51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R4-2117603</w:t>
            </w:r>
          </w:p>
        </w:tc>
        <w:tc>
          <w:tcPr>
            <w:tcW w:w="0" w:type="auto"/>
          </w:tcPr>
          <w:p w14:paraId="56502797" w14:textId="609D00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gap</w:t>
            </w:r>
          </w:p>
        </w:tc>
        <w:tc>
          <w:tcPr>
            <w:tcW w:w="0" w:type="auto"/>
          </w:tcPr>
          <w:p w14:paraId="5C0BBDD2" w14:textId="022F30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97E05B1" w14:textId="676B62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AD40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D69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71181F" w14:textId="77777777" w:rsidTr="00AB1096">
        <w:tc>
          <w:tcPr>
            <w:tcW w:w="0" w:type="auto"/>
          </w:tcPr>
          <w:p w14:paraId="3B56C807" w14:textId="0EB743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R4-2117604</w:t>
            </w:r>
          </w:p>
        </w:tc>
        <w:tc>
          <w:tcPr>
            <w:tcW w:w="0" w:type="auto"/>
          </w:tcPr>
          <w:p w14:paraId="0B448877" w14:textId="27A9BC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gaps</w:t>
            </w:r>
          </w:p>
        </w:tc>
        <w:tc>
          <w:tcPr>
            <w:tcW w:w="0" w:type="auto"/>
          </w:tcPr>
          <w:p w14:paraId="5F34017D" w14:textId="35B7D5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92A0474" w14:textId="6890C4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F9D3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384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8B8B4F" w14:textId="77777777" w:rsidTr="00AB1096">
        <w:tc>
          <w:tcPr>
            <w:tcW w:w="0" w:type="auto"/>
          </w:tcPr>
          <w:p w14:paraId="76BD3B79" w14:textId="2F6C12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R4-2117605</w:t>
            </w:r>
          </w:p>
        </w:tc>
        <w:tc>
          <w:tcPr>
            <w:tcW w:w="0" w:type="auto"/>
          </w:tcPr>
          <w:p w14:paraId="549F961B" w14:textId="5FFEE5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094E5B1C" w14:textId="50BC33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E09F7B9" w14:textId="5F04D9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7130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6526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E60940" w14:textId="77777777" w:rsidTr="00AB1096">
        <w:tc>
          <w:tcPr>
            <w:tcW w:w="0" w:type="auto"/>
          </w:tcPr>
          <w:p w14:paraId="21858EEB" w14:textId="17FDD2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R4-2117606</w:t>
            </w:r>
          </w:p>
        </w:tc>
        <w:tc>
          <w:tcPr>
            <w:tcW w:w="0" w:type="auto"/>
          </w:tcPr>
          <w:p w14:paraId="1BC88AE4" w14:textId="7F7B11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reply on gap handling for MUSIM</w:t>
            </w:r>
          </w:p>
        </w:tc>
        <w:tc>
          <w:tcPr>
            <w:tcW w:w="0" w:type="auto"/>
          </w:tcPr>
          <w:p w14:paraId="7785052C" w14:textId="2F5270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524599A" w14:textId="08BADE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8E43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06A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45F04E" w14:textId="77777777" w:rsidTr="00AB1096">
        <w:tc>
          <w:tcPr>
            <w:tcW w:w="0" w:type="auto"/>
          </w:tcPr>
          <w:p w14:paraId="66F5FC2C" w14:textId="1220AE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R4-2117607</w:t>
            </w:r>
          </w:p>
        </w:tc>
        <w:tc>
          <w:tcPr>
            <w:tcW w:w="0" w:type="auto"/>
          </w:tcPr>
          <w:p w14:paraId="05D809AA" w14:textId="0AC176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DC_n8A_1A</w:t>
            </w:r>
          </w:p>
        </w:tc>
        <w:tc>
          <w:tcPr>
            <w:tcW w:w="0" w:type="auto"/>
          </w:tcPr>
          <w:p w14:paraId="4BF784E4" w14:textId="3AFDF0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71B1F944" w14:textId="3B1045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B488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F5969" w14:textId="7A4C1E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R4-2119809</w:t>
            </w:r>
          </w:p>
        </w:tc>
      </w:tr>
      <w:tr w:rsidR="00AB1096" w14:paraId="67EB6290" w14:textId="77777777" w:rsidTr="00AB1096">
        <w:tc>
          <w:tcPr>
            <w:tcW w:w="0" w:type="auto"/>
          </w:tcPr>
          <w:p w14:paraId="1D784D89" w14:textId="4C310C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R4-2117608</w:t>
            </w:r>
          </w:p>
        </w:tc>
        <w:tc>
          <w:tcPr>
            <w:tcW w:w="0" w:type="auto"/>
          </w:tcPr>
          <w:p w14:paraId="2B433BF7" w14:textId="10ADCA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DC_n77A_3A</w:t>
            </w:r>
          </w:p>
        </w:tc>
        <w:tc>
          <w:tcPr>
            <w:tcW w:w="0" w:type="auto"/>
          </w:tcPr>
          <w:p w14:paraId="4D60393D" w14:textId="764C14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7F80B013" w14:textId="5FBEC7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EFBD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4DF6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EBF7EB" w14:textId="77777777" w:rsidTr="00AB1096">
        <w:tc>
          <w:tcPr>
            <w:tcW w:w="0" w:type="auto"/>
          </w:tcPr>
          <w:p w14:paraId="1AA2EEA0" w14:textId="1F92E1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R4-2117609</w:t>
            </w:r>
          </w:p>
        </w:tc>
        <w:tc>
          <w:tcPr>
            <w:tcW w:w="0" w:type="auto"/>
          </w:tcPr>
          <w:p w14:paraId="77A936B4" w14:textId="60D021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DC_34_n28, DC_39_n28 Crossband Noise MSD</w:t>
            </w:r>
          </w:p>
        </w:tc>
        <w:tc>
          <w:tcPr>
            <w:tcW w:w="0" w:type="auto"/>
          </w:tcPr>
          <w:p w14:paraId="31A49BA4" w14:textId="2B9BBE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F3ACFC" w14:textId="10F681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4001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7A46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910151" w14:textId="77777777" w:rsidTr="00AB1096">
        <w:tc>
          <w:tcPr>
            <w:tcW w:w="0" w:type="auto"/>
          </w:tcPr>
          <w:p w14:paraId="13830DB3" w14:textId="1DEC6C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R4-2117610</w:t>
            </w:r>
          </w:p>
        </w:tc>
        <w:tc>
          <w:tcPr>
            <w:tcW w:w="0" w:type="auto"/>
          </w:tcPr>
          <w:p w14:paraId="25B13FA8" w14:textId="11F8F5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evaluations of pi/2 BPSK with spectrum shaping</w:t>
            </w:r>
          </w:p>
        </w:tc>
        <w:tc>
          <w:tcPr>
            <w:tcW w:w="0" w:type="auto"/>
          </w:tcPr>
          <w:p w14:paraId="1BE3C947" w14:textId="16F7A8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0CAD79F2" w14:textId="36025E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2BE1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7BC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14A0E0" w14:textId="77777777" w:rsidTr="00AB1096">
        <w:tc>
          <w:tcPr>
            <w:tcW w:w="0" w:type="auto"/>
          </w:tcPr>
          <w:p w14:paraId="7B2C432E" w14:textId="236C8A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R4-2117611</w:t>
            </w:r>
          </w:p>
        </w:tc>
        <w:tc>
          <w:tcPr>
            <w:tcW w:w="0" w:type="auto"/>
          </w:tcPr>
          <w:p w14:paraId="6C1A335E" w14:textId="16144F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 Addition of DC_12-66-66_n77 DC_14-66-66_n77 DC_29-66-66_n77 DC_30-66-66_n77</w:t>
            </w:r>
          </w:p>
        </w:tc>
        <w:tc>
          <w:tcPr>
            <w:tcW w:w="0" w:type="auto"/>
          </w:tcPr>
          <w:p w14:paraId="4431A07F" w14:textId="2437FA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EE71203" w14:textId="129A0A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1AAC9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D30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71F247" w14:textId="77777777" w:rsidTr="00AB1096">
        <w:tc>
          <w:tcPr>
            <w:tcW w:w="0" w:type="auto"/>
          </w:tcPr>
          <w:p w14:paraId="7AC1835B" w14:textId="32688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R4-2117612</w:t>
            </w:r>
          </w:p>
        </w:tc>
        <w:tc>
          <w:tcPr>
            <w:tcW w:w="0" w:type="auto"/>
          </w:tcPr>
          <w:p w14:paraId="6CD92F65" w14:textId="6E8413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 Addition of DC_2-2-12_n77 DC_2-2-14_n77 DC_2-2-29_n77 DC_2-2-30_n77</w:t>
            </w:r>
          </w:p>
        </w:tc>
        <w:tc>
          <w:tcPr>
            <w:tcW w:w="0" w:type="auto"/>
          </w:tcPr>
          <w:p w14:paraId="62FC20E9" w14:textId="5BF390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D878825" w14:textId="29FFBC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7EFD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2E2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311B51" w14:textId="77777777" w:rsidTr="00AB1096">
        <w:tc>
          <w:tcPr>
            <w:tcW w:w="0" w:type="auto"/>
          </w:tcPr>
          <w:p w14:paraId="6D50A337" w14:textId="03F1D5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R4-2117613</w:t>
            </w:r>
          </w:p>
        </w:tc>
        <w:tc>
          <w:tcPr>
            <w:tcW w:w="0" w:type="auto"/>
          </w:tcPr>
          <w:p w14:paraId="499274BC" w14:textId="6FA04E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requirements for CBM for the same frequency group </w:t>
            </w:r>
          </w:p>
        </w:tc>
        <w:tc>
          <w:tcPr>
            <w:tcW w:w="0" w:type="auto"/>
          </w:tcPr>
          <w:p w14:paraId="12951E9A" w14:textId="73E320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7DC3A64D" w14:textId="6B5D3C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CFC6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327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1627C1" w14:textId="77777777" w:rsidTr="00AB1096">
        <w:tc>
          <w:tcPr>
            <w:tcW w:w="0" w:type="auto"/>
          </w:tcPr>
          <w:p w14:paraId="1D521469" w14:textId="3DFFDB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R4-2117614</w:t>
            </w:r>
          </w:p>
        </w:tc>
        <w:tc>
          <w:tcPr>
            <w:tcW w:w="0" w:type="auto"/>
          </w:tcPr>
          <w:p w14:paraId="70E5B424" w14:textId="1B8FB7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CBM UEs between different frequency group</w:t>
            </w:r>
          </w:p>
        </w:tc>
        <w:tc>
          <w:tcPr>
            <w:tcW w:w="0" w:type="auto"/>
          </w:tcPr>
          <w:p w14:paraId="373CCB87" w14:textId="7381BF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3258DD06" w14:textId="53AD55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2407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2D39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40F6D8" w14:textId="77777777" w:rsidTr="00AB1096">
        <w:tc>
          <w:tcPr>
            <w:tcW w:w="0" w:type="auto"/>
          </w:tcPr>
          <w:p w14:paraId="22BCE95A" w14:textId="6C4A7D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R4-2117615</w:t>
            </w:r>
          </w:p>
        </w:tc>
        <w:tc>
          <w:tcPr>
            <w:tcW w:w="0" w:type="auto"/>
          </w:tcPr>
          <w:p w14:paraId="4450DE9D" w14:textId="00B231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UL CA requirements based on IBM</w:t>
            </w:r>
          </w:p>
        </w:tc>
        <w:tc>
          <w:tcPr>
            <w:tcW w:w="0" w:type="auto"/>
          </w:tcPr>
          <w:p w14:paraId="6D78FA5C" w14:textId="4F295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552986A5" w14:textId="7F52CF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1F3F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3EB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2006D6" w14:textId="77777777" w:rsidTr="00AB1096">
        <w:tc>
          <w:tcPr>
            <w:tcW w:w="0" w:type="auto"/>
          </w:tcPr>
          <w:p w14:paraId="382EB86D" w14:textId="4BB31F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R4-2117616</w:t>
            </w:r>
          </w:p>
        </w:tc>
        <w:tc>
          <w:tcPr>
            <w:tcW w:w="0" w:type="auto"/>
          </w:tcPr>
          <w:p w14:paraId="7365F680" w14:textId="31C3B0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UE Array, EIRP level and Spherical Coverage at 60 GHz</w:t>
            </w:r>
          </w:p>
        </w:tc>
        <w:tc>
          <w:tcPr>
            <w:tcW w:w="0" w:type="auto"/>
          </w:tcPr>
          <w:p w14:paraId="29AE8297" w14:textId="3B6913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26D49886" w14:textId="491FF2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EC12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04F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C0AF9D" w14:textId="77777777" w:rsidTr="00AB1096">
        <w:tc>
          <w:tcPr>
            <w:tcW w:w="0" w:type="auto"/>
          </w:tcPr>
          <w:p w14:paraId="4117A46B" w14:textId="411E23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R4-2117617</w:t>
            </w:r>
          </w:p>
        </w:tc>
        <w:tc>
          <w:tcPr>
            <w:tcW w:w="0" w:type="auto"/>
          </w:tcPr>
          <w:p w14:paraId="430B6900" w14:textId="3C5157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phase continuity and power consistency for PUSCH and PUCCH repetition</w:t>
            </w:r>
          </w:p>
        </w:tc>
        <w:tc>
          <w:tcPr>
            <w:tcW w:w="0" w:type="auto"/>
          </w:tcPr>
          <w:p w14:paraId="27C7ED75" w14:textId="179101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3BED6DC8" w14:textId="30F8EA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968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97E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4876ED" w14:textId="77777777" w:rsidTr="00AB1096">
        <w:tc>
          <w:tcPr>
            <w:tcW w:w="0" w:type="auto"/>
          </w:tcPr>
          <w:p w14:paraId="11A4421F" w14:textId="380735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R4-2117618</w:t>
            </w:r>
          </w:p>
        </w:tc>
        <w:tc>
          <w:tcPr>
            <w:tcW w:w="0" w:type="auto"/>
          </w:tcPr>
          <w:p w14:paraId="658956C8" w14:textId="078AC3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RF receiver for RedCap FR1</w:t>
            </w:r>
          </w:p>
        </w:tc>
        <w:tc>
          <w:tcPr>
            <w:tcW w:w="0" w:type="auto"/>
          </w:tcPr>
          <w:p w14:paraId="60D32759" w14:textId="7184BE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1F99625E" w14:textId="0C8814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5F6C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C853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B74CAF" w14:textId="77777777" w:rsidTr="00AB1096">
        <w:tc>
          <w:tcPr>
            <w:tcW w:w="0" w:type="auto"/>
          </w:tcPr>
          <w:p w14:paraId="458BB3B6" w14:textId="7A057E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R4-2117619</w:t>
            </w:r>
          </w:p>
        </w:tc>
        <w:tc>
          <w:tcPr>
            <w:tcW w:w="0" w:type="auto"/>
          </w:tcPr>
          <w:p w14:paraId="1B7A13DA" w14:textId="3FE09A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RF architecture for RedCap FR2</w:t>
            </w:r>
          </w:p>
        </w:tc>
        <w:tc>
          <w:tcPr>
            <w:tcW w:w="0" w:type="auto"/>
          </w:tcPr>
          <w:p w14:paraId="355857A8" w14:textId="26A680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19278A1F" w14:textId="5C8D35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EA82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428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486C84" w14:textId="77777777" w:rsidTr="00AB1096">
        <w:tc>
          <w:tcPr>
            <w:tcW w:w="0" w:type="auto"/>
          </w:tcPr>
          <w:p w14:paraId="322A5AEE" w14:textId="6377D6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R4-2117620</w:t>
            </w:r>
          </w:p>
        </w:tc>
        <w:tc>
          <w:tcPr>
            <w:tcW w:w="0" w:type="auto"/>
          </w:tcPr>
          <w:p w14:paraId="1DEF2F09" w14:textId="077092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max power reduction for PRACH, PUCCH, and full-PRB PUSCH</w:t>
            </w:r>
          </w:p>
        </w:tc>
        <w:tc>
          <w:tcPr>
            <w:tcW w:w="0" w:type="auto"/>
          </w:tcPr>
          <w:p w14:paraId="7BEC2630" w14:textId="04BDDA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2D81E8F0" w14:textId="027E1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D20F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703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C70D6E" w14:textId="77777777" w:rsidTr="00AB1096">
        <w:tc>
          <w:tcPr>
            <w:tcW w:w="0" w:type="auto"/>
          </w:tcPr>
          <w:p w14:paraId="7D7DD9DD" w14:textId="135B26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R4-2117621</w:t>
            </w:r>
          </w:p>
        </w:tc>
        <w:tc>
          <w:tcPr>
            <w:tcW w:w="0" w:type="auto"/>
          </w:tcPr>
          <w:p w14:paraId="601BE061" w14:textId="2AD198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switching</w:t>
            </w:r>
          </w:p>
        </w:tc>
        <w:tc>
          <w:tcPr>
            <w:tcW w:w="0" w:type="auto"/>
          </w:tcPr>
          <w:p w14:paraId="287BE373" w14:textId="45C3E8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3D17012" w14:textId="07BDF0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C52C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302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94F16A" w14:textId="77777777" w:rsidTr="00AB1096">
        <w:tc>
          <w:tcPr>
            <w:tcW w:w="0" w:type="auto"/>
          </w:tcPr>
          <w:p w14:paraId="77D9ADC7" w14:textId="10FE6D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R4-2117622</w:t>
            </w:r>
          </w:p>
        </w:tc>
        <w:tc>
          <w:tcPr>
            <w:tcW w:w="0" w:type="auto"/>
          </w:tcPr>
          <w:p w14:paraId="74EC99A9" w14:textId="0BAEAF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FR1 HST RRM Requirements</w:t>
            </w:r>
          </w:p>
        </w:tc>
        <w:tc>
          <w:tcPr>
            <w:tcW w:w="0" w:type="auto"/>
          </w:tcPr>
          <w:p w14:paraId="33CFD7AA" w14:textId="478670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791648E" w14:textId="0B915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CB86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F6EA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B6A11D" w14:textId="77777777" w:rsidTr="00AB1096">
        <w:tc>
          <w:tcPr>
            <w:tcW w:w="0" w:type="auto"/>
          </w:tcPr>
          <w:p w14:paraId="3622D8C1" w14:textId="354FD4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R4-2117623</w:t>
            </w:r>
          </w:p>
        </w:tc>
        <w:tc>
          <w:tcPr>
            <w:tcW w:w="0" w:type="auto"/>
          </w:tcPr>
          <w:p w14:paraId="71E226DF" w14:textId="528E07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SL relay RRM Requirement</w:t>
            </w:r>
          </w:p>
        </w:tc>
        <w:tc>
          <w:tcPr>
            <w:tcW w:w="0" w:type="auto"/>
          </w:tcPr>
          <w:p w14:paraId="0BFA3326" w14:textId="2DD581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888EF48" w14:textId="72CF36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052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FC5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973276" w14:textId="77777777" w:rsidTr="00AB1096">
        <w:tc>
          <w:tcPr>
            <w:tcW w:w="0" w:type="auto"/>
          </w:tcPr>
          <w:p w14:paraId="1FEDD51E" w14:textId="3277AC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R4-2117624</w:t>
            </w:r>
          </w:p>
        </w:tc>
        <w:tc>
          <w:tcPr>
            <w:tcW w:w="0" w:type="auto"/>
          </w:tcPr>
          <w:p w14:paraId="02159C12" w14:textId="342C85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Power Saving RRM Requirement</w:t>
            </w:r>
          </w:p>
        </w:tc>
        <w:tc>
          <w:tcPr>
            <w:tcW w:w="0" w:type="auto"/>
          </w:tcPr>
          <w:p w14:paraId="12110C8C" w14:textId="2B0FD0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31B1E92" w14:textId="18C361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708B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14F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43BEB9" w14:textId="77777777" w:rsidTr="00AB1096">
        <w:tc>
          <w:tcPr>
            <w:tcW w:w="0" w:type="auto"/>
          </w:tcPr>
          <w:p w14:paraId="0243587C" w14:textId="17F897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R4-2117625</w:t>
            </w:r>
          </w:p>
        </w:tc>
        <w:tc>
          <w:tcPr>
            <w:tcW w:w="0" w:type="auto"/>
          </w:tcPr>
          <w:p w14:paraId="6CA63EA6" w14:textId="36DD95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SL RRM Requirement</w:t>
            </w:r>
          </w:p>
        </w:tc>
        <w:tc>
          <w:tcPr>
            <w:tcW w:w="0" w:type="auto"/>
          </w:tcPr>
          <w:p w14:paraId="40BE4996" w14:textId="6DBCB7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F19E3D2" w14:textId="7BD3A4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5D1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0DA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2FC1BA" w14:textId="77777777" w:rsidTr="00AB1096">
        <w:tc>
          <w:tcPr>
            <w:tcW w:w="0" w:type="auto"/>
          </w:tcPr>
          <w:p w14:paraId="7147CBB9" w14:textId="1B27CC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R4-2117626</w:t>
            </w:r>
          </w:p>
        </w:tc>
        <w:tc>
          <w:tcPr>
            <w:tcW w:w="0" w:type="auto"/>
          </w:tcPr>
          <w:p w14:paraId="6A5F7197" w14:textId="60DAFD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RF Requirements</w:t>
            </w:r>
          </w:p>
        </w:tc>
        <w:tc>
          <w:tcPr>
            <w:tcW w:w="0" w:type="auto"/>
          </w:tcPr>
          <w:p w14:paraId="6A959195" w14:textId="4C2966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06FEF845" w14:textId="6B5BC8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871B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B4C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56AF00" w14:textId="77777777" w:rsidTr="00AB1096">
        <w:tc>
          <w:tcPr>
            <w:tcW w:w="0" w:type="auto"/>
          </w:tcPr>
          <w:p w14:paraId="60F72EE6" w14:textId="71846B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R4-2117627</w:t>
            </w:r>
          </w:p>
        </w:tc>
        <w:tc>
          <w:tcPr>
            <w:tcW w:w="0" w:type="auto"/>
          </w:tcPr>
          <w:p w14:paraId="05CF0CA4" w14:textId="002AE7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RRM Requirements</w:t>
            </w:r>
          </w:p>
        </w:tc>
        <w:tc>
          <w:tcPr>
            <w:tcW w:w="0" w:type="auto"/>
          </w:tcPr>
          <w:p w14:paraId="7324B64F" w14:textId="08FE5C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272E085" w14:textId="212321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1C36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0BE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1C01E7" w14:textId="77777777" w:rsidTr="00AB1096">
        <w:tc>
          <w:tcPr>
            <w:tcW w:w="0" w:type="auto"/>
          </w:tcPr>
          <w:p w14:paraId="37381E6C" w14:textId="7281D9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R4-2117628</w:t>
            </w:r>
          </w:p>
        </w:tc>
        <w:tc>
          <w:tcPr>
            <w:tcW w:w="0" w:type="auto"/>
          </w:tcPr>
          <w:p w14:paraId="7EF3F3DE" w14:textId="7A923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NCSG requirement</w:t>
            </w:r>
          </w:p>
        </w:tc>
        <w:tc>
          <w:tcPr>
            <w:tcW w:w="0" w:type="auto"/>
          </w:tcPr>
          <w:p w14:paraId="6FDF754B" w14:textId="57905D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AA3C2F1" w14:textId="586871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7A8B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0AD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9CE977" w14:textId="77777777" w:rsidTr="00AB1096">
        <w:tc>
          <w:tcPr>
            <w:tcW w:w="0" w:type="auto"/>
          </w:tcPr>
          <w:p w14:paraId="064B448E" w14:textId="6FB530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R4-2117629</w:t>
            </w:r>
          </w:p>
        </w:tc>
        <w:tc>
          <w:tcPr>
            <w:tcW w:w="0" w:type="auto"/>
          </w:tcPr>
          <w:p w14:paraId="1091B68F" w14:textId="150906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reply on gap handling for MUSIM (R2-2108861)</w:t>
            </w:r>
          </w:p>
        </w:tc>
        <w:tc>
          <w:tcPr>
            <w:tcW w:w="0" w:type="auto"/>
          </w:tcPr>
          <w:p w14:paraId="41153D8D" w14:textId="163921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6E72D80" w14:textId="28BE2F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C97B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87CB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E81D38" w14:textId="77777777" w:rsidTr="00AB1096">
        <w:tc>
          <w:tcPr>
            <w:tcW w:w="0" w:type="auto"/>
          </w:tcPr>
          <w:p w14:paraId="66EBFB7C" w14:textId="7EB5C6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R4-2117630</w:t>
            </w:r>
          </w:p>
        </w:tc>
        <w:tc>
          <w:tcPr>
            <w:tcW w:w="0" w:type="auto"/>
          </w:tcPr>
          <w:p w14:paraId="061BB1AC" w14:textId="1E84A9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power for FR2 inter-band ULCA</w:t>
            </w:r>
          </w:p>
        </w:tc>
        <w:tc>
          <w:tcPr>
            <w:tcW w:w="0" w:type="auto"/>
          </w:tcPr>
          <w:p w14:paraId="6F7BBCFE" w14:textId="625FAD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0E4E3C" w14:textId="0B85D4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DC5E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783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28E814" w14:textId="77777777" w:rsidTr="00AB1096">
        <w:tc>
          <w:tcPr>
            <w:tcW w:w="0" w:type="auto"/>
          </w:tcPr>
          <w:p w14:paraId="750A246B" w14:textId="2F5C0F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R4-2117631</w:t>
            </w:r>
          </w:p>
        </w:tc>
        <w:tc>
          <w:tcPr>
            <w:tcW w:w="0" w:type="auto"/>
          </w:tcPr>
          <w:p w14:paraId="21240BFE" w14:textId="79BFD9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requirement for Inter-band DL CA with CBM</w:t>
            </w:r>
          </w:p>
        </w:tc>
        <w:tc>
          <w:tcPr>
            <w:tcW w:w="0" w:type="auto"/>
          </w:tcPr>
          <w:p w14:paraId="7EECD122" w14:textId="50039E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E1FF897" w14:textId="35D918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0A0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4F0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7476B2" w14:textId="77777777" w:rsidTr="00AB1096">
        <w:tc>
          <w:tcPr>
            <w:tcW w:w="0" w:type="auto"/>
          </w:tcPr>
          <w:p w14:paraId="1D572B2F" w14:textId="58FA7C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R4-2117632</w:t>
            </w:r>
          </w:p>
        </w:tc>
        <w:tc>
          <w:tcPr>
            <w:tcW w:w="0" w:type="auto"/>
          </w:tcPr>
          <w:p w14:paraId="34205E3A" w14:textId="1C8371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enabling ULFPTx UEs to employ transparent TxD</w:t>
            </w:r>
          </w:p>
        </w:tc>
        <w:tc>
          <w:tcPr>
            <w:tcW w:w="0" w:type="auto"/>
          </w:tcPr>
          <w:p w14:paraId="58CB9ABB" w14:textId="799DA6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FBD29A" w14:textId="3000EA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B09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BFC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8F7402" w14:textId="77777777" w:rsidTr="00AB1096">
        <w:tc>
          <w:tcPr>
            <w:tcW w:w="0" w:type="auto"/>
          </w:tcPr>
          <w:p w14:paraId="40659FDC" w14:textId="5E623D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R4-2117633</w:t>
            </w:r>
          </w:p>
        </w:tc>
        <w:tc>
          <w:tcPr>
            <w:tcW w:w="0" w:type="auto"/>
          </w:tcPr>
          <w:p w14:paraId="15B29E21" w14:textId="79E224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enabling 23+26 PC2 UEs for ULCA and ULCA+MIMO</w:t>
            </w:r>
          </w:p>
        </w:tc>
        <w:tc>
          <w:tcPr>
            <w:tcW w:w="0" w:type="auto"/>
          </w:tcPr>
          <w:p w14:paraId="00691E5A" w14:textId="73A796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BBE0550" w14:textId="7F4AC5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EA4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36E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5D3CDA" w14:textId="77777777" w:rsidTr="00AB1096">
        <w:tc>
          <w:tcPr>
            <w:tcW w:w="0" w:type="auto"/>
          </w:tcPr>
          <w:p w14:paraId="1C8887E2" w14:textId="20F47B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R4-2117634</w:t>
            </w:r>
          </w:p>
        </w:tc>
        <w:tc>
          <w:tcPr>
            <w:tcW w:w="0" w:type="auto"/>
          </w:tcPr>
          <w:p w14:paraId="3CD1A0C6" w14:textId="5E27EF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fallback behaviour of composite contiguous BW classes</w:t>
            </w:r>
          </w:p>
        </w:tc>
        <w:tc>
          <w:tcPr>
            <w:tcW w:w="0" w:type="auto"/>
          </w:tcPr>
          <w:p w14:paraId="5111A432" w14:textId="3D1372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D4EAF5" w14:textId="2E0E0E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675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3CC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2B62F9" w14:textId="77777777" w:rsidTr="00AB1096">
        <w:tc>
          <w:tcPr>
            <w:tcW w:w="0" w:type="auto"/>
          </w:tcPr>
          <w:p w14:paraId="5DB35140" w14:textId="1D80E0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R4-2117635</w:t>
            </w:r>
          </w:p>
        </w:tc>
        <w:tc>
          <w:tcPr>
            <w:tcW w:w="0" w:type="auto"/>
          </w:tcPr>
          <w:p w14:paraId="4340DA58" w14:textId="743BB8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requirement applicability over ETC</w:t>
            </w:r>
          </w:p>
        </w:tc>
        <w:tc>
          <w:tcPr>
            <w:tcW w:w="0" w:type="auto"/>
          </w:tcPr>
          <w:p w14:paraId="2A05307F" w14:textId="3213F7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Ericsson, Nokia, NTT-Docomo</w:t>
            </w:r>
          </w:p>
        </w:tc>
        <w:tc>
          <w:tcPr>
            <w:tcW w:w="0" w:type="auto"/>
          </w:tcPr>
          <w:p w14:paraId="24223967" w14:textId="42F77E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00DF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AD0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071E28" w14:textId="77777777" w:rsidTr="00AB1096">
        <w:tc>
          <w:tcPr>
            <w:tcW w:w="0" w:type="auto"/>
          </w:tcPr>
          <w:p w14:paraId="7B762727" w14:textId="431C8F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R4-2117636</w:t>
            </w:r>
          </w:p>
        </w:tc>
        <w:tc>
          <w:tcPr>
            <w:tcW w:w="0" w:type="auto"/>
          </w:tcPr>
          <w:p w14:paraId="7EC900E5" w14:textId="39BE64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UE relative power control tolerance requirements</w:t>
            </w:r>
          </w:p>
        </w:tc>
        <w:tc>
          <w:tcPr>
            <w:tcW w:w="0" w:type="auto"/>
          </w:tcPr>
          <w:p w14:paraId="0034499B" w14:textId="583123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0F86EE3" w14:textId="703325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C2E1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4E9D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F01EE0" w14:textId="77777777" w:rsidTr="00AB1096">
        <w:tc>
          <w:tcPr>
            <w:tcW w:w="0" w:type="auto"/>
          </w:tcPr>
          <w:p w14:paraId="5F358A15" w14:textId="66DD39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R4-2117637</w:t>
            </w:r>
          </w:p>
        </w:tc>
        <w:tc>
          <w:tcPr>
            <w:tcW w:w="0" w:type="auto"/>
          </w:tcPr>
          <w:p w14:paraId="23FF3746" w14:textId="500384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requirements and SDT</w:t>
            </w:r>
          </w:p>
        </w:tc>
        <w:tc>
          <w:tcPr>
            <w:tcW w:w="0" w:type="auto"/>
          </w:tcPr>
          <w:p w14:paraId="10F844A3" w14:textId="320D48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F6DCA47" w14:textId="42925A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F5CD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ABA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01D4BC" w14:textId="77777777" w:rsidTr="00AB1096">
        <w:tc>
          <w:tcPr>
            <w:tcW w:w="0" w:type="auto"/>
          </w:tcPr>
          <w:p w14:paraId="0BC7AE7D" w14:textId="374B20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R4-2117638</w:t>
            </w:r>
          </w:p>
        </w:tc>
        <w:tc>
          <w:tcPr>
            <w:tcW w:w="0" w:type="auto"/>
          </w:tcPr>
          <w:p w14:paraId="067DABA2" w14:textId="58238C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60 GHz UE TX</w:t>
            </w:r>
          </w:p>
        </w:tc>
        <w:tc>
          <w:tcPr>
            <w:tcW w:w="0" w:type="auto"/>
          </w:tcPr>
          <w:p w14:paraId="1E2E1E80" w14:textId="66C2C8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</w:t>
            </w:r>
          </w:p>
        </w:tc>
        <w:tc>
          <w:tcPr>
            <w:tcW w:w="0" w:type="auto"/>
          </w:tcPr>
          <w:p w14:paraId="6A54D443" w14:textId="59A582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5FFE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AF8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5D2B21" w14:textId="77777777" w:rsidTr="00AB1096">
        <w:tc>
          <w:tcPr>
            <w:tcW w:w="0" w:type="auto"/>
          </w:tcPr>
          <w:p w14:paraId="25A2E061" w14:textId="134C7E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R4-2117639</w:t>
            </w:r>
          </w:p>
        </w:tc>
        <w:tc>
          <w:tcPr>
            <w:tcW w:w="0" w:type="auto"/>
          </w:tcPr>
          <w:p w14:paraId="7486A507" w14:textId="78AA96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UE Receiver Assumptions for CRS IM</w:t>
            </w:r>
          </w:p>
        </w:tc>
        <w:tc>
          <w:tcPr>
            <w:tcW w:w="0" w:type="auto"/>
          </w:tcPr>
          <w:p w14:paraId="6C75FBCB" w14:textId="434F62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499D80" w14:textId="57749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2BE9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E8C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1ED034" w14:textId="77777777" w:rsidTr="00AB1096">
        <w:tc>
          <w:tcPr>
            <w:tcW w:w="0" w:type="auto"/>
          </w:tcPr>
          <w:p w14:paraId="1B169653" w14:textId="2F265D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R4-2117640</w:t>
            </w:r>
          </w:p>
        </w:tc>
        <w:tc>
          <w:tcPr>
            <w:tcW w:w="0" w:type="auto"/>
          </w:tcPr>
          <w:p w14:paraId="4C919FE7" w14:textId="6DDA95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Necessity of Network assistant signaling</w:t>
            </w:r>
          </w:p>
        </w:tc>
        <w:tc>
          <w:tcPr>
            <w:tcW w:w="0" w:type="auto"/>
          </w:tcPr>
          <w:p w14:paraId="09B05223" w14:textId="75A75D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4BCDCC" w14:textId="30AA4D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22F7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DB0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5EF702" w14:textId="77777777" w:rsidTr="00AB1096">
        <w:tc>
          <w:tcPr>
            <w:tcW w:w="0" w:type="auto"/>
          </w:tcPr>
          <w:p w14:paraId="7239E9D2" w14:textId="6936DF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R4-2117641</w:t>
            </w:r>
          </w:p>
        </w:tc>
        <w:tc>
          <w:tcPr>
            <w:tcW w:w="0" w:type="auto"/>
          </w:tcPr>
          <w:p w14:paraId="32CC0930" w14:textId="79334C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CSI requirements for inter-cell interference MMSE-IRC</w:t>
            </w:r>
          </w:p>
        </w:tc>
        <w:tc>
          <w:tcPr>
            <w:tcW w:w="0" w:type="auto"/>
          </w:tcPr>
          <w:p w14:paraId="58893F7E" w14:textId="4008C7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55A270" w14:textId="2BD466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4558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217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71C51C" w14:textId="77777777" w:rsidTr="00AB1096">
        <w:tc>
          <w:tcPr>
            <w:tcW w:w="0" w:type="auto"/>
          </w:tcPr>
          <w:p w14:paraId="4F99C716" w14:textId="75A387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R4-2117642</w:t>
            </w:r>
          </w:p>
        </w:tc>
        <w:tc>
          <w:tcPr>
            <w:tcW w:w="0" w:type="auto"/>
          </w:tcPr>
          <w:p w14:paraId="5977667D" w14:textId="1D9AF2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and PDSCH demodulation requirements for inter-cell interference MMSE-IRC</w:t>
            </w:r>
          </w:p>
        </w:tc>
        <w:tc>
          <w:tcPr>
            <w:tcW w:w="0" w:type="auto"/>
          </w:tcPr>
          <w:p w14:paraId="54A3BEE6" w14:textId="5C5592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DF5034" w14:textId="59DF6A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149B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906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E06538" w14:textId="77777777" w:rsidTr="00AB1096">
        <w:tc>
          <w:tcPr>
            <w:tcW w:w="0" w:type="auto"/>
          </w:tcPr>
          <w:p w14:paraId="7D5397EA" w14:textId="5C97C8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R4-2117643</w:t>
            </w:r>
          </w:p>
        </w:tc>
        <w:tc>
          <w:tcPr>
            <w:tcW w:w="0" w:type="auto"/>
          </w:tcPr>
          <w:p w14:paraId="0AF7F0A2" w14:textId="45F192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and PC3 MPR for 1LO architecture</w:t>
            </w:r>
          </w:p>
        </w:tc>
        <w:tc>
          <w:tcPr>
            <w:tcW w:w="0" w:type="auto"/>
          </w:tcPr>
          <w:p w14:paraId="64D73DCF" w14:textId="5F9232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06B0890" w14:textId="06A0A6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3458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3023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B378DE" w14:textId="77777777" w:rsidTr="00AB1096">
        <w:tc>
          <w:tcPr>
            <w:tcW w:w="0" w:type="auto"/>
          </w:tcPr>
          <w:p w14:paraId="013341F2" w14:textId="4E3099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R4-2117644</w:t>
            </w:r>
          </w:p>
        </w:tc>
        <w:tc>
          <w:tcPr>
            <w:tcW w:w="0" w:type="auto"/>
          </w:tcPr>
          <w:p w14:paraId="26758781" w14:textId="3982FC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Pi/2 BPSK study item for TR38.868</w:t>
            </w:r>
          </w:p>
        </w:tc>
        <w:tc>
          <w:tcPr>
            <w:tcW w:w="0" w:type="auto"/>
          </w:tcPr>
          <w:p w14:paraId="05DC2840" w14:textId="712BDE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00C9B2" w14:textId="3AF4D5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469A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E7B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AB27BB" w14:textId="77777777" w:rsidTr="00AB1096">
        <w:tc>
          <w:tcPr>
            <w:tcW w:w="0" w:type="auto"/>
          </w:tcPr>
          <w:p w14:paraId="67EAAFE5" w14:textId="321FF4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R4-2117645</w:t>
            </w:r>
          </w:p>
        </w:tc>
        <w:tc>
          <w:tcPr>
            <w:tcW w:w="0" w:type="auto"/>
          </w:tcPr>
          <w:p w14:paraId="316ACC31" w14:textId="0EE8E6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Calculation of MSD for n79 for V2X_n79A-n47A and V2X_n79A-47A and accompanying TP</w:t>
            </w:r>
          </w:p>
        </w:tc>
        <w:tc>
          <w:tcPr>
            <w:tcW w:w="0" w:type="auto"/>
          </w:tcPr>
          <w:p w14:paraId="69285222" w14:textId="17E0AF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E3D67D" w14:textId="21AFD4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A868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DAB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4F5535" w14:textId="77777777" w:rsidTr="00AB1096">
        <w:tc>
          <w:tcPr>
            <w:tcW w:w="0" w:type="auto"/>
          </w:tcPr>
          <w:p w14:paraId="34D2D8B8" w14:textId="3184B7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R4-2117646</w:t>
            </w:r>
          </w:p>
        </w:tc>
        <w:tc>
          <w:tcPr>
            <w:tcW w:w="0" w:type="auto"/>
          </w:tcPr>
          <w:p w14:paraId="17D0DA1F" w14:textId="4B82B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NR V2X intra-band con-current operation and REFSENS for n79 intra-band concurrent V2X operation</w:t>
            </w:r>
          </w:p>
        </w:tc>
        <w:tc>
          <w:tcPr>
            <w:tcW w:w="0" w:type="auto"/>
          </w:tcPr>
          <w:p w14:paraId="424C917B" w14:textId="700AAC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75FAB2" w14:textId="649B47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1F3E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ACB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477FFB" w14:textId="77777777" w:rsidTr="00AB1096">
        <w:tc>
          <w:tcPr>
            <w:tcW w:w="0" w:type="auto"/>
          </w:tcPr>
          <w:p w14:paraId="5DB9EAFA" w14:textId="4F0577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R4-2117647</w:t>
            </w:r>
          </w:p>
        </w:tc>
        <w:tc>
          <w:tcPr>
            <w:tcW w:w="0" w:type="auto"/>
          </w:tcPr>
          <w:p w14:paraId="407858A7" w14:textId="1FB726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n14 REFSENS for PS in licensed band</w:t>
            </w:r>
          </w:p>
        </w:tc>
        <w:tc>
          <w:tcPr>
            <w:tcW w:w="0" w:type="auto"/>
          </w:tcPr>
          <w:p w14:paraId="63EDE4B8" w14:textId="503E28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6C4FD2" w14:textId="7BA5EF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3EF1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B517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585778" w14:textId="77777777" w:rsidTr="00AB1096">
        <w:tc>
          <w:tcPr>
            <w:tcW w:w="0" w:type="auto"/>
          </w:tcPr>
          <w:p w14:paraId="41A16758" w14:textId="67207A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R4-2117648</w:t>
            </w:r>
          </w:p>
        </w:tc>
        <w:tc>
          <w:tcPr>
            <w:tcW w:w="0" w:type="auto"/>
          </w:tcPr>
          <w:p w14:paraId="68066286" w14:textId="6412D2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switching time for V2X intra-band con-current operation with different carriers in TDD bands.</w:t>
            </w:r>
          </w:p>
        </w:tc>
        <w:tc>
          <w:tcPr>
            <w:tcW w:w="0" w:type="auto"/>
          </w:tcPr>
          <w:p w14:paraId="57FE9A6D" w14:textId="4114DB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D772914" w14:textId="584661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FCA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ABAE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C14E39" w14:textId="77777777" w:rsidTr="00AB1096">
        <w:tc>
          <w:tcPr>
            <w:tcW w:w="0" w:type="auto"/>
          </w:tcPr>
          <w:p w14:paraId="3040C036" w14:textId="3BE2C6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R4-2117649</w:t>
            </w:r>
          </w:p>
        </w:tc>
        <w:tc>
          <w:tcPr>
            <w:tcW w:w="0" w:type="auto"/>
          </w:tcPr>
          <w:p w14:paraId="3F1AB641" w14:textId="05F2C9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reference for NR SL on SL enhancements</w:t>
            </w:r>
          </w:p>
        </w:tc>
        <w:tc>
          <w:tcPr>
            <w:tcW w:w="0" w:type="auto"/>
          </w:tcPr>
          <w:p w14:paraId="7ECE9EE5" w14:textId="4E2236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7B2BBBD" w14:textId="119FA1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D927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DF9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045D16" w14:textId="77777777" w:rsidTr="00AB1096">
        <w:tc>
          <w:tcPr>
            <w:tcW w:w="0" w:type="auto"/>
          </w:tcPr>
          <w:p w14:paraId="17B9CE45" w14:textId="087402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R4-2117650</w:t>
            </w:r>
          </w:p>
        </w:tc>
        <w:tc>
          <w:tcPr>
            <w:tcW w:w="0" w:type="auto"/>
          </w:tcPr>
          <w:p w14:paraId="4E2AFDEA" w14:textId="6586B1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37.717-11-31: EN-DC_1_n3-n28-n79</w:t>
            </w:r>
          </w:p>
        </w:tc>
        <w:tc>
          <w:tcPr>
            <w:tcW w:w="0" w:type="auto"/>
          </w:tcPr>
          <w:p w14:paraId="625BD378" w14:textId="7B5C34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7CC9E26" w14:textId="1B5846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DC05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755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24F929" w14:textId="77777777" w:rsidTr="00AB1096">
        <w:tc>
          <w:tcPr>
            <w:tcW w:w="0" w:type="auto"/>
          </w:tcPr>
          <w:p w14:paraId="5D1BD4E5" w14:textId="797779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R4-2117651</w:t>
            </w:r>
          </w:p>
        </w:tc>
        <w:tc>
          <w:tcPr>
            <w:tcW w:w="0" w:type="auto"/>
          </w:tcPr>
          <w:p w14:paraId="0FC33B3F" w14:textId="77719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37.717-11-31: EN-DC_1_n3-n77-n79</w:t>
            </w:r>
          </w:p>
        </w:tc>
        <w:tc>
          <w:tcPr>
            <w:tcW w:w="0" w:type="auto"/>
          </w:tcPr>
          <w:p w14:paraId="4FC4A27F" w14:textId="5C6869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59ACE55" w14:textId="2CA71D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EA77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30D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4F8592" w14:textId="77777777" w:rsidTr="00AB1096">
        <w:tc>
          <w:tcPr>
            <w:tcW w:w="0" w:type="auto"/>
          </w:tcPr>
          <w:p w14:paraId="3E2E2B1E" w14:textId="0DC3F1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R4-2117652</w:t>
            </w:r>
          </w:p>
        </w:tc>
        <w:tc>
          <w:tcPr>
            <w:tcW w:w="0" w:type="auto"/>
          </w:tcPr>
          <w:p w14:paraId="0C38E3F6" w14:textId="310656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EN-DC_1-8_n3-n79</w:t>
            </w:r>
          </w:p>
        </w:tc>
        <w:tc>
          <w:tcPr>
            <w:tcW w:w="0" w:type="auto"/>
          </w:tcPr>
          <w:p w14:paraId="7D8E0178" w14:textId="5B3452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BDB6622" w14:textId="015066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EA04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861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DFA456" w14:textId="77777777" w:rsidTr="00AB1096">
        <w:tc>
          <w:tcPr>
            <w:tcW w:w="0" w:type="auto"/>
          </w:tcPr>
          <w:p w14:paraId="255E8CC0" w14:textId="7FB053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R4-2117653</w:t>
            </w:r>
          </w:p>
        </w:tc>
        <w:tc>
          <w:tcPr>
            <w:tcW w:w="0" w:type="auto"/>
          </w:tcPr>
          <w:p w14:paraId="374A64BD" w14:textId="2A73E0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EN-DC_1-8_n77-n79</w:t>
            </w:r>
          </w:p>
        </w:tc>
        <w:tc>
          <w:tcPr>
            <w:tcW w:w="0" w:type="auto"/>
          </w:tcPr>
          <w:p w14:paraId="3C0768F9" w14:textId="3A7F4C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352E8C9" w14:textId="40A4BE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B90F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9C5E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16EB2E" w14:textId="77777777" w:rsidTr="00AB1096">
        <w:tc>
          <w:tcPr>
            <w:tcW w:w="0" w:type="auto"/>
          </w:tcPr>
          <w:p w14:paraId="3E07536C" w14:textId="574908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R4-2117654</w:t>
            </w:r>
          </w:p>
        </w:tc>
        <w:tc>
          <w:tcPr>
            <w:tcW w:w="0" w:type="auto"/>
          </w:tcPr>
          <w:p w14:paraId="3A181F97" w14:textId="27CF20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EN-DC_1-11_n79</w:t>
            </w:r>
          </w:p>
        </w:tc>
        <w:tc>
          <w:tcPr>
            <w:tcW w:w="0" w:type="auto"/>
          </w:tcPr>
          <w:p w14:paraId="4A80B707" w14:textId="502360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6FA52D9" w14:textId="783EFD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4917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21E07" w14:textId="239A3D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R4-2119810</w:t>
            </w:r>
          </w:p>
        </w:tc>
      </w:tr>
      <w:tr w:rsidR="00AB1096" w14:paraId="202B8476" w14:textId="77777777" w:rsidTr="00AB1096">
        <w:tc>
          <w:tcPr>
            <w:tcW w:w="0" w:type="auto"/>
          </w:tcPr>
          <w:p w14:paraId="34F7F885" w14:textId="408565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R4-2117655</w:t>
            </w:r>
          </w:p>
        </w:tc>
        <w:tc>
          <w:tcPr>
            <w:tcW w:w="0" w:type="auto"/>
          </w:tcPr>
          <w:p w14:paraId="2805CF4C" w14:textId="589B85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EN-DC_8_n1-n77</w:t>
            </w:r>
          </w:p>
        </w:tc>
        <w:tc>
          <w:tcPr>
            <w:tcW w:w="0" w:type="auto"/>
          </w:tcPr>
          <w:p w14:paraId="01EE6D4E" w14:textId="614F1B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2E402E2" w14:textId="32E0E4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4F5E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334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C79036" w14:textId="77777777" w:rsidTr="00AB1096">
        <w:tc>
          <w:tcPr>
            <w:tcW w:w="0" w:type="auto"/>
          </w:tcPr>
          <w:p w14:paraId="7B485A8E" w14:textId="27F44D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R4-2117656</w:t>
            </w:r>
          </w:p>
        </w:tc>
        <w:tc>
          <w:tcPr>
            <w:tcW w:w="0" w:type="auto"/>
          </w:tcPr>
          <w:p w14:paraId="21C6F705" w14:textId="623D83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37.717-11-31: EN-DC_8_n3-n77-n79</w:t>
            </w:r>
          </w:p>
        </w:tc>
        <w:tc>
          <w:tcPr>
            <w:tcW w:w="0" w:type="auto"/>
          </w:tcPr>
          <w:p w14:paraId="68FF30FD" w14:textId="6CDC6F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1074044" w14:textId="5FB97A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3928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002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D8D726" w14:textId="77777777" w:rsidTr="00AB1096">
        <w:tc>
          <w:tcPr>
            <w:tcW w:w="0" w:type="auto"/>
          </w:tcPr>
          <w:p w14:paraId="519AB6CD" w14:textId="7BC2AA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R4-2117657</w:t>
            </w:r>
          </w:p>
        </w:tc>
        <w:tc>
          <w:tcPr>
            <w:tcW w:w="0" w:type="auto"/>
          </w:tcPr>
          <w:p w14:paraId="3763BB41" w14:textId="761552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EN-DC_8-11_n79</w:t>
            </w:r>
          </w:p>
        </w:tc>
        <w:tc>
          <w:tcPr>
            <w:tcW w:w="0" w:type="auto"/>
          </w:tcPr>
          <w:p w14:paraId="08136BDB" w14:textId="2B19B7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C1D6FB9" w14:textId="14B06F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53EA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24408" w14:textId="4FA631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R4-2119811</w:t>
            </w:r>
          </w:p>
        </w:tc>
      </w:tr>
      <w:tr w:rsidR="00AB1096" w14:paraId="1DC6C4C4" w14:textId="77777777" w:rsidTr="00AB1096">
        <w:tc>
          <w:tcPr>
            <w:tcW w:w="0" w:type="auto"/>
          </w:tcPr>
          <w:p w14:paraId="0460DB73" w14:textId="6D7765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R4-2117658</w:t>
            </w:r>
          </w:p>
        </w:tc>
        <w:tc>
          <w:tcPr>
            <w:tcW w:w="0" w:type="auto"/>
          </w:tcPr>
          <w:p w14:paraId="12CF7A96" w14:textId="186B7E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EN-DC_8-41_n3</w:t>
            </w:r>
          </w:p>
        </w:tc>
        <w:tc>
          <w:tcPr>
            <w:tcW w:w="0" w:type="auto"/>
          </w:tcPr>
          <w:p w14:paraId="3C9E7B9F" w14:textId="6EE107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6F96645" w14:textId="49E14E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D520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D4FAF" w14:textId="63A027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R4-2119812</w:t>
            </w:r>
          </w:p>
        </w:tc>
      </w:tr>
      <w:tr w:rsidR="00AB1096" w14:paraId="3DEAD28E" w14:textId="77777777" w:rsidTr="00AB1096">
        <w:tc>
          <w:tcPr>
            <w:tcW w:w="0" w:type="auto"/>
          </w:tcPr>
          <w:p w14:paraId="550A2050" w14:textId="749C6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R4-2117659</w:t>
            </w:r>
          </w:p>
        </w:tc>
        <w:tc>
          <w:tcPr>
            <w:tcW w:w="0" w:type="auto"/>
          </w:tcPr>
          <w:p w14:paraId="008689CA" w14:textId="2FB827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EN-DC_8-42_n1</w:t>
            </w:r>
          </w:p>
        </w:tc>
        <w:tc>
          <w:tcPr>
            <w:tcW w:w="0" w:type="auto"/>
          </w:tcPr>
          <w:p w14:paraId="4460AD00" w14:textId="46CDA5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BD9AFB1" w14:textId="5A538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3604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E1F7D" w14:textId="51FFB5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R4-2119813</w:t>
            </w:r>
          </w:p>
        </w:tc>
      </w:tr>
      <w:tr w:rsidR="00AB1096" w14:paraId="0A7D1DEE" w14:textId="77777777" w:rsidTr="00AB1096">
        <w:tc>
          <w:tcPr>
            <w:tcW w:w="0" w:type="auto"/>
          </w:tcPr>
          <w:p w14:paraId="315C38F8" w14:textId="7CF1F6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R4-2117660</w:t>
            </w:r>
          </w:p>
        </w:tc>
        <w:tc>
          <w:tcPr>
            <w:tcW w:w="0" w:type="auto"/>
          </w:tcPr>
          <w:p w14:paraId="3A025DCF" w14:textId="698B3B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DC_11_n1</w:t>
            </w:r>
          </w:p>
        </w:tc>
        <w:tc>
          <w:tcPr>
            <w:tcW w:w="0" w:type="auto"/>
          </w:tcPr>
          <w:p w14:paraId="07D58E44" w14:textId="1D8818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6BF85CB" w14:textId="092928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7C94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38E0B" w14:textId="0AF839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R4-2119814</w:t>
            </w:r>
          </w:p>
        </w:tc>
      </w:tr>
      <w:tr w:rsidR="00AB1096" w14:paraId="591B7670" w14:textId="77777777" w:rsidTr="00AB1096">
        <w:tc>
          <w:tcPr>
            <w:tcW w:w="0" w:type="auto"/>
          </w:tcPr>
          <w:p w14:paraId="59648659" w14:textId="0D9B95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R4-2117661</w:t>
            </w:r>
          </w:p>
        </w:tc>
        <w:tc>
          <w:tcPr>
            <w:tcW w:w="0" w:type="auto"/>
          </w:tcPr>
          <w:p w14:paraId="0082F374" w14:textId="24C088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EN-DC_11_n77-n79</w:t>
            </w:r>
          </w:p>
        </w:tc>
        <w:tc>
          <w:tcPr>
            <w:tcW w:w="0" w:type="auto"/>
          </w:tcPr>
          <w:p w14:paraId="3AC26AEE" w14:textId="094689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F8CF25F" w14:textId="72109E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3AF7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61DA2" w14:textId="02A945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R4-2119788</w:t>
            </w:r>
          </w:p>
        </w:tc>
      </w:tr>
      <w:tr w:rsidR="00AB1096" w14:paraId="2E256CDD" w14:textId="77777777" w:rsidTr="00AB1096">
        <w:tc>
          <w:tcPr>
            <w:tcW w:w="0" w:type="auto"/>
          </w:tcPr>
          <w:p w14:paraId="1190EE30" w14:textId="6CCE35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R4-2117662</w:t>
            </w:r>
          </w:p>
        </w:tc>
        <w:tc>
          <w:tcPr>
            <w:tcW w:w="0" w:type="auto"/>
          </w:tcPr>
          <w:p w14:paraId="000E6A64" w14:textId="3DFA5E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DC_41_n1</w:t>
            </w:r>
          </w:p>
        </w:tc>
        <w:tc>
          <w:tcPr>
            <w:tcW w:w="0" w:type="auto"/>
          </w:tcPr>
          <w:p w14:paraId="441429F9" w14:textId="48F771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49B1B06" w14:textId="57C3F5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6891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AFFD6" w14:textId="13A12E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R4-2119815</w:t>
            </w:r>
          </w:p>
        </w:tc>
      </w:tr>
      <w:tr w:rsidR="00AB1096" w14:paraId="2EE412E9" w14:textId="77777777" w:rsidTr="00AB1096">
        <w:tc>
          <w:tcPr>
            <w:tcW w:w="0" w:type="auto"/>
          </w:tcPr>
          <w:p w14:paraId="5E3C59DD" w14:textId="7EB64F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R4-2117663</w:t>
            </w:r>
          </w:p>
        </w:tc>
        <w:tc>
          <w:tcPr>
            <w:tcW w:w="0" w:type="auto"/>
          </w:tcPr>
          <w:p w14:paraId="4C504CE6" w14:textId="33245A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EN-DC_42_n1-n3</w:t>
            </w:r>
          </w:p>
        </w:tc>
        <w:tc>
          <w:tcPr>
            <w:tcW w:w="0" w:type="auto"/>
          </w:tcPr>
          <w:p w14:paraId="3FA2F6AF" w14:textId="14A794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9DE7D53" w14:textId="7BEE77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7ACC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89F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E719C9" w14:textId="77777777" w:rsidTr="00AB1096">
        <w:tc>
          <w:tcPr>
            <w:tcW w:w="0" w:type="auto"/>
          </w:tcPr>
          <w:p w14:paraId="57625D68" w14:textId="74D4F1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R4-2117664</w:t>
            </w:r>
          </w:p>
        </w:tc>
        <w:tc>
          <w:tcPr>
            <w:tcW w:w="0" w:type="auto"/>
          </w:tcPr>
          <w:p w14:paraId="73A64521" w14:textId="2831B4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37.717-11-21: EN-DC_42_n1-n77</w:t>
            </w:r>
          </w:p>
        </w:tc>
        <w:tc>
          <w:tcPr>
            <w:tcW w:w="0" w:type="auto"/>
          </w:tcPr>
          <w:p w14:paraId="4CB707D6" w14:textId="15DD04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4B47888" w14:textId="5B0BD2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80C0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636A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E99CF2" w14:textId="77777777" w:rsidTr="00AB1096">
        <w:tc>
          <w:tcPr>
            <w:tcW w:w="0" w:type="auto"/>
          </w:tcPr>
          <w:p w14:paraId="6682174E" w14:textId="0336B9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R4-2117665</w:t>
            </w:r>
          </w:p>
        </w:tc>
        <w:tc>
          <w:tcPr>
            <w:tcW w:w="0" w:type="auto"/>
          </w:tcPr>
          <w:p w14:paraId="27C50745" w14:textId="657560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simultaneous Rx/Tx capability for FR1+FR1 FDD-TDD band combination</w:t>
            </w:r>
          </w:p>
        </w:tc>
        <w:tc>
          <w:tcPr>
            <w:tcW w:w="0" w:type="auto"/>
          </w:tcPr>
          <w:p w14:paraId="4CB4B490" w14:textId="63138A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B7FD1A0" w14:textId="7FB8EE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99D4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373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2440C7" w14:textId="77777777" w:rsidTr="00AB1096">
        <w:tc>
          <w:tcPr>
            <w:tcW w:w="0" w:type="auto"/>
          </w:tcPr>
          <w:p w14:paraId="46CF138F" w14:textId="12D5D9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R4-2117666</w:t>
            </w:r>
          </w:p>
        </w:tc>
        <w:tc>
          <w:tcPr>
            <w:tcW w:w="0" w:type="auto"/>
          </w:tcPr>
          <w:p w14:paraId="112E32FD" w14:textId="310AA5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power imbalance requirements for Type-2 UE</w:t>
            </w:r>
          </w:p>
        </w:tc>
        <w:tc>
          <w:tcPr>
            <w:tcW w:w="0" w:type="auto"/>
          </w:tcPr>
          <w:p w14:paraId="3466C5D0" w14:textId="008DE2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5BF955A" w14:textId="5E3A06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D180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AE4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7310BC" w14:textId="77777777" w:rsidTr="00AB1096">
        <w:tc>
          <w:tcPr>
            <w:tcW w:w="0" w:type="auto"/>
          </w:tcPr>
          <w:p w14:paraId="1A4886F4" w14:textId="7C55F4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R4-2117667</w:t>
            </w:r>
          </w:p>
        </w:tc>
        <w:tc>
          <w:tcPr>
            <w:tcW w:w="0" w:type="auto"/>
          </w:tcPr>
          <w:p w14:paraId="6B6DFC87" w14:textId="08829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and corrections on additional UE co-ex requirements for 2 Band UL CA/DC(R15)</w:t>
            </w:r>
          </w:p>
        </w:tc>
        <w:tc>
          <w:tcPr>
            <w:tcW w:w="0" w:type="auto"/>
          </w:tcPr>
          <w:p w14:paraId="757DC897" w14:textId="1576D9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5854B4D" w14:textId="0B855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A6D2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F45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FF4334" w14:textId="77777777" w:rsidTr="00AB1096">
        <w:tc>
          <w:tcPr>
            <w:tcW w:w="0" w:type="auto"/>
          </w:tcPr>
          <w:p w14:paraId="7C571CEB" w14:textId="0FC202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R4-2117668</w:t>
            </w:r>
          </w:p>
        </w:tc>
        <w:tc>
          <w:tcPr>
            <w:tcW w:w="0" w:type="auto"/>
          </w:tcPr>
          <w:p w14:paraId="34FD63CD" w14:textId="20DFFB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and corrections on additional UE co-ex requirements for 2 Band UL CA/DC(R16)</w:t>
            </w:r>
          </w:p>
        </w:tc>
        <w:tc>
          <w:tcPr>
            <w:tcW w:w="0" w:type="auto"/>
          </w:tcPr>
          <w:p w14:paraId="77EA6FD5" w14:textId="4BB5A8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7D13FB4" w14:textId="12FDD0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85CA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3A5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032DEC" w14:textId="77777777" w:rsidTr="00AB1096">
        <w:tc>
          <w:tcPr>
            <w:tcW w:w="0" w:type="auto"/>
          </w:tcPr>
          <w:p w14:paraId="12D4A414" w14:textId="710567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R4-2117669</w:t>
            </w:r>
          </w:p>
        </w:tc>
        <w:tc>
          <w:tcPr>
            <w:tcW w:w="0" w:type="auto"/>
          </w:tcPr>
          <w:p w14:paraId="02A75A4D" w14:textId="775B30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and corrections on additional UE co-ex requirements for 2 Band UL CA/DC(R17)</w:t>
            </w:r>
          </w:p>
        </w:tc>
        <w:tc>
          <w:tcPr>
            <w:tcW w:w="0" w:type="auto"/>
          </w:tcPr>
          <w:p w14:paraId="693FF6F0" w14:textId="005517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5F15385" w14:textId="5B7097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1DE9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98D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55DB54" w14:textId="77777777" w:rsidTr="00AB1096">
        <w:tc>
          <w:tcPr>
            <w:tcW w:w="0" w:type="auto"/>
          </w:tcPr>
          <w:p w14:paraId="4BDFC1B6" w14:textId="1CCC13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R4-2117670</w:t>
            </w:r>
          </w:p>
        </w:tc>
        <w:tc>
          <w:tcPr>
            <w:tcW w:w="0" w:type="auto"/>
          </w:tcPr>
          <w:p w14:paraId="6217408D" w14:textId="5C1834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and corrections on additional UE co-ex requirements for 2 Band UL CA/DC(R15)</w:t>
            </w:r>
          </w:p>
        </w:tc>
        <w:tc>
          <w:tcPr>
            <w:tcW w:w="0" w:type="auto"/>
          </w:tcPr>
          <w:p w14:paraId="31144E78" w14:textId="27B1C8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31324FC" w14:textId="6A6C5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7EDE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C07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1574B1" w14:textId="77777777" w:rsidTr="00AB1096">
        <w:tc>
          <w:tcPr>
            <w:tcW w:w="0" w:type="auto"/>
          </w:tcPr>
          <w:p w14:paraId="7A308C97" w14:textId="022AA4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R4-2117671</w:t>
            </w:r>
          </w:p>
        </w:tc>
        <w:tc>
          <w:tcPr>
            <w:tcW w:w="0" w:type="auto"/>
          </w:tcPr>
          <w:p w14:paraId="338E659B" w14:textId="38F8D2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and corrections on additional UE co-ex requirements for 2 Band UL CA/DC(R16)</w:t>
            </w:r>
          </w:p>
        </w:tc>
        <w:tc>
          <w:tcPr>
            <w:tcW w:w="0" w:type="auto"/>
          </w:tcPr>
          <w:p w14:paraId="78DCC2BF" w14:textId="3CB9FB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828189D" w14:textId="45FDAF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4529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07E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2D41BF" w14:textId="77777777" w:rsidTr="00AB1096">
        <w:tc>
          <w:tcPr>
            <w:tcW w:w="0" w:type="auto"/>
          </w:tcPr>
          <w:p w14:paraId="1E8794CE" w14:textId="0D3FF8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R4-2117672</w:t>
            </w:r>
          </w:p>
        </w:tc>
        <w:tc>
          <w:tcPr>
            <w:tcW w:w="0" w:type="auto"/>
          </w:tcPr>
          <w:p w14:paraId="5264769B" w14:textId="6A3213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and corrections on additional UE co-ex requirements for 2 Band UL CA/DC(R17)</w:t>
            </w:r>
          </w:p>
        </w:tc>
        <w:tc>
          <w:tcPr>
            <w:tcW w:w="0" w:type="auto"/>
          </w:tcPr>
          <w:p w14:paraId="7326F4FE" w14:textId="1E2F6F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891A890" w14:textId="1CD93A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FC72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38E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8F6055" w14:textId="77777777" w:rsidTr="00AB1096">
        <w:tc>
          <w:tcPr>
            <w:tcW w:w="0" w:type="auto"/>
          </w:tcPr>
          <w:p w14:paraId="4D3B2146" w14:textId="636F81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R4-2117673</w:t>
            </w:r>
          </w:p>
        </w:tc>
        <w:tc>
          <w:tcPr>
            <w:tcW w:w="0" w:type="auto"/>
          </w:tcPr>
          <w:p w14:paraId="70785F48" w14:textId="47B6F0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NS/A-MPR issues on n74</w:t>
            </w:r>
          </w:p>
        </w:tc>
        <w:tc>
          <w:tcPr>
            <w:tcW w:w="0" w:type="auto"/>
          </w:tcPr>
          <w:p w14:paraId="54EC39BA" w14:textId="503BB0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56F760E" w14:textId="1CE589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10B6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AF3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7E16D5" w14:textId="77777777" w:rsidTr="00AB1096">
        <w:tc>
          <w:tcPr>
            <w:tcW w:w="0" w:type="auto"/>
          </w:tcPr>
          <w:p w14:paraId="19F99F28" w14:textId="763EC9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R4-2117674</w:t>
            </w:r>
          </w:p>
        </w:tc>
        <w:tc>
          <w:tcPr>
            <w:tcW w:w="0" w:type="auto"/>
          </w:tcPr>
          <w:p w14:paraId="185B79BB" w14:textId="61B443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Minimum peak EIRP for FR2-2</w:t>
            </w:r>
          </w:p>
        </w:tc>
        <w:tc>
          <w:tcPr>
            <w:tcW w:w="0" w:type="auto"/>
          </w:tcPr>
          <w:p w14:paraId="0859B741" w14:textId="5B7B4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74D7F48E" w14:textId="249C85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CDD1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7A3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6EFE03" w14:textId="77777777" w:rsidTr="00AB1096">
        <w:tc>
          <w:tcPr>
            <w:tcW w:w="0" w:type="auto"/>
          </w:tcPr>
          <w:p w14:paraId="1219A5C3" w14:textId="471378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R4-2117675</w:t>
            </w:r>
          </w:p>
        </w:tc>
        <w:tc>
          <w:tcPr>
            <w:tcW w:w="0" w:type="auto"/>
          </w:tcPr>
          <w:p w14:paraId="7CF8F60A" w14:textId="50FC14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REFSENS for FR2-2</w:t>
            </w:r>
          </w:p>
        </w:tc>
        <w:tc>
          <w:tcPr>
            <w:tcW w:w="0" w:type="auto"/>
          </w:tcPr>
          <w:p w14:paraId="7603D36B" w14:textId="7199C8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0BD29E65" w14:textId="33AFD2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1339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514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129E70" w14:textId="77777777" w:rsidTr="00AB1096">
        <w:tc>
          <w:tcPr>
            <w:tcW w:w="0" w:type="auto"/>
          </w:tcPr>
          <w:p w14:paraId="199F1BA2" w14:textId="2D5514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R4-2117676</w:t>
            </w:r>
          </w:p>
        </w:tc>
        <w:tc>
          <w:tcPr>
            <w:tcW w:w="0" w:type="auto"/>
          </w:tcPr>
          <w:p w14:paraId="07F3DA6A" w14:textId="34069F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NR DC LTE(xDL/1UL, x=1,2,3,4)+ NR(2DL/1UL) band combinations in Rel-17</w:t>
            </w:r>
          </w:p>
        </w:tc>
        <w:tc>
          <w:tcPr>
            <w:tcW w:w="0" w:type="auto"/>
          </w:tcPr>
          <w:p w14:paraId="310ECFB4" w14:textId="7D2BEC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042F2E7" w14:textId="190F9F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6D38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C48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06712E" w14:textId="77777777" w:rsidTr="00AB1096">
        <w:tc>
          <w:tcPr>
            <w:tcW w:w="0" w:type="auto"/>
          </w:tcPr>
          <w:p w14:paraId="016BC2AA" w14:textId="053098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R4-2117677</w:t>
            </w:r>
          </w:p>
        </w:tc>
        <w:tc>
          <w:tcPr>
            <w:tcW w:w="0" w:type="auto"/>
          </w:tcPr>
          <w:p w14:paraId="1E17B2DA" w14:textId="344F8A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Relaxation framework of Inter-band UL CA of CA_n257-n259 based on IBM </w:t>
            </w:r>
          </w:p>
        </w:tc>
        <w:tc>
          <w:tcPr>
            <w:tcW w:w="0" w:type="auto"/>
          </w:tcPr>
          <w:p w14:paraId="0E35066E" w14:textId="6A7B8A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23444F8A" w14:textId="207812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AC2B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7DF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16CF26" w14:textId="77777777" w:rsidTr="00AB1096">
        <w:tc>
          <w:tcPr>
            <w:tcW w:w="0" w:type="auto"/>
          </w:tcPr>
          <w:p w14:paraId="3863CE78" w14:textId="62159F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R4-2117678</w:t>
            </w:r>
          </w:p>
        </w:tc>
        <w:tc>
          <w:tcPr>
            <w:tcW w:w="0" w:type="auto"/>
          </w:tcPr>
          <w:p w14:paraId="67F4A0B7" w14:textId="72A7E6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Mixed-CC of CA BW class fallback behavior flexibility</w:t>
            </w:r>
          </w:p>
        </w:tc>
        <w:tc>
          <w:tcPr>
            <w:tcW w:w="0" w:type="auto"/>
          </w:tcPr>
          <w:p w14:paraId="2EC6857E" w14:textId="2E42E0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0FBF3AA" w14:textId="569DB9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BF7F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59F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6ADE1D" w14:textId="77777777" w:rsidTr="00AB1096">
        <w:tc>
          <w:tcPr>
            <w:tcW w:w="0" w:type="auto"/>
          </w:tcPr>
          <w:p w14:paraId="49610F92" w14:textId="52D7D7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R4-2117679</w:t>
            </w:r>
          </w:p>
        </w:tc>
        <w:tc>
          <w:tcPr>
            <w:tcW w:w="0" w:type="auto"/>
          </w:tcPr>
          <w:p w14:paraId="2B9F3FB6" w14:textId="3D808D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Fs_inter_CBM to inter-band DL CA based on CBM within the same frequency group</w:t>
            </w:r>
          </w:p>
        </w:tc>
        <w:tc>
          <w:tcPr>
            <w:tcW w:w="0" w:type="auto"/>
          </w:tcPr>
          <w:p w14:paraId="175C03A2" w14:textId="07BF6B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0042183" w14:textId="557944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8679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684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24D324" w14:textId="77777777" w:rsidTr="00AB1096">
        <w:tc>
          <w:tcPr>
            <w:tcW w:w="0" w:type="auto"/>
          </w:tcPr>
          <w:p w14:paraId="4026BB2B" w14:textId="61C4DC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R4-2117680</w:t>
            </w:r>
          </w:p>
        </w:tc>
        <w:tc>
          <w:tcPr>
            <w:tcW w:w="0" w:type="auto"/>
          </w:tcPr>
          <w:p w14:paraId="28E74002" w14:textId="58596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inter-band DL CA based on CBM between different frequency groups</w:t>
            </w:r>
          </w:p>
        </w:tc>
        <w:tc>
          <w:tcPr>
            <w:tcW w:w="0" w:type="auto"/>
          </w:tcPr>
          <w:p w14:paraId="4A8F48F8" w14:textId="793884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75EF2D6E" w14:textId="084468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AEBE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DEC4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EA0DC0" w14:textId="77777777" w:rsidTr="00AB1096">
        <w:tc>
          <w:tcPr>
            <w:tcW w:w="0" w:type="auto"/>
          </w:tcPr>
          <w:p w14:paraId="50FB57C9" w14:textId="691E69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R4-2117681</w:t>
            </w:r>
          </w:p>
        </w:tc>
        <w:tc>
          <w:tcPr>
            <w:tcW w:w="0" w:type="auto"/>
          </w:tcPr>
          <w:p w14:paraId="55638C97" w14:textId="4ECE8C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Wording proposal for note of simultaneous Tx/Rx</w:t>
            </w:r>
          </w:p>
        </w:tc>
        <w:tc>
          <w:tcPr>
            <w:tcW w:w="0" w:type="auto"/>
          </w:tcPr>
          <w:p w14:paraId="67155D23" w14:textId="64FE99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9A2F137" w14:textId="164667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0C9B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BEE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D05585" w14:textId="77777777" w:rsidTr="00AB1096">
        <w:tc>
          <w:tcPr>
            <w:tcW w:w="0" w:type="auto"/>
          </w:tcPr>
          <w:p w14:paraId="2ED2B9A9" w14:textId="2F6D86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R4-2117682</w:t>
            </w:r>
          </w:p>
        </w:tc>
        <w:tc>
          <w:tcPr>
            <w:tcW w:w="0" w:type="auto"/>
          </w:tcPr>
          <w:p w14:paraId="65294E27" w14:textId="17E070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MIMO OTA test points clarification</w:t>
            </w:r>
          </w:p>
        </w:tc>
        <w:tc>
          <w:tcPr>
            <w:tcW w:w="0" w:type="auto"/>
          </w:tcPr>
          <w:p w14:paraId="7CA80C20" w14:textId="183C47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55E61F49" w14:textId="5B81EC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4B10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C50E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09E8E7" w14:textId="77777777" w:rsidTr="00AB1096">
        <w:tc>
          <w:tcPr>
            <w:tcW w:w="0" w:type="auto"/>
          </w:tcPr>
          <w:p w14:paraId="0E0AD38A" w14:textId="5338E8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R4-2117683</w:t>
            </w:r>
          </w:p>
        </w:tc>
        <w:tc>
          <w:tcPr>
            <w:tcW w:w="0" w:type="auto"/>
          </w:tcPr>
          <w:p w14:paraId="50620D07" w14:textId="493FE0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EN-DC_8-41_n77</w:t>
            </w:r>
          </w:p>
        </w:tc>
        <w:tc>
          <w:tcPr>
            <w:tcW w:w="0" w:type="auto"/>
          </w:tcPr>
          <w:p w14:paraId="5C9AB2B6" w14:textId="329AC4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LG Electronics</w:t>
            </w:r>
          </w:p>
        </w:tc>
        <w:tc>
          <w:tcPr>
            <w:tcW w:w="0" w:type="auto"/>
          </w:tcPr>
          <w:p w14:paraId="35C6E2E9" w14:textId="767548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FBC2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5BCD4" w14:textId="0C7A6A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R4-2119816</w:t>
            </w:r>
          </w:p>
        </w:tc>
      </w:tr>
      <w:tr w:rsidR="00AB1096" w14:paraId="0C7E0EBA" w14:textId="77777777" w:rsidTr="00AB1096">
        <w:tc>
          <w:tcPr>
            <w:tcW w:w="0" w:type="auto"/>
          </w:tcPr>
          <w:p w14:paraId="05842E4E" w14:textId="5B07BB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R4-2117684</w:t>
            </w:r>
          </w:p>
        </w:tc>
        <w:tc>
          <w:tcPr>
            <w:tcW w:w="0" w:type="auto"/>
          </w:tcPr>
          <w:p w14:paraId="3AF11BFC" w14:textId="52C162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38.717-03-02: CA_n3-n77-n79</w:t>
            </w:r>
          </w:p>
        </w:tc>
        <w:tc>
          <w:tcPr>
            <w:tcW w:w="0" w:type="auto"/>
          </w:tcPr>
          <w:p w14:paraId="4ECB6E7C" w14:textId="5FEA5F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LG Electronics</w:t>
            </w:r>
          </w:p>
        </w:tc>
        <w:tc>
          <w:tcPr>
            <w:tcW w:w="0" w:type="auto"/>
          </w:tcPr>
          <w:p w14:paraId="6D5A6003" w14:textId="3D67DB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2252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5774A" w14:textId="546D26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R4-2119762</w:t>
            </w:r>
          </w:p>
        </w:tc>
      </w:tr>
      <w:tr w:rsidR="00AB1096" w14:paraId="281AEF23" w14:textId="77777777" w:rsidTr="00AB1096">
        <w:tc>
          <w:tcPr>
            <w:tcW w:w="0" w:type="auto"/>
          </w:tcPr>
          <w:p w14:paraId="01A54969" w14:textId="2C54D7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R4-2117685</w:t>
            </w:r>
          </w:p>
        </w:tc>
        <w:tc>
          <w:tcPr>
            <w:tcW w:w="0" w:type="auto"/>
          </w:tcPr>
          <w:p w14:paraId="3CFDEF00" w14:textId="4DE97A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FRC for PUSCH 256QAM</w:t>
            </w:r>
          </w:p>
        </w:tc>
        <w:tc>
          <w:tcPr>
            <w:tcW w:w="0" w:type="auto"/>
          </w:tcPr>
          <w:p w14:paraId="74C6B322" w14:textId="11048C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D30662" w14:textId="768060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A887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E0D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3B08B1" w14:textId="77777777" w:rsidTr="00AB1096">
        <w:tc>
          <w:tcPr>
            <w:tcW w:w="0" w:type="auto"/>
          </w:tcPr>
          <w:p w14:paraId="3F9F4177" w14:textId="68C979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R4-2117686</w:t>
            </w:r>
          </w:p>
        </w:tc>
        <w:tc>
          <w:tcPr>
            <w:tcW w:w="0" w:type="auto"/>
          </w:tcPr>
          <w:p w14:paraId="5B9F3E6E" w14:textId="145608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PUSCH 256QAM</w:t>
            </w:r>
          </w:p>
        </w:tc>
        <w:tc>
          <w:tcPr>
            <w:tcW w:w="0" w:type="auto"/>
          </w:tcPr>
          <w:p w14:paraId="072AF7C1" w14:textId="43A24C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6F48E9" w14:textId="445A3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4CC3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38A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9C60A0" w14:textId="77777777" w:rsidTr="00AB1096">
        <w:tc>
          <w:tcPr>
            <w:tcW w:w="0" w:type="auto"/>
          </w:tcPr>
          <w:p w14:paraId="4916B628" w14:textId="5233BA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R4-2117687</w:t>
            </w:r>
          </w:p>
        </w:tc>
        <w:tc>
          <w:tcPr>
            <w:tcW w:w="0" w:type="auto"/>
          </w:tcPr>
          <w:p w14:paraId="0756F03B" w14:textId="259450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TS38.104 UL TA demod requirement (Rel-16)</w:t>
            </w:r>
          </w:p>
        </w:tc>
        <w:tc>
          <w:tcPr>
            <w:tcW w:w="0" w:type="auto"/>
          </w:tcPr>
          <w:p w14:paraId="2D4AB6CA" w14:textId="45E142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53356E" w14:textId="6DCA8A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13592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EAE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679601" w14:textId="77777777" w:rsidTr="00AB1096">
        <w:tc>
          <w:tcPr>
            <w:tcW w:w="0" w:type="auto"/>
          </w:tcPr>
          <w:p w14:paraId="78CC2FD6" w14:textId="6CF269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R4-2117688</w:t>
            </w:r>
          </w:p>
        </w:tc>
        <w:tc>
          <w:tcPr>
            <w:tcW w:w="0" w:type="auto"/>
          </w:tcPr>
          <w:p w14:paraId="4C5416DC" w14:textId="2ACFA5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enhanced requirements for SCell measurement for Rel-17 FR1 HST requirements</w:t>
            </w:r>
          </w:p>
        </w:tc>
        <w:tc>
          <w:tcPr>
            <w:tcW w:w="0" w:type="auto"/>
          </w:tcPr>
          <w:p w14:paraId="50FDC1F9" w14:textId="7B1B1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207554F" w14:textId="59FFAB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6088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1FD1A" w14:textId="405501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R4-2120288</w:t>
            </w:r>
          </w:p>
        </w:tc>
      </w:tr>
      <w:tr w:rsidR="00AB1096" w14:paraId="66850B3F" w14:textId="77777777" w:rsidTr="00AB1096">
        <w:tc>
          <w:tcPr>
            <w:tcW w:w="0" w:type="auto"/>
          </w:tcPr>
          <w:p w14:paraId="29BD81BB" w14:textId="190D6A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R4-2117689</w:t>
            </w:r>
          </w:p>
        </w:tc>
        <w:tc>
          <w:tcPr>
            <w:tcW w:w="0" w:type="auto"/>
          </w:tcPr>
          <w:p w14:paraId="66269F19" w14:textId="32C01D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enhanced requirements for inter-frequency measurement for Rel-17 FR1 HST requirements</w:t>
            </w:r>
          </w:p>
        </w:tc>
        <w:tc>
          <w:tcPr>
            <w:tcW w:w="0" w:type="auto"/>
          </w:tcPr>
          <w:p w14:paraId="72B27CD0" w14:textId="0F3757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46B25A2" w14:textId="593485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D8F8B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DD0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4EF7E6" w14:textId="77777777" w:rsidTr="00AB1096">
        <w:tc>
          <w:tcPr>
            <w:tcW w:w="0" w:type="auto"/>
          </w:tcPr>
          <w:p w14:paraId="37B79EFE" w14:textId="208937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R4-2117690</w:t>
            </w:r>
          </w:p>
        </w:tc>
        <w:tc>
          <w:tcPr>
            <w:tcW w:w="0" w:type="auto"/>
          </w:tcPr>
          <w:p w14:paraId="1A5B4686" w14:textId="4B16A6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requirements for SSB based radio link monitoring</w:t>
            </w:r>
          </w:p>
        </w:tc>
        <w:tc>
          <w:tcPr>
            <w:tcW w:w="0" w:type="auto"/>
          </w:tcPr>
          <w:p w14:paraId="3AAD4AC3" w14:textId="3F04C8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519EAA4" w14:textId="358C19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E4B5A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0B2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72AA8C" w14:textId="77777777" w:rsidTr="00AB1096">
        <w:tc>
          <w:tcPr>
            <w:tcW w:w="0" w:type="auto"/>
          </w:tcPr>
          <w:p w14:paraId="11D45ECC" w14:textId="2B0592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R4-2117691</w:t>
            </w:r>
          </w:p>
        </w:tc>
        <w:tc>
          <w:tcPr>
            <w:tcW w:w="0" w:type="auto"/>
          </w:tcPr>
          <w:p w14:paraId="1B457F12" w14:textId="0FC0EA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requirements for SSB based radio link monitoring</w:t>
            </w:r>
          </w:p>
        </w:tc>
        <w:tc>
          <w:tcPr>
            <w:tcW w:w="0" w:type="auto"/>
          </w:tcPr>
          <w:p w14:paraId="5428898A" w14:textId="76F961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2314F39" w14:textId="581298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8B8FA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53A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02E299" w14:textId="77777777" w:rsidTr="00AB1096">
        <w:tc>
          <w:tcPr>
            <w:tcW w:w="0" w:type="auto"/>
          </w:tcPr>
          <w:p w14:paraId="36FED521" w14:textId="77BBDB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R4-2117692</w:t>
            </w:r>
          </w:p>
        </w:tc>
        <w:tc>
          <w:tcPr>
            <w:tcW w:w="0" w:type="auto"/>
          </w:tcPr>
          <w:p w14:paraId="69432628" w14:textId="7CD528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requirements for FR2 HST</w:t>
            </w:r>
          </w:p>
        </w:tc>
        <w:tc>
          <w:tcPr>
            <w:tcW w:w="0" w:type="auto"/>
          </w:tcPr>
          <w:p w14:paraId="501BBE32" w14:textId="1884F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35C730F" w14:textId="3F3DE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B6D9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A53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CBCA8A" w14:textId="77777777" w:rsidTr="00AB1096">
        <w:tc>
          <w:tcPr>
            <w:tcW w:w="0" w:type="auto"/>
          </w:tcPr>
          <w:p w14:paraId="0992FB59" w14:textId="1725D5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R4-2117693</w:t>
            </w:r>
          </w:p>
        </w:tc>
        <w:tc>
          <w:tcPr>
            <w:tcW w:w="0" w:type="auto"/>
          </w:tcPr>
          <w:p w14:paraId="66C140E6" w14:textId="21746A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for FR2 HST</w:t>
            </w:r>
          </w:p>
        </w:tc>
        <w:tc>
          <w:tcPr>
            <w:tcW w:w="0" w:type="auto"/>
          </w:tcPr>
          <w:p w14:paraId="1EE3A0E8" w14:textId="0A32EC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DA0A698" w14:textId="5EA9DD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23E5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9D4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2E3BE9" w14:textId="77777777" w:rsidTr="00AB1096">
        <w:tc>
          <w:tcPr>
            <w:tcW w:w="0" w:type="auto"/>
          </w:tcPr>
          <w:p w14:paraId="7FC3A744" w14:textId="36BD1B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R4-2117694</w:t>
            </w:r>
          </w:p>
        </w:tc>
        <w:tc>
          <w:tcPr>
            <w:tcW w:w="0" w:type="auto"/>
          </w:tcPr>
          <w:p w14:paraId="0FF4E3C7" w14:textId="0FE376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for FR2 HST</w:t>
            </w:r>
          </w:p>
        </w:tc>
        <w:tc>
          <w:tcPr>
            <w:tcW w:w="0" w:type="auto"/>
          </w:tcPr>
          <w:p w14:paraId="40D2F760" w14:textId="244439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868EC8C" w14:textId="68656D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7AC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E84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B85EAB" w14:textId="77777777" w:rsidTr="00AB1096">
        <w:tc>
          <w:tcPr>
            <w:tcW w:w="0" w:type="auto"/>
          </w:tcPr>
          <w:p w14:paraId="618D97D6" w14:textId="7914C2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R4-2117695</w:t>
            </w:r>
          </w:p>
        </w:tc>
        <w:tc>
          <w:tcPr>
            <w:tcW w:w="0" w:type="auto"/>
          </w:tcPr>
          <w:p w14:paraId="1006C935" w14:textId="2C6DF6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6F61AF46" w14:textId="11A234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18DF30A" w14:textId="16D608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B17B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FD3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E2A0FD" w14:textId="77777777" w:rsidTr="00AB1096">
        <w:tc>
          <w:tcPr>
            <w:tcW w:w="0" w:type="auto"/>
          </w:tcPr>
          <w:p w14:paraId="0FDCA58D" w14:textId="6746DA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R4-2117696</w:t>
            </w:r>
          </w:p>
        </w:tc>
        <w:tc>
          <w:tcPr>
            <w:tcW w:w="0" w:type="auto"/>
          </w:tcPr>
          <w:p w14:paraId="1EC7CF37" w14:textId="24293F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72654546" w14:textId="5D66C2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21F7588" w14:textId="4A4944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ECB9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292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77B4BA" w14:textId="77777777" w:rsidTr="00AB1096">
        <w:tc>
          <w:tcPr>
            <w:tcW w:w="0" w:type="auto"/>
          </w:tcPr>
          <w:p w14:paraId="42A7008D" w14:textId="625D0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R4-2117697</w:t>
            </w:r>
          </w:p>
        </w:tc>
        <w:tc>
          <w:tcPr>
            <w:tcW w:w="0" w:type="auto"/>
          </w:tcPr>
          <w:p w14:paraId="1BCCEE54" w14:textId="264459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</w:t>
            </w:r>
          </w:p>
        </w:tc>
        <w:tc>
          <w:tcPr>
            <w:tcW w:w="0" w:type="auto"/>
          </w:tcPr>
          <w:p w14:paraId="1FDFBC79" w14:textId="271A8C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54E2B06" w14:textId="4084D0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D560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E1B2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21E92B" w14:textId="77777777" w:rsidTr="00AB1096">
        <w:tc>
          <w:tcPr>
            <w:tcW w:w="0" w:type="auto"/>
          </w:tcPr>
          <w:p w14:paraId="77392D09" w14:textId="76FB19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R4-2117698</w:t>
            </w:r>
          </w:p>
        </w:tc>
        <w:tc>
          <w:tcPr>
            <w:tcW w:w="0" w:type="auto"/>
          </w:tcPr>
          <w:p w14:paraId="67819B8B" w14:textId="1A0C09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HST UE demodulation for CA scenario</w:t>
            </w:r>
          </w:p>
        </w:tc>
        <w:tc>
          <w:tcPr>
            <w:tcW w:w="0" w:type="auto"/>
          </w:tcPr>
          <w:p w14:paraId="72390546" w14:textId="5AE679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08C5035" w14:textId="56D13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EDCB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093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3B6D39" w14:textId="77777777" w:rsidTr="00AB1096">
        <w:tc>
          <w:tcPr>
            <w:tcW w:w="0" w:type="auto"/>
          </w:tcPr>
          <w:p w14:paraId="21F7EA9F" w14:textId="12DA08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R4-2117699</w:t>
            </w:r>
          </w:p>
        </w:tc>
        <w:tc>
          <w:tcPr>
            <w:tcW w:w="0" w:type="auto"/>
          </w:tcPr>
          <w:p w14:paraId="3EF0ACAE" w14:textId="517BC3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requirements for FR1 HST RRM</w:t>
            </w:r>
          </w:p>
        </w:tc>
        <w:tc>
          <w:tcPr>
            <w:tcW w:w="0" w:type="auto"/>
          </w:tcPr>
          <w:p w14:paraId="321D5DA9" w14:textId="13F622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B9EFD0E" w14:textId="64895C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5EC1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9D2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C7FE5F" w14:textId="77777777" w:rsidTr="00AB1096">
        <w:tc>
          <w:tcPr>
            <w:tcW w:w="0" w:type="auto"/>
          </w:tcPr>
          <w:p w14:paraId="0886E537" w14:textId="347642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R4-2117700</w:t>
            </w:r>
          </w:p>
        </w:tc>
        <w:tc>
          <w:tcPr>
            <w:tcW w:w="0" w:type="auto"/>
          </w:tcPr>
          <w:p w14:paraId="3A1428D3" w14:textId="37ED86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inter-frequency measurement</w:t>
            </w:r>
          </w:p>
        </w:tc>
        <w:tc>
          <w:tcPr>
            <w:tcW w:w="0" w:type="auto"/>
          </w:tcPr>
          <w:p w14:paraId="326F092F" w14:textId="2E4C74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8C02471" w14:textId="462A84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42F1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905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CDC72B" w14:textId="77777777" w:rsidTr="00AB1096">
        <w:tc>
          <w:tcPr>
            <w:tcW w:w="0" w:type="auto"/>
          </w:tcPr>
          <w:p w14:paraId="2EE30AA8" w14:textId="295E69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R4-2117701</w:t>
            </w:r>
          </w:p>
        </w:tc>
        <w:tc>
          <w:tcPr>
            <w:tcW w:w="0" w:type="auto"/>
          </w:tcPr>
          <w:p w14:paraId="571CA92B" w14:textId="260DC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CA</w:t>
            </w:r>
          </w:p>
        </w:tc>
        <w:tc>
          <w:tcPr>
            <w:tcW w:w="0" w:type="auto"/>
          </w:tcPr>
          <w:p w14:paraId="0192C42C" w14:textId="7A4946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67C6E86" w14:textId="6829A3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A900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8F4E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D58D92" w14:textId="77777777" w:rsidTr="00AB1096">
        <w:tc>
          <w:tcPr>
            <w:tcW w:w="0" w:type="auto"/>
          </w:tcPr>
          <w:p w14:paraId="09C5CB94" w14:textId="23A4D4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R4-2117702</w:t>
            </w:r>
          </w:p>
        </w:tc>
        <w:tc>
          <w:tcPr>
            <w:tcW w:w="0" w:type="auto"/>
          </w:tcPr>
          <w:p w14:paraId="041FA351" w14:textId="057E26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positioning measurement in RRC_INACTIVE state</w:t>
            </w:r>
          </w:p>
        </w:tc>
        <w:tc>
          <w:tcPr>
            <w:tcW w:w="0" w:type="auto"/>
          </w:tcPr>
          <w:p w14:paraId="4CC916E4" w14:textId="5391A9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9801912" w14:textId="161222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4EA5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191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6D834F" w14:textId="77777777" w:rsidTr="00AB1096">
        <w:tc>
          <w:tcPr>
            <w:tcW w:w="0" w:type="auto"/>
          </w:tcPr>
          <w:p w14:paraId="58BDE98F" w14:textId="405370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R4-2117703</w:t>
            </w:r>
          </w:p>
        </w:tc>
        <w:tc>
          <w:tcPr>
            <w:tcW w:w="0" w:type="auto"/>
          </w:tcPr>
          <w:p w14:paraId="08B60093" w14:textId="5C1943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of positioning measurement</w:t>
            </w:r>
          </w:p>
        </w:tc>
        <w:tc>
          <w:tcPr>
            <w:tcW w:w="0" w:type="auto"/>
          </w:tcPr>
          <w:p w14:paraId="4940B0EA" w14:textId="5048F9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1CFCC9C" w14:textId="1AAA2A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E961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DFF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C0F42D" w14:textId="77777777" w:rsidTr="00AB1096">
        <w:tc>
          <w:tcPr>
            <w:tcW w:w="0" w:type="auto"/>
          </w:tcPr>
          <w:p w14:paraId="3619F00E" w14:textId="59645A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R4-2117704</w:t>
            </w:r>
          </w:p>
        </w:tc>
        <w:tc>
          <w:tcPr>
            <w:tcW w:w="0" w:type="auto"/>
          </w:tcPr>
          <w:p w14:paraId="1C1B0FE5" w14:textId="79E39B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pattern(s)</w:t>
            </w:r>
          </w:p>
        </w:tc>
        <w:tc>
          <w:tcPr>
            <w:tcW w:w="0" w:type="auto"/>
          </w:tcPr>
          <w:p w14:paraId="553D909E" w14:textId="2BCCB2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5E1E1BA" w14:textId="66F539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9D7E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137D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2514D4" w14:textId="77777777" w:rsidTr="00AB1096">
        <w:tc>
          <w:tcPr>
            <w:tcW w:w="0" w:type="auto"/>
          </w:tcPr>
          <w:p w14:paraId="43AC49E7" w14:textId="459CF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R4-2117705</w:t>
            </w:r>
          </w:p>
        </w:tc>
        <w:tc>
          <w:tcPr>
            <w:tcW w:w="0" w:type="auto"/>
          </w:tcPr>
          <w:p w14:paraId="439C0AFE" w14:textId="315E1E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activation/deactivation</w:t>
            </w:r>
          </w:p>
        </w:tc>
        <w:tc>
          <w:tcPr>
            <w:tcW w:w="0" w:type="auto"/>
          </w:tcPr>
          <w:p w14:paraId="545E9793" w14:textId="02CCF8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BE9D26B" w14:textId="0C53B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3A41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F8F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D04E3E" w14:textId="77777777" w:rsidTr="00AB1096">
        <w:tc>
          <w:tcPr>
            <w:tcW w:w="0" w:type="auto"/>
          </w:tcPr>
          <w:p w14:paraId="20F1F7B9" w14:textId="5A5658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R4-2117706</w:t>
            </w:r>
          </w:p>
        </w:tc>
        <w:tc>
          <w:tcPr>
            <w:tcW w:w="0" w:type="auto"/>
          </w:tcPr>
          <w:p w14:paraId="7DB93BAF" w14:textId="3D9F0D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4633B3B7" w14:textId="19C7CD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8825928" w14:textId="21298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A340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C26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7C9C13" w14:textId="77777777" w:rsidTr="00AB1096">
        <w:tc>
          <w:tcPr>
            <w:tcW w:w="0" w:type="auto"/>
          </w:tcPr>
          <w:p w14:paraId="5A77298A" w14:textId="427C4B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R4-2117707</w:t>
            </w:r>
          </w:p>
        </w:tc>
        <w:tc>
          <w:tcPr>
            <w:tcW w:w="0" w:type="auto"/>
          </w:tcPr>
          <w:p w14:paraId="28816ABA" w14:textId="357711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tests for FR1</w:t>
            </w:r>
          </w:p>
        </w:tc>
        <w:tc>
          <w:tcPr>
            <w:tcW w:w="0" w:type="auto"/>
          </w:tcPr>
          <w:p w14:paraId="07E82203" w14:textId="33DEF9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F6D88A8" w14:textId="0C1A92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207E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D38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8CE9C7" w14:textId="77777777" w:rsidTr="00AB1096">
        <w:tc>
          <w:tcPr>
            <w:tcW w:w="0" w:type="auto"/>
          </w:tcPr>
          <w:p w14:paraId="391A91F5" w14:textId="5AF12E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R4-2117708</w:t>
            </w:r>
          </w:p>
        </w:tc>
        <w:tc>
          <w:tcPr>
            <w:tcW w:w="0" w:type="auto"/>
          </w:tcPr>
          <w:p w14:paraId="4B5E442D" w14:textId="7183F3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remove UL MIMO restriction for SUL carrier</w:t>
            </w:r>
          </w:p>
        </w:tc>
        <w:tc>
          <w:tcPr>
            <w:tcW w:w="0" w:type="auto"/>
          </w:tcPr>
          <w:p w14:paraId="7A6A3E2C" w14:textId="6E1E2F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8E0174B" w14:textId="171612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EA75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A82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26E7A8" w14:textId="77777777" w:rsidTr="00AB1096">
        <w:tc>
          <w:tcPr>
            <w:tcW w:w="0" w:type="auto"/>
          </w:tcPr>
          <w:p w14:paraId="425C73C9" w14:textId="6791FE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R4-2117709</w:t>
            </w:r>
          </w:p>
        </w:tc>
        <w:tc>
          <w:tcPr>
            <w:tcW w:w="0" w:type="auto"/>
          </w:tcPr>
          <w:p w14:paraId="6FD2BE82" w14:textId="66D8D4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DL interruption requirements at UE switching between two uplink carriers and two uplink bands</w:t>
            </w:r>
          </w:p>
        </w:tc>
        <w:tc>
          <w:tcPr>
            <w:tcW w:w="0" w:type="auto"/>
          </w:tcPr>
          <w:p w14:paraId="02E36EED" w14:textId="274D2B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A232A93" w14:textId="56927E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537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567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6BFBBF" w14:textId="77777777" w:rsidTr="00AB1096">
        <w:tc>
          <w:tcPr>
            <w:tcW w:w="0" w:type="auto"/>
          </w:tcPr>
          <w:p w14:paraId="77FD4AB6" w14:textId="35A5C6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R4-2117710</w:t>
            </w:r>
          </w:p>
        </w:tc>
        <w:tc>
          <w:tcPr>
            <w:tcW w:w="0" w:type="auto"/>
          </w:tcPr>
          <w:p w14:paraId="4B2818BC" w14:textId="33BE46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mobility requirements</w:t>
            </w:r>
          </w:p>
        </w:tc>
        <w:tc>
          <w:tcPr>
            <w:tcW w:w="0" w:type="auto"/>
          </w:tcPr>
          <w:p w14:paraId="5C49BE6F" w14:textId="259F55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41B95DF" w14:textId="6C9659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5154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38B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0C64F7" w14:textId="77777777" w:rsidTr="00AB1096">
        <w:tc>
          <w:tcPr>
            <w:tcW w:w="0" w:type="auto"/>
          </w:tcPr>
          <w:p w14:paraId="4A15422B" w14:textId="058A4B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R4-2117711</w:t>
            </w:r>
          </w:p>
        </w:tc>
        <w:tc>
          <w:tcPr>
            <w:tcW w:w="0" w:type="auto"/>
          </w:tcPr>
          <w:p w14:paraId="2C985280" w14:textId="2584D2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mobility requirements for RedCap UE</w:t>
            </w:r>
          </w:p>
        </w:tc>
        <w:tc>
          <w:tcPr>
            <w:tcW w:w="0" w:type="auto"/>
          </w:tcPr>
          <w:p w14:paraId="6AA1BB09" w14:textId="739434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9912D7F" w14:textId="17AD4A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8B4A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A9E0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8DE2DE" w14:textId="77777777" w:rsidTr="00AB1096">
        <w:tc>
          <w:tcPr>
            <w:tcW w:w="0" w:type="auto"/>
          </w:tcPr>
          <w:p w14:paraId="731DE298" w14:textId="6B4554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R4-2117712</w:t>
            </w:r>
          </w:p>
        </w:tc>
        <w:tc>
          <w:tcPr>
            <w:tcW w:w="0" w:type="auto"/>
          </w:tcPr>
          <w:p w14:paraId="5C8AC3AC" w14:textId="5DBF55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requirements for RedCap UE</w:t>
            </w:r>
          </w:p>
        </w:tc>
        <w:tc>
          <w:tcPr>
            <w:tcW w:w="0" w:type="auto"/>
          </w:tcPr>
          <w:p w14:paraId="52819166" w14:textId="103665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FB3CFD1" w14:textId="11D7EC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3875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136E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A23EF1" w14:textId="77777777" w:rsidTr="00AB1096">
        <w:tc>
          <w:tcPr>
            <w:tcW w:w="0" w:type="auto"/>
          </w:tcPr>
          <w:p w14:paraId="255C9923" w14:textId="50557C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R4-2117713</w:t>
            </w:r>
          </w:p>
        </w:tc>
        <w:tc>
          <w:tcPr>
            <w:tcW w:w="0" w:type="auto"/>
          </w:tcPr>
          <w:p w14:paraId="6C6B8B9C" w14:textId="7AA138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signalling characteristics for RedCap UE</w:t>
            </w:r>
          </w:p>
        </w:tc>
        <w:tc>
          <w:tcPr>
            <w:tcW w:w="0" w:type="auto"/>
          </w:tcPr>
          <w:p w14:paraId="74D7CCD7" w14:textId="15EF85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5DA46F9" w14:textId="20D84D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E183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D51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06B561" w14:textId="77777777" w:rsidTr="00AB1096">
        <w:tc>
          <w:tcPr>
            <w:tcW w:w="0" w:type="auto"/>
          </w:tcPr>
          <w:p w14:paraId="64D4F39D" w14:textId="4E693D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R4-2117714</w:t>
            </w:r>
          </w:p>
        </w:tc>
        <w:tc>
          <w:tcPr>
            <w:tcW w:w="0" w:type="auto"/>
          </w:tcPr>
          <w:p w14:paraId="5892CA44" w14:textId="3673D8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measurement procedure for RedCap UE</w:t>
            </w:r>
          </w:p>
        </w:tc>
        <w:tc>
          <w:tcPr>
            <w:tcW w:w="0" w:type="auto"/>
          </w:tcPr>
          <w:p w14:paraId="126672B0" w14:textId="154885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F4A978F" w14:textId="1A2605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A550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CA3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00432F" w14:textId="77777777" w:rsidTr="00AB1096">
        <w:tc>
          <w:tcPr>
            <w:tcW w:w="0" w:type="auto"/>
          </w:tcPr>
          <w:p w14:paraId="10AE5426" w14:textId="391E24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R4-2117715</w:t>
            </w:r>
          </w:p>
        </w:tc>
        <w:tc>
          <w:tcPr>
            <w:tcW w:w="0" w:type="auto"/>
          </w:tcPr>
          <w:p w14:paraId="0ADEFA12" w14:textId="5460FA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extended DRX enhancements for RedCap UE</w:t>
            </w:r>
          </w:p>
        </w:tc>
        <w:tc>
          <w:tcPr>
            <w:tcW w:w="0" w:type="auto"/>
          </w:tcPr>
          <w:p w14:paraId="272C323A" w14:textId="2778A4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58FB51D" w14:textId="5A3E37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407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52F7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DAE2CF" w14:textId="77777777" w:rsidTr="00AB1096">
        <w:tc>
          <w:tcPr>
            <w:tcW w:w="0" w:type="auto"/>
          </w:tcPr>
          <w:p w14:paraId="72771E05" w14:textId="1D3BFB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R4-2117716</w:t>
            </w:r>
          </w:p>
        </w:tc>
        <w:tc>
          <w:tcPr>
            <w:tcW w:w="0" w:type="auto"/>
          </w:tcPr>
          <w:p w14:paraId="5EC799A7" w14:textId="211B62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measurement relaxations for RedCap UE</w:t>
            </w:r>
          </w:p>
        </w:tc>
        <w:tc>
          <w:tcPr>
            <w:tcW w:w="0" w:type="auto"/>
          </w:tcPr>
          <w:p w14:paraId="2A5E94FB" w14:textId="32AAA2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9861796" w14:textId="57335E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4384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CAC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F8E723" w14:textId="77777777" w:rsidTr="00AB1096">
        <w:tc>
          <w:tcPr>
            <w:tcW w:w="0" w:type="auto"/>
          </w:tcPr>
          <w:p w14:paraId="6DFB511A" w14:textId="69C81D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R4-2117717</w:t>
            </w:r>
          </w:p>
        </w:tc>
        <w:tc>
          <w:tcPr>
            <w:tcW w:w="0" w:type="auto"/>
          </w:tcPr>
          <w:p w14:paraId="5D63435C" w14:textId="3D2E2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replay LS on use of NCD-SSB instead of CD-SSB for RedCap UE</w:t>
            </w:r>
          </w:p>
        </w:tc>
        <w:tc>
          <w:tcPr>
            <w:tcW w:w="0" w:type="auto"/>
          </w:tcPr>
          <w:p w14:paraId="441C166F" w14:textId="2E021C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957D64" w14:textId="221508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F809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8C43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829831" w14:textId="77777777" w:rsidTr="00AB1096">
        <w:tc>
          <w:tcPr>
            <w:tcW w:w="0" w:type="auto"/>
          </w:tcPr>
          <w:p w14:paraId="4713CC97" w14:textId="4B1572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R4-2117718</w:t>
            </w:r>
          </w:p>
        </w:tc>
        <w:tc>
          <w:tcPr>
            <w:tcW w:w="0" w:type="auto"/>
          </w:tcPr>
          <w:p w14:paraId="5D9C9FFC" w14:textId="10E13A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NE-DC RRM test cases</w:t>
            </w:r>
          </w:p>
        </w:tc>
        <w:tc>
          <w:tcPr>
            <w:tcW w:w="0" w:type="auto"/>
          </w:tcPr>
          <w:p w14:paraId="5CB26C4C" w14:textId="2B8D09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3F19313" w14:textId="5CAAA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A416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545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780CBD" w14:textId="77777777" w:rsidTr="00AB1096">
        <w:tc>
          <w:tcPr>
            <w:tcW w:w="0" w:type="auto"/>
          </w:tcPr>
          <w:p w14:paraId="1F8D95B9" w14:textId="6C8DA2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R4-2117719</w:t>
            </w:r>
          </w:p>
        </w:tc>
        <w:tc>
          <w:tcPr>
            <w:tcW w:w="0" w:type="auto"/>
          </w:tcPr>
          <w:p w14:paraId="15B5AEA7" w14:textId="109FDB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on test cases of NE-DC active BWP switch</w:t>
            </w:r>
          </w:p>
        </w:tc>
        <w:tc>
          <w:tcPr>
            <w:tcW w:w="0" w:type="auto"/>
          </w:tcPr>
          <w:p w14:paraId="75FA0B57" w14:textId="5FACC1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Apple, Intel</w:t>
            </w:r>
          </w:p>
        </w:tc>
        <w:tc>
          <w:tcPr>
            <w:tcW w:w="0" w:type="auto"/>
          </w:tcPr>
          <w:p w14:paraId="1491FE2C" w14:textId="01887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D091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36DCC" w14:textId="6C169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R4-2120402</w:t>
            </w:r>
          </w:p>
        </w:tc>
      </w:tr>
      <w:tr w:rsidR="00AB1096" w14:paraId="0FA66841" w14:textId="77777777" w:rsidTr="00AB1096">
        <w:tc>
          <w:tcPr>
            <w:tcW w:w="0" w:type="auto"/>
          </w:tcPr>
          <w:p w14:paraId="533D1302" w14:textId="7DFA39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R4-2117720</w:t>
            </w:r>
          </w:p>
        </w:tc>
        <w:tc>
          <w:tcPr>
            <w:tcW w:w="0" w:type="auto"/>
          </w:tcPr>
          <w:p w14:paraId="690F240B" w14:textId="038118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on test cases of NE-DC active BWP switch</w:t>
            </w:r>
          </w:p>
        </w:tc>
        <w:tc>
          <w:tcPr>
            <w:tcW w:w="0" w:type="auto"/>
          </w:tcPr>
          <w:p w14:paraId="04E69E8E" w14:textId="0A8740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Apple, Intel</w:t>
            </w:r>
          </w:p>
        </w:tc>
        <w:tc>
          <w:tcPr>
            <w:tcW w:w="0" w:type="auto"/>
          </w:tcPr>
          <w:p w14:paraId="1E5D57EC" w14:textId="01B862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02C4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01B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71A85C" w14:textId="77777777" w:rsidTr="00AB1096">
        <w:tc>
          <w:tcPr>
            <w:tcW w:w="0" w:type="auto"/>
          </w:tcPr>
          <w:p w14:paraId="00C9E523" w14:textId="375496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R4-2117721</w:t>
            </w:r>
          </w:p>
        </w:tc>
        <w:tc>
          <w:tcPr>
            <w:tcW w:w="0" w:type="auto"/>
          </w:tcPr>
          <w:p w14:paraId="5C682E6E" w14:textId="43247E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on test cases of NE-DC active BWP switch</w:t>
            </w:r>
          </w:p>
        </w:tc>
        <w:tc>
          <w:tcPr>
            <w:tcW w:w="0" w:type="auto"/>
          </w:tcPr>
          <w:p w14:paraId="23CA0D14" w14:textId="6A18BB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Apple, Intel</w:t>
            </w:r>
          </w:p>
        </w:tc>
        <w:tc>
          <w:tcPr>
            <w:tcW w:w="0" w:type="auto"/>
          </w:tcPr>
          <w:p w14:paraId="1964726A" w14:textId="51DFC4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85FE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53B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F2DFB5" w14:textId="77777777" w:rsidTr="00AB1096">
        <w:tc>
          <w:tcPr>
            <w:tcW w:w="0" w:type="auto"/>
          </w:tcPr>
          <w:p w14:paraId="658D85A0" w14:textId="057D00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R4-2117722</w:t>
            </w:r>
          </w:p>
        </w:tc>
        <w:tc>
          <w:tcPr>
            <w:tcW w:w="0" w:type="auto"/>
          </w:tcPr>
          <w:p w14:paraId="014C42CA" w14:textId="2796FD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conducted requirements for NR repeater</w:t>
            </w:r>
          </w:p>
        </w:tc>
        <w:tc>
          <w:tcPr>
            <w:tcW w:w="0" w:type="auto"/>
          </w:tcPr>
          <w:p w14:paraId="65AAF5EE" w14:textId="6688AB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AA98E4A" w14:textId="243AC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C4A8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47E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AE6260" w14:textId="77777777" w:rsidTr="00AB1096">
        <w:tc>
          <w:tcPr>
            <w:tcW w:w="0" w:type="auto"/>
          </w:tcPr>
          <w:p w14:paraId="23FAD5E7" w14:textId="1D00D6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R4-2117723</w:t>
            </w:r>
          </w:p>
        </w:tc>
        <w:tc>
          <w:tcPr>
            <w:tcW w:w="0" w:type="auto"/>
          </w:tcPr>
          <w:p w14:paraId="68ECBB4F" w14:textId="44315C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</w:t>
            </w:r>
          </w:p>
        </w:tc>
        <w:tc>
          <w:tcPr>
            <w:tcW w:w="0" w:type="auto"/>
          </w:tcPr>
          <w:p w14:paraId="5CDAAEF9" w14:textId="34B7FF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C77682A" w14:textId="11E074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E3E7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CB3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9D9070" w14:textId="77777777" w:rsidTr="00AB1096">
        <w:tc>
          <w:tcPr>
            <w:tcW w:w="0" w:type="auto"/>
          </w:tcPr>
          <w:p w14:paraId="6C79DD3E" w14:textId="41BAD0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R4-2117724</w:t>
            </w:r>
          </w:p>
        </w:tc>
        <w:tc>
          <w:tcPr>
            <w:tcW w:w="0" w:type="auto"/>
          </w:tcPr>
          <w:p w14:paraId="1A298FD5" w14:textId="36D551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related requirements</w:t>
            </w:r>
          </w:p>
        </w:tc>
        <w:tc>
          <w:tcPr>
            <w:tcW w:w="0" w:type="auto"/>
          </w:tcPr>
          <w:p w14:paraId="477F9F0B" w14:textId="30B09B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6053979" w14:textId="025743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A8D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650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A34AF5" w14:textId="77777777" w:rsidTr="00AB1096">
        <w:tc>
          <w:tcPr>
            <w:tcW w:w="0" w:type="auto"/>
          </w:tcPr>
          <w:p w14:paraId="3FE74BAF" w14:textId="607F5F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R4-2117725</w:t>
            </w:r>
          </w:p>
        </w:tc>
        <w:tc>
          <w:tcPr>
            <w:tcW w:w="0" w:type="auto"/>
          </w:tcPr>
          <w:p w14:paraId="274F4826" w14:textId="117D1B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conducted requirements</w:t>
            </w:r>
          </w:p>
        </w:tc>
        <w:tc>
          <w:tcPr>
            <w:tcW w:w="0" w:type="auto"/>
          </w:tcPr>
          <w:p w14:paraId="278FAFE6" w14:textId="079A0E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E5BD914" w14:textId="3C3615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A3BB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BFB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36C9A7" w14:textId="77777777" w:rsidTr="00AB1096">
        <w:tc>
          <w:tcPr>
            <w:tcW w:w="0" w:type="auto"/>
          </w:tcPr>
          <w:p w14:paraId="5209DF4A" w14:textId="08E2D9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R4-2117726</w:t>
            </w:r>
          </w:p>
        </w:tc>
        <w:tc>
          <w:tcPr>
            <w:tcW w:w="0" w:type="auto"/>
          </w:tcPr>
          <w:p w14:paraId="5FC80D0C" w14:textId="01BF92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conducted requirements</w:t>
            </w:r>
          </w:p>
        </w:tc>
        <w:tc>
          <w:tcPr>
            <w:tcW w:w="0" w:type="auto"/>
          </w:tcPr>
          <w:p w14:paraId="18A9662B" w14:textId="2D678B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5C14D2C" w14:textId="785D26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BA6A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E12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D09C8F" w14:textId="77777777" w:rsidTr="00AB1096">
        <w:tc>
          <w:tcPr>
            <w:tcW w:w="0" w:type="auto"/>
          </w:tcPr>
          <w:p w14:paraId="45EDC7D0" w14:textId="6612F0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R4-2117727</w:t>
            </w:r>
          </w:p>
        </w:tc>
        <w:tc>
          <w:tcPr>
            <w:tcW w:w="0" w:type="auto"/>
          </w:tcPr>
          <w:p w14:paraId="4E1740D1" w14:textId="7F9E03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radiated requirements</w:t>
            </w:r>
          </w:p>
        </w:tc>
        <w:tc>
          <w:tcPr>
            <w:tcW w:w="0" w:type="auto"/>
          </w:tcPr>
          <w:p w14:paraId="6D1E7A60" w14:textId="6C077B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54996A8" w14:textId="7615B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2586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66D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704981" w14:textId="77777777" w:rsidTr="00AB1096">
        <w:tc>
          <w:tcPr>
            <w:tcW w:w="0" w:type="auto"/>
          </w:tcPr>
          <w:p w14:paraId="2B7CCE5D" w14:textId="75C095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R4-2117728</w:t>
            </w:r>
          </w:p>
        </w:tc>
        <w:tc>
          <w:tcPr>
            <w:tcW w:w="0" w:type="auto"/>
          </w:tcPr>
          <w:p w14:paraId="6E059F8C" w14:textId="7845A5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radiated requirements for NR repeater</w:t>
            </w:r>
          </w:p>
        </w:tc>
        <w:tc>
          <w:tcPr>
            <w:tcW w:w="0" w:type="auto"/>
          </w:tcPr>
          <w:p w14:paraId="68C6AEED" w14:textId="22E752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93197AF" w14:textId="1F5BDD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94E9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A92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5D018F" w14:textId="77777777" w:rsidTr="00AB1096">
        <w:tc>
          <w:tcPr>
            <w:tcW w:w="0" w:type="auto"/>
          </w:tcPr>
          <w:p w14:paraId="0AEC66F3" w14:textId="2B1181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R4-2117729</w:t>
            </w:r>
          </w:p>
        </w:tc>
        <w:tc>
          <w:tcPr>
            <w:tcW w:w="0" w:type="auto"/>
          </w:tcPr>
          <w:p w14:paraId="2A363FB0" w14:textId="599928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radiated requirements</w:t>
            </w:r>
          </w:p>
        </w:tc>
        <w:tc>
          <w:tcPr>
            <w:tcW w:w="0" w:type="auto"/>
          </w:tcPr>
          <w:p w14:paraId="7E35FA62" w14:textId="63AE01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7D36B53" w14:textId="2574C3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C934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B56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4F9449" w14:textId="77777777" w:rsidTr="00AB1096">
        <w:tc>
          <w:tcPr>
            <w:tcW w:w="0" w:type="auto"/>
          </w:tcPr>
          <w:p w14:paraId="727522FA" w14:textId="2FF885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R4-2117730</w:t>
            </w:r>
          </w:p>
        </w:tc>
        <w:tc>
          <w:tcPr>
            <w:tcW w:w="0" w:type="auto"/>
          </w:tcPr>
          <w:p w14:paraId="12CBC988" w14:textId="6C1E60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gNB Class</w:t>
            </w:r>
          </w:p>
        </w:tc>
        <w:tc>
          <w:tcPr>
            <w:tcW w:w="0" w:type="auto"/>
          </w:tcPr>
          <w:p w14:paraId="2EFF31DC" w14:textId="647232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F289B64" w14:textId="0C01FA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E16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B8D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422873" w14:textId="77777777" w:rsidTr="00AB1096">
        <w:tc>
          <w:tcPr>
            <w:tcW w:w="0" w:type="auto"/>
          </w:tcPr>
          <w:p w14:paraId="3C17B0A5" w14:textId="051674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R4-2117731</w:t>
            </w:r>
          </w:p>
        </w:tc>
        <w:tc>
          <w:tcPr>
            <w:tcW w:w="0" w:type="auto"/>
          </w:tcPr>
          <w:p w14:paraId="73E07EE8" w14:textId="4976CF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38.106 classes definition, DL output power, frequency stability and spurious requirements for FR1</w:t>
            </w:r>
          </w:p>
        </w:tc>
        <w:tc>
          <w:tcPr>
            <w:tcW w:w="0" w:type="auto"/>
          </w:tcPr>
          <w:p w14:paraId="067189BD" w14:textId="6E01AE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CBDCA16" w14:textId="51962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7FE91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1517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375016" w14:textId="77777777" w:rsidTr="00AB1096">
        <w:tc>
          <w:tcPr>
            <w:tcW w:w="0" w:type="auto"/>
          </w:tcPr>
          <w:p w14:paraId="60A58927" w14:textId="0A0844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R4-2117732</w:t>
            </w:r>
          </w:p>
        </w:tc>
        <w:tc>
          <w:tcPr>
            <w:tcW w:w="0" w:type="auto"/>
          </w:tcPr>
          <w:p w14:paraId="498B9474" w14:textId="7A2B05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configuration correction of CSI-RS reference measurement channel for TDD SCS=120kHz</w:t>
            </w:r>
          </w:p>
        </w:tc>
        <w:tc>
          <w:tcPr>
            <w:tcW w:w="0" w:type="auto"/>
          </w:tcPr>
          <w:p w14:paraId="0ACB0694" w14:textId="5F7913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9C8067A" w14:textId="42E387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AD3E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CE5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ECB061" w14:textId="77777777" w:rsidTr="00AB1096">
        <w:tc>
          <w:tcPr>
            <w:tcW w:w="0" w:type="auto"/>
          </w:tcPr>
          <w:p w14:paraId="3DE1F660" w14:textId="733762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R4-2117733</w:t>
            </w:r>
          </w:p>
        </w:tc>
        <w:tc>
          <w:tcPr>
            <w:tcW w:w="0" w:type="auto"/>
          </w:tcPr>
          <w:p w14:paraId="20B585BD" w14:textId="2EDC6A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configuration correction of CSI-RS reference measurement channel for TDD SCS=120kHz</w:t>
            </w:r>
          </w:p>
        </w:tc>
        <w:tc>
          <w:tcPr>
            <w:tcW w:w="0" w:type="auto"/>
          </w:tcPr>
          <w:p w14:paraId="6ED8545C" w14:textId="58FE23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C29502B" w14:textId="28AD10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F580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4E8F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55114A" w14:textId="77777777" w:rsidTr="00AB1096">
        <w:tc>
          <w:tcPr>
            <w:tcW w:w="0" w:type="auto"/>
          </w:tcPr>
          <w:p w14:paraId="4E293637" w14:textId="72852E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R4-2117734</w:t>
            </w:r>
          </w:p>
        </w:tc>
        <w:tc>
          <w:tcPr>
            <w:tcW w:w="0" w:type="auto"/>
          </w:tcPr>
          <w:p w14:paraId="1E11C2A2" w14:textId="7A44B7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configuration correction of CSI-RS reference measurement channel for TDD SCS=120kHz</w:t>
            </w:r>
          </w:p>
        </w:tc>
        <w:tc>
          <w:tcPr>
            <w:tcW w:w="0" w:type="auto"/>
          </w:tcPr>
          <w:p w14:paraId="2A6494D9" w14:textId="394A84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FAF140F" w14:textId="7ABFEE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A16B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119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8198EC" w14:textId="77777777" w:rsidTr="00AB1096">
        <w:tc>
          <w:tcPr>
            <w:tcW w:w="0" w:type="auto"/>
          </w:tcPr>
          <w:p w14:paraId="0857FDF2" w14:textId="24D46E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R4-2117735</w:t>
            </w:r>
          </w:p>
        </w:tc>
        <w:tc>
          <w:tcPr>
            <w:tcW w:w="0" w:type="auto"/>
          </w:tcPr>
          <w:p w14:paraId="32B5DE85" w14:textId="04928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demodulation enhancement for inter-cell interference suppressing</w:t>
            </w:r>
          </w:p>
        </w:tc>
        <w:tc>
          <w:tcPr>
            <w:tcW w:w="0" w:type="auto"/>
          </w:tcPr>
          <w:p w14:paraId="0626513D" w14:textId="0572D2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7073820" w14:textId="20FD4D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00E8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3B4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1DAE0E" w14:textId="77777777" w:rsidTr="00AB1096">
        <w:tc>
          <w:tcPr>
            <w:tcW w:w="0" w:type="auto"/>
          </w:tcPr>
          <w:p w14:paraId="0925FC04" w14:textId="7CAB2D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R4-2117736</w:t>
            </w:r>
          </w:p>
        </w:tc>
        <w:tc>
          <w:tcPr>
            <w:tcW w:w="0" w:type="auto"/>
          </w:tcPr>
          <w:p w14:paraId="1141E392" w14:textId="4DFA56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 for inter-cell interference suppressing</w:t>
            </w:r>
          </w:p>
        </w:tc>
        <w:tc>
          <w:tcPr>
            <w:tcW w:w="0" w:type="auto"/>
          </w:tcPr>
          <w:p w14:paraId="27C421C5" w14:textId="17C279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A505238" w14:textId="1ABDBC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6EE5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5A1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03D8E2" w14:textId="77777777" w:rsidTr="00AB1096">
        <w:tc>
          <w:tcPr>
            <w:tcW w:w="0" w:type="auto"/>
          </w:tcPr>
          <w:p w14:paraId="00C04CFA" w14:textId="20A423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R4-2117737</w:t>
            </w:r>
          </w:p>
        </w:tc>
        <w:tc>
          <w:tcPr>
            <w:tcW w:w="0" w:type="auto"/>
          </w:tcPr>
          <w:p w14:paraId="6C55BE0D" w14:textId="53F2D7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 reporting related issues for inter-cell interference MMSE-IRC</w:t>
            </w:r>
          </w:p>
        </w:tc>
        <w:tc>
          <w:tcPr>
            <w:tcW w:w="0" w:type="auto"/>
          </w:tcPr>
          <w:p w14:paraId="3068F182" w14:textId="264974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505E61D" w14:textId="6AFD71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59B0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2EF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C6EC93" w14:textId="77777777" w:rsidTr="00AB1096">
        <w:tc>
          <w:tcPr>
            <w:tcW w:w="0" w:type="auto"/>
          </w:tcPr>
          <w:p w14:paraId="34AF4392" w14:textId="556EA7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R4-2117738</w:t>
            </w:r>
          </w:p>
        </w:tc>
        <w:tc>
          <w:tcPr>
            <w:tcW w:w="0" w:type="auto"/>
          </w:tcPr>
          <w:p w14:paraId="42C019AC" w14:textId="111453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Summary of link level evaluation for inter-user interference suppression for MU-MIMO</w:t>
            </w:r>
          </w:p>
        </w:tc>
        <w:tc>
          <w:tcPr>
            <w:tcW w:w="0" w:type="auto"/>
          </w:tcPr>
          <w:p w14:paraId="5EA5A8F5" w14:textId="53E235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44FB82A" w14:textId="283AB8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58F2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BECC3" w14:textId="6FD75B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R4-2120711</w:t>
            </w:r>
          </w:p>
        </w:tc>
      </w:tr>
      <w:tr w:rsidR="00AB1096" w14:paraId="0B9E77E5" w14:textId="77777777" w:rsidTr="00AB1096">
        <w:tc>
          <w:tcPr>
            <w:tcW w:w="0" w:type="auto"/>
          </w:tcPr>
          <w:p w14:paraId="496557D3" w14:textId="596A3B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R4-2117739</w:t>
            </w:r>
          </w:p>
        </w:tc>
        <w:tc>
          <w:tcPr>
            <w:tcW w:w="0" w:type="auto"/>
          </w:tcPr>
          <w:p w14:paraId="4FE720D4" w14:textId="5B729C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network assistant signaling necessity for CRS-IM</w:t>
            </w:r>
          </w:p>
        </w:tc>
        <w:tc>
          <w:tcPr>
            <w:tcW w:w="0" w:type="auto"/>
          </w:tcPr>
          <w:p w14:paraId="70E3436C" w14:textId="56E2CB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99E8157" w14:textId="55A4E6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D4D1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B8A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8621EB" w14:textId="77777777" w:rsidTr="00AB1096">
        <w:tc>
          <w:tcPr>
            <w:tcW w:w="0" w:type="auto"/>
          </w:tcPr>
          <w:p w14:paraId="0FD8DED3" w14:textId="54D008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R4-2117740</w:t>
            </w:r>
          </w:p>
        </w:tc>
        <w:tc>
          <w:tcPr>
            <w:tcW w:w="0" w:type="auto"/>
          </w:tcPr>
          <w:p w14:paraId="0DE8F309" w14:textId="4BF4C8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test setup for CRS-IM</w:t>
            </w:r>
          </w:p>
        </w:tc>
        <w:tc>
          <w:tcPr>
            <w:tcW w:w="0" w:type="auto"/>
          </w:tcPr>
          <w:p w14:paraId="3CC06474" w14:textId="08B69E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BDA9B38" w14:textId="60FBC4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818E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2F3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DBE442" w14:textId="77777777" w:rsidTr="00AB1096">
        <w:tc>
          <w:tcPr>
            <w:tcW w:w="0" w:type="auto"/>
          </w:tcPr>
          <w:p w14:paraId="757C0A8D" w14:textId="5AD07A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R4-2117741</w:t>
            </w:r>
          </w:p>
        </w:tc>
        <w:tc>
          <w:tcPr>
            <w:tcW w:w="0" w:type="auto"/>
          </w:tcPr>
          <w:p w14:paraId="32ADC6F3" w14:textId="0B0A1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256QAM performance</w:t>
            </w:r>
          </w:p>
        </w:tc>
        <w:tc>
          <w:tcPr>
            <w:tcW w:w="0" w:type="auto"/>
          </w:tcPr>
          <w:p w14:paraId="4FB61857" w14:textId="1D492E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7D0A710" w14:textId="1B82CE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A5C2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1E0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D087FB" w14:textId="77777777" w:rsidTr="00AB1096">
        <w:tc>
          <w:tcPr>
            <w:tcW w:w="0" w:type="auto"/>
          </w:tcPr>
          <w:p w14:paraId="5D8371B0" w14:textId="2CFDA0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R4-2117742</w:t>
            </w:r>
          </w:p>
        </w:tc>
        <w:tc>
          <w:tcPr>
            <w:tcW w:w="0" w:type="auto"/>
          </w:tcPr>
          <w:p w14:paraId="16AD462E" w14:textId="1900FD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106A1301" w14:textId="5606E1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067BAFE" w14:textId="60F511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D93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E6D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1A847D" w14:textId="77777777" w:rsidTr="00AB1096">
        <w:tc>
          <w:tcPr>
            <w:tcW w:w="0" w:type="auto"/>
          </w:tcPr>
          <w:p w14:paraId="3FE44657" w14:textId="56597A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R4-2117743</w:t>
            </w:r>
          </w:p>
        </w:tc>
        <w:tc>
          <w:tcPr>
            <w:tcW w:w="0" w:type="auto"/>
          </w:tcPr>
          <w:p w14:paraId="336B5FE8" w14:textId="41B167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relaxation for NR power saving enhancement</w:t>
            </w:r>
          </w:p>
        </w:tc>
        <w:tc>
          <w:tcPr>
            <w:tcW w:w="0" w:type="auto"/>
          </w:tcPr>
          <w:p w14:paraId="394B1B20" w14:textId="4DEC6C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15C7E48" w14:textId="01FBF1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6559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908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0E4C2F" w14:textId="77777777" w:rsidTr="00AB1096">
        <w:tc>
          <w:tcPr>
            <w:tcW w:w="0" w:type="auto"/>
          </w:tcPr>
          <w:p w14:paraId="2E35BA23" w14:textId="488D5D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R4-2117744</w:t>
            </w:r>
          </w:p>
        </w:tc>
        <w:tc>
          <w:tcPr>
            <w:tcW w:w="0" w:type="auto"/>
          </w:tcPr>
          <w:p w14:paraId="5E328D1B" w14:textId="723C40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on propagation delay compensation enhancement</w:t>
            </w:r>
          </w:p>
        </w:tc>
        <w:tc>
          <w:tcPr>
            <w:tcW w:w="0" w:type="auto"/>
          </w:tcPr>
          <w:p w14:paraId="545C2E15" w14:textId="0C7E38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F60BD55" w14:textId="61541F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4C60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60E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8E07E3" w14:textId="77777777" w:rsidTr="00AB1096">
        <w:tc>
          <w:tcPr>
            <w:tcW w:w="0" w:type="auto"/>
          </w:tcPr>
          <w:p w14:paraId="3CEF4841" w14:textId="64D17A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R4-2117745</w:t>
            </w:r>
          </w:p>
        </w:tc>
        <w:tc>
          <w:tcPr>
            <w:tcW w:w="0" w:type="auto"/>
          </w:tcPr>
          <w:p w14:paraId="42B3B1BE" w14:textId="5359A9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coexistence study on NR to support non-terrestrial networks</w:t>
            </w:r>
          </w:p>
        </w:tc>
        <w:tc>
          <w:tcPr>
            <w:tcW w:w="0" w:type="auto"/>
          </w:tcPr>
          <w:p w14:paraId="02B68E7C" w14:textId="31C01D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084D0F6" w14:textId="323C6C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5143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A16A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0A0A77" w14:textId="77777777" w:rsidTr="00AB1096">
        <w:tc>
          <w:tcPr>
            <w:tcW w:w="0" w:type="auto"/>
          </w:tcPr>
          <w:p w14:paraId="6CD96F32" w14:textId="484041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R4-2117746</w:t>
            </w:r>
          </w:p>
        </w:tc>
        <w:tc>
          <w:tcPr>
            <w:tcW w:w="0" w:type="auto"/>
          </w:tcPr>
          <w:p w14:paraId="6C8BC7EC" w14:textId="640EAC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NR to support non-terrestrial networks</w:t>
            </w:r>
          </w:p>
        </w:tc>
        <w:tc>
          <w:tcPr>
            <w:tcW w:w="0" w:type="auto"/>
          </w:tcPr>
          <w:p w14:paraId="4981A531" w14:textId="220663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DAB1767" w14:textId="6A1C25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AD92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FC8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1E1EC9" w14:textId="77777777" w:rsidTr="00AB1096">
        <w:tc>
          <w:tcPr>
            <w:tcW w:w="0" w:type="auto"/>
          </w:tcPr>
          <w:p w14:paraId="6EEF92E9" w14:textId="468FDB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R4-2117747</w:t>
            </w:r>
          </w:p>
        </w:tc>
        <w:tc>
          <w:tcPr>
            <w:tcW w:w="0" w:type="auto"/>
          </w:tcPr>
          <w:p w14:paraId="77E3D85F" w14:textId="17D5B6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R17 exceptions for out-of-band blocking for high power UE inter-band CA</w:t>
            </w:r>
          </w:p>
        </w:tc>
        <w:tc>
          <w:tcPr>
            <w:tcW w:w="0" w:type="auto"/>
          </w:tcPr>
          <w:p w14:paraId="7AF0ABB8" w14:textId="7CB645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DF8B1BE" w14:textId="7784CB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C7C8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86CAE" w14:textId="3C89B4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R4-2119883</w:t>
            </w:r>
          </w:p>
        </w:tc>
      </w:tr>
      <w:tr w:rsidR="00AB1096" w14:paraId="145FE094" w14:textId="77777777" w:rsidTr="00AB1096">
        <w:tc>
          <w:tcPr>
            <w:tcW w:w="0" w:type="auto"/>
          </w:tcPr>
          <w:p w14:paraId="6CC85548" w14:textId="3D373C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R4-2117748</w:t>
            </w:r>
          </w:p>
        </w:tc>
        <w:tc>
          <w:tcPr>
            <w:tcW w:w="0" w:type="auto"/>
          </w:tcPr>
          <w:p w14:paraId="5C7CA7D6" w14:textId="0B2AE0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FDD bands</w:t>
            </w:r>
          </w:p>
        </w:tc>
        <w:tc>
          <w:tcPr>
            <w:tcW w:w="0" w:type="auto"/>
          </w:tcPr>
          <w:p w14:paraId="353FA02C" w14:textId="06F5F8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4F0933F" w14:textId="255616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4DBA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6AE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82E542" w14:textId="77777777" w:rsidTr="00AB1096">
        <w:tc>
          <w:tcPr>
            <w:tcW w:w="0" w:type="auto"/>
          </w:tcPr>
          <w:p w14:paraId="463CED49" w14:textId="34A1E3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R4-2117749</w:t>
            </w:r>
          </w:p>
        </w:tc>
        <w:tc>
          <w:tcPr>
            <w:tcW w:w="0" w:type="auto"/>
          </w:tcPr>
          <w:p w14:paraId="2A67E336" w14:textId="41932D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6E84525A" w14:textId="464FD5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5582853" w14:textId="7FAC4E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0FEC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021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E27818" w14:textId="77777777" w:rsidTr="00AB1096">
        <w:tc>
          <w:tcPr>
            <w:tcW w:w="0" w:type="auto"/>
          </w:tcPr>
          <w:p w14:paraId="2F391166" w14:textId="692620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R4-2117750</w:t>
            </w:r>
          </w:p>
        </w:tc>
        <w:tc>
          <w:tcPr>
            <w:tcW w:w="0" w:type="auto"/>
          </w:tcPr>
          <w:p w14:paraId="3B5D4D6C" w14:textId="76BA1B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MSD improvement for inter-band CA or DC</w:t>
            </w:r>
          </w:p>
        </w:tc>
        <w:tc>
          <w:tcPr>
            <w:tcW w:w="0" w:type="auto"/>
          </w:tcPr>
          <w:p w14:paraId="056FFA23" w14:textId="5CC69C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3DBB249" w14:textId="4A5FF3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535C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BE8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4461F5" w14:textId="77777777" w:rsidTr="00AB1096">
        <w:tc>
          <w:tcPr>
            <w:tcW w:w="0" w:type="auto"/>
          </w:tcPr>
          <w:p w14:paraId="0B0F9523" w14:textId="176EDA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R4-2117751</w:t>
            </w:r>
          </w:p>
        </w:tc>
        <w:tc>
          <w:tcPr>
            <w:tcW w:w="0" w:type="auto"/>
          </w:tcPr>
          <w:p w14:paraId="6FD92492" w14:textId="12CCF2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UE maximum power high limit</w:t>
            </w:r>
          </w:p>
        </w:tc>
        <w:tc>
          <w:tcPr>
            <w:tcW w:w="0" w:type="auto"/>
          </w:tcPr>
          <w:p w14:paraId="785CF277" w14:textId="5B8A32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0CEC222" w14:textId="5FC233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FA52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891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B14FDD" w14:textId="77777777" w:rsidTr="00AB1096">
        <w:tc>
          <w:tcPr>
            <w:tcW w:w="0" w:type="auto"/>
          </w:tcPr>
          <w:p w14:paraId="446CE67E" w14:textId="5D51D4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R4-2117752</w:t>
            </w:r>
          </w:p>
        </w:tc>
        <w:tc>
          <w:tcPr>
            <w:tcW w:w="0" w:type="auto"/>
          </w:tcPr>
          <w:p w14:paraId="20D34F9C" w14:textId="2762B4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UL-MIMO coherence capability</w:t>
            </w:r>
          </w:p>
        </w:tc>
        <w:tc>
          <w:tcPr>
            <w:tcW w:w="0" w:type="auto"/>
          </w:tcPr>
          <w:p w14:paraId="65A1D35C" w14:textId="10A83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365966" w14:textId="2073CE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1063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4E0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1F3E73" w14:textId="77777777" w:rsidTr="00AB1096">
        <w:tc>
          <w:tcPr>
            <w:tcW w:w="0" w:type="auto"/>
          </w:tcPr>
          <w:p w14:paraId="58939704" w14:textId="7CABA7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R4-2117753</w:t>
            </w:r>
          </w:p>
        </w:tc>
        <w:tc>
          <w:tcPr>
            <w:tcW w:w="0" w:type="auto"/>
          </w:tcPr>
          <w:p w14:paraId="31155317" w14:textId="6043F9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CSI-RS L3 measurement core requirements</w:t>
            </w:r>
          </w:p>
        </w:tc>
        <w:tc>
          <w:tcPr>
            <w:tcW w:w="0" w:type="auto"/>
          </w:tcPr>
          <w:p w14:paraId="1A215CA5" w14:textId="2ACCBC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CEBDDC4" w14:textId="0B6E35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A768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F3E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AE8994" w14:textId="77777777" w:rsidTr="00AB1096">
        <w:tc>
          <w:tcPr>
            <w:tcW w:w="0" w:type="auto"/>
          </w:tcPr>
          <w:p w14:paraId="49CDBB43" w14:textId="6EE0AD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R4-2117754</w:t>
            </w:r>
          </w:p>
        </w:tc>
        <w:tc>
          <w:tcPr>
            <w:tcW w:w="0" w:type="auto"/>
          </w:tcPr>
          <w:p w14:paraId="7495E59C" w14:textId="3C75DD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measurement requirements for NR positioning</w:t>
            </w:r>
          </w:p>
        </w:tc>
        <w:tc>
          <w:tcPr>
            <w:tcW w:w="0" w:type="auto"/>
          </w:tcPr>
          <w:p w14:paraId="35967D92" w14:textId="10B636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95C1318" w14:textId="395FFE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555D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C2E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1F529A" w14:textId="77777777" w:rsidTr="00AB1096">
        <w:tc>
          <w:tcPr>
            <w:tcW w:w="0" w:type="auto"/>
          </w:tcPr>
          <w:p w14:paraId="78B9B867" w14:textId="27B08D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R4-2117755</w:t>
            </w:r>
          </w:p>
        </w:tc>
        <w:tc>
          <w:tcPr>
            <w:tcW w:w="0" w:type="auto"/>
          </w:tcPr>
          <w:p w14:paraId="07E45137" w14:textId="3B2F54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measurement accuracy requirements for NR positioning</w:t>
            </w:r>
          </w:p>
        </w:tc>
        <w:tc>
          <w:tcPr>
            <w:tcW w:w="0" w:type="auto"/>
          </w:tcPr>
          <w:p w14:paraId="5D0C5FF4" w14:textId="21D38A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EC9FD97" w14:textId="4B73D7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25D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BBF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851407" w14:textId="77777777" w:rsidTr="00AB1096">
        <w:tc>
          <w:tcPr>
            <w:tcW w:w="0" w:type="auto"/>
          </w:tcPr>
          <w:p w14:paraId="2C9706E2" w14:textId="235E0D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R4-2117756</w:t>
            </w:r>
          </w:p>
        </w:tc>
        <w:tc>
          <w:tcPr>
            <w:tcW w:w="0" w:type="auto"/>
          </w:tcPr>
          <w:p w14:paraId="38EFE604" w14:textId="6A25F5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NR positioning measurement requirements</w:t>
            </w:r>
          </w:p>
        </w:tc>
        <w:tc>
          <w:tcPr>
            <w:tcW w:w="0" w:type="auto"/>
          </w:tcPr>
          <w:p w14:paraId="66580017" w14:textId="4D5A08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086DFC" w14:textId="120BD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7051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3D6D1" w14:textId="6A388E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R4-2120268</w:t>
            </w:r>
          </w:p>
        </w:tc>
      </w:tr>
      <w:tr w:rsidR="00AB1096" w14:paraId="16B484F9" w14:textId="77777777" w:rsidTr="00AB1096">
        <w:tc>
          <w:tcPr>
            <w:tcW w:w="0" w:type="auto"/>
          </w:tcPr>
          <w:p w14:paraId="077954E4" w14:textId="265E05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R4-2117757</w:t>
            </w:r>
          </w:p>
        </w:tc>
        <w:tc>
          <w:tcPr>
            <w:tcW w:w="0" w:type="auto"/>
          </w:tcPr>
          <w:p w14:paraId="54BA641A" w14:textId="000885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NR positioning measurement requirements</w:t>
            </w:r>
          </w:p>
        </w:tc>
        <w:tc>
          <w:tcPr>
            <w:tcW w:w="0" w:type="auto"/>
          </w:tcPr>
          <w:p w14:paraId="0D9F18E8" w14:textId="6207F2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B8B3F7E" w14:textId="65F3D0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0F9B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023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257C42" w14:textId="77777777" w:rsidTr="00AB1096">
        <w:tc>
          <w:tcPr>
            <w:tcW w:w="0" w:type="auto"/>
          </w:tcPr>
          <w:p w14:paraId="39B29BF7" w14:textId="741CE7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R4-2117758</w:t>
            </w:r>
          </w:p>
        </w:tc>
        <w:tc>
          <w:tcPr>
            <w:tcW w:w="0" w:type="auto"/>
          </w:tcPr>
          <w:p w14:paraId="14161FAF" w14:textId="13FAB4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NR positioning accuracy requirements</w:t>
            </w:r>
          </w:p>
        </w:tc>
        <w:tc>
          <w:tcPr>
            <w:tcW w:w="0" w:type="auto"/>
          </w:tcPr>
          <w:p w14:paraId="2FCA44F5" w14:textId="13F276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DC4304F" w14:textId="57CAAF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7E47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CBC6E" w14:textId="15CD15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R4-2120271</w:t>
            </w:r>
          </w:p>
        </w:tc>
      </w:tr>
      <w:tr w:rsidR="00AB1096" w14:paraId="5A803375" w14:textId="77777777" w:rsidTr="00AB1096">
        <w:tc>
          <w:tcPr>
            <w:tcW w:w="0" w:type="auto"/>
          </w:tcPr>
          <w:p w14:paraId="5CF19FF3" w14:textId="0342EC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R4-2117759</w:t>
            </w:r>
          </w:p>
        </w:tc>
        <w:tc>
          <w:tcPr>
            <w:tcW w:w="0" w:type="auto"/>
          </w:tcPr>
          <w:p w14:paraId="3C92102F" w14:textId="3985C0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NR positioning accuracy requirements</w:t>
            </w:r>
          </w:p>
        </w:tc>
        <w:tc>
          <w:tcPr>
            <w:tcW w:w="0" w:type="auto"/>
          </w:tcPr>
          <w:p w14:paraId="4A83ABEC" w14:textId="5B392B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8675633" w14:textId="3B535A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62B7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EFB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2B1AA8" w14:textId="77777777" w:rsidTr="00AB1096">
        <w:tc>
          <w:tcPr>
            <w:tcW w:w="0" w:type="auto"/>
          </w:tcPr>
          <w:p w14:paraId="492287E3" w14:textId="61AA57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R4-2117760</w:t>
            </w:r>
          </w:p>
        </w:tc>
        <w:tc>
          <w:tcPr>
            <w:tcW w:w="0" w:type="auto"/>
          </w:tcPr>
          <w:p w14:paraId="4CC3DCF1" w14:textId="5EE9CE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delay mitigation</w:t>
            </w:r>
          </w:p>
        </w:tc>
        <w:tc>
          <w:tcPr>
            <w:tcW w:w="0" w:type="auto"/>
          </w:tcPr>
          <w:p w14:paraId="10FFDC5A" w14:textId="4A9E9B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2B51128" w14:textId="41C915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6008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959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62C5F2" w14:textId="77777777" w:rsidTr="00AB1096">
        <w:tc>
          <w:tcPr>
            <w:tcW w:w="0" w:type="auto"/>
          </w:tcPr>
          <w:p w14:paraId="1E3D7A91" w14:textId="5750B5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R4-2117761</w:t>
            </w:r>
          </w:p>
        </w:tc>
        <w:tc>
          <w:tcPr>
            <w:tcW w:w="0" w:type="auto"/>
          </w:tcPr>
          <w:p w14:paraId="3793BD15" w14:textId="4E5847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measurement in RRC_INACTIVE state</w:t>
            </w:r>
          </w:p>
        </w:tc>
        <w:tc>
          <w:tcPr>
            <w:tcW w:w="0" w:type="auto"/>
          </w:tcPr>
          <w:p w14:paraId="39C98F25" w14:textId="2BC5B7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8540FB" w14:textId="5B1390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1A9C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E161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7D8B82" w14:textId="77777777" w:rsidTr="00AB1096">
        <w:tc>
          <w:tcPr>
            <w:tcW w:w="0" w:type="auto"/>
          </w:tcPr>
          <w:p w14:paraId="39DB8092" w14:textId="185DC6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R4-2117762</w:t>
            </w:r>
          </w:p>
        </w:tc>
        <w:tc>
          <w:tcPr>
            <w:tcW w:w="0" w:type="auto"/>
          </w:tcPr>
          <w:p w14:paraId="34E022C1" w14:textId="608F59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Intra-band con-current V2X operation RRM requirements</w:t>
            </w:r>
          </w:p>
        </w:tc>
        <w:tc>
          <w:tcPr>
            <w:tcW w:w="0" w:type="auto"/>
          </w:tcPr>
          <w:p w14:paraId="15A2050E" w14:textId="7669E9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3A8B3BF" w14:textId="58255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0448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602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66EC3B" w14:textId="77777777" w:rsidTr="00AB1096">
        <w:tc>
          <w:tcPr>
            <w:tcW w:w="0" w:type="auto"/>
          </w:tcPr>
          <w:p w14:paraId="4E705C9F" w14:textId="468167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R4-2117763</w:t>
            </w:r>
          </w:p>
        </w:tc>
        <w:tc>
          <w:tcPr>
            <w:tcW w:w="0" w:type="auto"/>
          </w:tcPr>
          <w:p w14:paraId="479E1913" w14:textId="6D63F2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SL-DRX RRM requirements</w:t>
            </w:r>
          </w:p>
        </w:tc>
        <w:tc>
          <w:tcPr>
            <w:tcW w:w="0" w:type="auto"/>
          </w:tcPr>
          <w:p w14:paraId="1734DB86" w14:textId="2E58EF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D6738D" w14:textId="24EBFD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1BDA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E47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AD806B" w14:textId="77777777" w:rsidTr="00AB1096">
        <w:tc>
          <w:tcPr>
            <w:tcW w:w="0" w:type="auto"/>
          </w:tcPr>
          <w:p w14:paraId="19066AFB" w14:textId="112471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R4-2117764</w:t>
            </w:r>
          </w:p>
        </w:tc>
        <w:tc>
          <w:tcPr>
            <w:tcW w:w="0" w:type="auto"/>
          </w:tcPr>
          <w:p w14:paraId="2642ED09" w14:textId="3E1C38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propagation delay compensation enhancements</w:t>
            </w:r>
          </w:p>
        </w:tc>
        <w:tc>
          <w:tcPr>
            <w:tcW w:w="0" w:type="auto"/>
          </w:tcPr>
          <w:p w14:paraId="708C418B" w14:textId="5BB8D4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FBB5214" w14:textId="5CB144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48A8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F4B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8DC6B1" w14:textId="77777777" w:rsidTr="00AB1096">
        <w:tc>
          <w:tcPr>
            <w:tcW w:w="0" w:type="auto"/>
          </w:tcPr>
          <w:p w14:paraId="4EBF8F0A" w14:textId="6F0C33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R4-2117765</w:t>
            </w:r>
          </w:p>
        </w:tc>
        <w:tc>
          <w:tcPr>
            <w:tcW w:w="0" w:type="auto"/>
          </w:tcPr>
          <w:p w14:paraId="25DF4B46" w14:textId="42307A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reference point for Te requirements</w:t>
            </w:r>
          </w:p>
        </w:tc>
        <w:tc>
          <w:tcPr>
            <w:tcW w:w="0" w:type="auto"/>
          </w:tcPr>
          <w:p w14:paraId="025791B4" w14:textId="58C5B5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47D4EA0" w14:textId="33CD3B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3E3E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90D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057D87" w14:textId="77777777" w:rsidTr="00AB1096">
        <w:tc>
          <w:tcPr>
            <w:tcW w:w="0" w:type="auto"/>
          </w:tcPr>
          <w:p w14:paraId="2359E366" w14:textId="59AD7C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R4-2117766</w:t>
            </w:r>
          </w:p>
        </w:tc>
        <w:tc>
          <w:tcPr>
            <w:tcW w:w="0" w:type="auto"/>
          </w:tcPr>
          <w:p w14:paraId="4A7588A9" w14:textId="6F7E1B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further RRM requirements enhancement in Rel-18</w:t>
            </w:r>
          </w:p>
        </w:tc>
        <w:tc>
          <w:tcPr>
            <w:tcW w:w="0" w:type="auto"/>
          </w:tcPr>
          <w:p w14:paraId="1A08959C" w14:textId="54004F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6604FD2" w14:textId="2B07B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7E316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096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8A84B8" w14:textId="77777777" w:rsidTr="00AB1096">
        <w:tc>
          <w:tcPr>
            <w:tcW w:w="0" w:type="auto"/>
          </w:tcPr>
          <w:p w14:paraId="3DB8C74F" w14:textId="501233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R4-2117767</w:t>
            </w:r>
          </w:p>
        </w:tc>
        <w:tc>
          <w:tcPr>
            <w:tcW w:w="0" w:type="auto"/>
          </w:tcPr>
          <w:p w14:paraId="74C2F132" w14:textId="654BB9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new WID on RRM requirements enhancement for NR-U</w:t>
            </w:r>
          </w:p>
        </w:tc>
        <w:tc>
          <w:tcPr>
            <w:tcW w:w="0" w:type="auto"/>
          </w:tcPr>
          <w:p w14:paraId="75AC00A6" w14:textId="2512D3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A1D950" w14:textId="5E419C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61AB9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46F7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A3ED90" w14:textId="77777777" w:rsidTr="00AB1096">
        <w:tc>
          <w:tcPr>
            <w:tcW w:w="0" w:type="auto"/>
          </w:tcPr>
          <w:p w14:paraId="29B50FE8" w14:textId="0FDD7C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R4-2117768</w:t>
            </w:r>
          </w:p>
        </w:tc>
        <w:tc>
          <w:tcPr>
            <w:tcW w:w="0" w:type="auto"/>
          </w:tcPr>
          <w:p w14:paraId="222FFE04" w14:textId="3F0CE6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one SCG</w:t>
            </w:r>
          </w:p>
        </w:tc>
        <w:tc>
          <w:tcPr>
            <w:tcW w:w="0" w:type="auto"/>
          </w:tcPr>
          <w:p w14:paraId="2630A4EA" w14:textId="6CF5CA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3336718" w14:textId="2C656B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06E5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9F3A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BE6EEE" w14:textId="77777777" w:rsidTr="00AB1096">
        <w:tc>
          <w:tcPr>
            <w:tcW w:w="0" w:type="auto"/>
          </w:tcPr>
          <w:p w14:paraId="468BDD25" w14:textId="5DB247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R4-2117769</w:t>
            </w:r>
          </w:p>
        </w:tc>
        <w:tc>
          <w:tcPr>
            <w:tcW w:w="0" w:type="auto"/>
          </w:tcPr>
          <w:p w14:paraId="7EAFB971" w14:textId="1B60D5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conditional PSCell change and addition</w:t>
            </w:r>
          </w:p>
        </w:tc>
        <w:tc>
          <w:tcPr>
            <w:tcW w:w="0" w:type="auto"/>
          </w:tcPr>
          <w:p w14:paraId="366A1E8F" w14:textId="6CFB1D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0232D31" w14:textId="78B784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8971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453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5CA96D" w14:textId="77777777" w:rsidTr="00AB1096">
        <w:tc>
          <w:tcPr>
            <w:tcW w:w="0" w:type="auto"/>
          </w:tcPr>
          <w:p w14:paraId="128E50E4" w14:textId="2ADC87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R4-2117770</w:t>
            </w:r>
          </w:p>
        </w:tc>
        <w:tc>
          <w:tcPr>
            <w:tcW w:w="0" w:type="auto"/>
          </w:tcPr>
          <w:p w14:paraId="78C20348" w14:textId="695474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disscussion on timing for 52.6-71GHz</w:t>
            </w:r>
          </w:p>
        </w:tc>
        <w:tc>
          <w:tcPr>
            <w:tcW w:w="0" w:type="auto"/>
          </w:tcPr>
          <w:p w14:paraId="4604D3CC" w14:textId="67F64B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23E0FA7" w14:textId="6EAEFF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EB4B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1A1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931C58" w14:textId="77777777" w:rsidTr="00AB1096">
        <w:tc>
          <w:tcPr>
            <w:tcW w:w="0" w:type="auto"/>
          </w:tcPr>
          <w:p w14:paraId="133656A7" w14:textId="72B328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R4-2117771</w:t>
            </w:r>
          </w:p>
        </w:tc>
        <w:tc>
          <w:tcPr>
            <w:tcW w:w="0" w:type="auto"/>
          </w:tcPr>
          <w:p w14:paraId="26A6FA65" w14:textId="5E2D0E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disscussion on interruption for 52.6-71GHz</w:t>
            </w:r>
          </w:p>
        </w:tc>
        <w:tc>
          <w:tcPr>
            <w:tcW w:w="0" w:type="auto"/>
          </w:tcPr>
          <w:p w14:paraId="6EE0B13B" w14:textId="01923C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CFC1BA5" w14:textId="622C0D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BD62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7E4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EB0B6B" w14:textId="77777777" w:rsidTr="00AB1096">
        <w:tc>
          <w:tcPr>
            <w:tcW w:w="0" w:type="auto"/>
          </w:tcPr>
          <w:p w14:paraId="0186A3E5" w14:textId="0821D2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R4-2117772</w:t>
            </w:r>
          </w:p>
        </w:tc>
        <w:tc>
          <w:tcPr>
            <w:tcW w:w="0" w:type="auto"/>
          </w:tcPr>
          <w:p w14:paraId="254A28A3" w14:textId="149B0E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disscussion on BWP swiching delay for 52.6-71GHz</w:t>
            </w:r>
          </w:p>
        </w:tc>
        <w:tc>
          <w:tcPr>
            <w:tcW w:w="0" w:type="auto"/>
          </w:tcPr>
          <w:p w14:paraId="2905C1A5" w14:textId="1B92FE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CE2A068" w14:textId="7143DB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30A6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3A0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BEF5F1" w14:textId="77777777" w:rsidTr="00AB1096">
        <w:tc>
          <w:tcPr>
            <w:tcW w:w="0" w:type="auto"/>
          </w:tcPr>
          <w:p w14:paraId="43544410" w14:textId="2FEE15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R4-2117773</w:t>
            </w:r>
          </w:p>
        </w:tc>
        <w:tc>
          <w:tcPr>
            <w:tcW w:w="0" w:type="auto"/>
          </w:tcPr>
          <w:p w14:paraId="12C3FC32" w14:textId="5BAEB4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disscussion on measurement gap interruption for 52.6-71GHz</w:t>
            </w:r>
          </w:p>
        </w:tc>
        <w:tc>
          <w:tcPr>
            <w:tcW w:w="0" w:type="auto"/>
          </w:tcPr>
          <w:p w14:paraId="03AED09A" w14:textId="58493D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4854D87" w14:textId="0CC583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C2C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653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C12018" w14:textId="77777777" w:rsidTr="00AB1096">
        <w:tc>
          <w:tcPr>
            <w:tcW w:w="0" w:type="auto"/>
          </w:tcPr>
          <w:p w14:paraId="2C6A9A36" w14:textId="07F906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R4-2117774</w:t>
            </w:r>
          </w:p>
        </w:tc>
        <w:tc>
          <w:tcPr>
            <w:tcW w:w="0" w:type="auto"/>
          </w:tcPr>
          <w:p w14:paraId="10AADFA3" w14:textId="77867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impacts for extending NR operation to 71GHz</w:t>
            </w:r>
          </w:p>
        </w:tc>
        <w:tc>
          <w:tcPr>
            <w:tcW w:w="0" w:type="auto"/>
          </w:tcPr>
          <w:p w14:paraId="065237C6" w14:textId="7D99C1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B326C51" w14:textId="0E9A20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721A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12C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07EEE4" w14:textId="77777777" w:rsidTr="00AB1096">
        <w:tc>
          <w:tcPr>
            <w:tcW w:w="0" w:type="auto"/>
          </w:tcPr>
          <w:p w14:paraId="3CE8CED4" w14:textId="686471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R4-2117775</w:t>
            </w:r>
          </w:p>
        </w:tc>
        <w:tc>
          <w:tcPr>
            <w:tcW w:w="0" w:type="auto"/>
          </w:tcPr>
          <w:p w14:paraId="4A537CDF" w14:textId="707272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impact to existing UE positioning and RRM requirements</w:t>
            </w:r>
          </w:p>
        </w:tc>
        <w:tc>
          <w:tcPr>
            <w:tcW w:w="0" w:type="auto"/>
          </w:tcPr>
          <w:p w14:paraId="7FEA5964" w14:textId="71AFB6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C743E1F" w14:textId="7D0991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021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4D6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D5EFAF" w14:textId="77777777" w:rsidTr="00AB1096">
        <w:tc>
          <w:tcPr>
            <w:tcW w:w="0" w:type="auto"/>
          </w:tcPr>
          <w:p w14:paraId="1FB006D7" w14:textId="7758E7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R4-2117776</w:t>
            </w:r>
          </w:p>
        </w:tc>
        <w:tc>
          <w:tcPr>
            <w:tcW w:w="0" w:type="auto"/>
          </w:tcPr>
          <w:p w14:paraId="3F032100" w14:textId="28A621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latency reduction of positioning measurement</w:t>
            </w:r>
          </w:p>
        </w:tc>
        <w:tc>
          <w:tcPr>
            <w:tcW w:w="0" w:type="auto"/>
          </w:tcPr>
          <w:p w14:paraId="7615CDFF" w14:textId="084D71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D8C970A" w14:textId="1DFC3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8B27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7A6D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957CEB" w14:textId="77777777" w:rsidTr="00AB1096">
        <w:tc>
          <w:tcPr>
            <w:tcW w:w="0" w:type="auto"/>
          </w:tcPr>
          <w:p w14:paraId="40EB712B" w14:textId="1DE61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R4-2117777</w:t>
            </w:r>
          </w:p>
        </w:tc>
        <w:tc>
          <w:tcPr>
            <w:tcW w:w="0" w:type="auto"/>
          </w:tcPr>
          <w:p w14:paraId="23614701" w14:textId="1E4685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NR-NTN co-ex assumption and ACIR results</w:t>
            </w:r>
          </w:p>
        </w:tc>
        <w:tc>
          <w:tcPr>
            <w:tcW w:w="0" w:type="auto"/>
          </w:tcPr>
          <w:p w14:paraId="65EDB6AC" w14:textId="128D7A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B85BEFF" w14:textId="58B05E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FD26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0FC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0A143C" w14:textId="77777777" w:rsidTr="00AB1096">
        <w:tc>
          <w:tcPr>
            <w:tcW w:w="0" w:type="auto"/>
          </w:tcPr>
          <w:p w14:paraId="7394D1AD" w14:textId="74B707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R4-2117778</w:t>
            </w:r>
          </w:p>
        </w:tc>
        <w:tc>
          <w:tcPr>
            <w:tcW w:w="0" w:type="auto"/>
          </w:tcPr>
          <w:p w14:paraId="2F3CC55F" w14:textId="2C9FA0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text proposal to update TR 38.863 NTN related RF and co-existence aspects</w:t>
            </w:r>
          </w:p>
        </w:tc>
        <w:tc>
          <w:tcPr>
            <w:tcW w:w="0" w:type="auto"/>
          </w:tcPr>
          <w:p w14:paraId="496C9A2A" w14:textId="02EED9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6631020" w14:textId="201ED9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6E97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1ACAD" w14:textId="5A95E2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R4-2120673</w:t>
            </w:r>
          </w:p>
        </w:tc>
      </w:tr>
      <w:tr w:rsidR="00AB1096" w14:paraId="31AD818F" w14:textId="77777777" w:rsidTr="00AB1096">
        <w:tc>
          <w:tcPr>
            <w:tcW w:w="0" w:type="auto"/>
          </w:tcPr>
          <w:p w14:paraId="7AEBFC99" w14:textId="68500D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R4-2117779</w:t>
            </w:r>
          </w:p>
        </w:tc>
        <w:tc>
          <w:tcPr>
            <w:tcW w:w="0" w:type="auto"/>
          </w:tcPr>
          <w:p w14:paraId="4A467ECE" w14:textId="6210F4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NR_newRAT-Perf maintenance (Rel-15)</w:t>
            </w:r>
          </w:p>
        </w:tc>
        <w:tc>
          <w:tcPr>
            <w:tcW w:w="0" w:type="auto"/>
          </w:tcPr>
          <w:p w14:paraId="0D7B7D2E" w14:textId="3F6F72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57E071B" w14:textId="317A73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EE375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E98EC" w14:textId="41A4ED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AB1096" w14:paraId="654DE990" w14:textId="77777777" w:rsidTr="00AB1096">
        <w:tc>
          <w:tcPr>
            <w:tcW w:w="0" w:type="auto"/>
          </w:tcPr>
          <w:p w14:paraId="722264E6" w14:textId="79062A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R4-2117780</w:t>
            </w:r>
          </w:p>
        </w:tc>
        <w:tc>
          <w:tcPr>
            <w:tcW w:w="0" w:type="auto"/>
          </w:tcPr>
          <w:p w14:paraId="2C85D340" w14:textId="7C94A8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NR_newRAT-Perf maintenance (Rel-16)</w:t>
            </w:r>
          </w:p>
        </w:tc>
        <w:tc>
          <w:tcPr>
            <w:tcW w:w="0" w:type="auto"/>
          </w:tcPr>
          <w:p w14:paraId="2506164B" w14:textId="6E1A9B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591FF21" w14:textId="0DD032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F584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B2741" w14:textId="07264E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B1096" w14:paraId="2F1A28EC" w14:textId="77777777" w:rsidTr="00AB1096">
        <w:tc>
          <w:tcPr>
            <w:tcW w:w="0" w:type="auto"/>
          </w:tcPr>
          <w:p w14:paraId="426D9823" w14:textId="19A0A7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R4-2117781</w:t>
            </w:r>
          </w:p>
        </w:tc>
        <w:tc>
          <w:tcPr>
            <w:tcW w:w="0" w:type="auto"/>
          </w:tcPr>
          <w:p w14:paraId="01724DEF" w14:textId="4355E4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NR_newRAT-Perf maintenance (Rel-17)</w:t>
            </w:r>
          </w:p>
        </w:tc>
        <w:tc>
          <w:tcPr>
            <w:tcW w:w="0" w:type="auto"/>
          </w:tcPr>
          <w:p w14:paraId="19248DC9" w14:textId="513CC8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A602832" w14:textId="23F1D1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F2D2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CFEDD" w14:textId="0EFB02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B1096" w14:paraId="0369B690" w14:textId="77777777" w:rsidTr="00AB1096">
        <w:tc>
          <w:tcPr>
            <w:tcW w:w="0" w:type="auto"/>
          </w:tcPr>
          <w:p w14:paraId="3AABF356" w14:textId="098D66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R4-2117782</w:t>
            </w:r>
          </w:p>
        </w:tc>
        <w:tc>
          <w:tcPr>
            <w:tcW w:w="0" w:type="auto"/>
          </w:tcPr>
          <w:p w14:paraId="71A2ECED" w14:textId="109247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Inter-frequency Relative SS-RSRP accuracy</w:t>
            </w:r>
          </w:p>
        </w:tc>
        <w:tc>
          <w:tcPr>
            <w:tcW w:w="0" w:type="auto"/>
          </w:tcPr>
          <w:p w14:paraId="12683344" w14:textId="56CF42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2837239" w14:textId="682549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C1C9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18B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9DD164" w14:textId="77777777" w:rsidTr="00AB1096">
        <w:tc>
          <w:tcPr>
            <w:tcW w:w="0" w:type="auto"/>
          </w:tcPr>
          <w:p w14:paraId="7F3FDB72" w14:textId="7276C8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R4-2117783</w:t>
            </w:r>
          </w:p>
        </w:tc>
        <w:tc>
          <w:tcPr>
            <w:tcW w:w="0" w:type="auto"/>
          </w:tcPr>
          <w:p w14:paraId="4FD2B2A1" w14:textId="51ED91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FR2 inter-frequency relative RSRP accuracy</w:t>
            </w:r>
          </w:p>
        </w:tc>
        <w:tc>
          <w:tcPr>
            <w:tcW w:w="0" w:type="auto"/>
          </w:tcPr>
          <w:p w14:paraId="611B9B09" w14:textId="21F3A9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Corporation, MediaTek Inc.</w:t>
            </w:r>
          </w:p>
        </w:tc>
        <w:tc>
          <w:tcPr>
            <w:tcW w:w="0" w:type="auto"/>
          </w:tcPr>
          <w:p w14:paraId="7B178C38" w14:textId="1BB4B0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16B4C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E38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4BFFA1" w14:textId="77777777" w:rsidTr="00AB1096">
        <w:tc>
          <w:tcPr>
            <w:tcW w:w="0" w:type="auto"/>
          </w:tcPr>
          <w:p w14:paraId="4380987D" w14:textId="129A79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R4-2117784</w:t>
            </w:r>
          </w:p>
        </w:tc>
        <w:tc>
          <w:tcPr>
            <w:tcW w:w="0" w:type="auto"/>
          </w:tcPr>
          <w:p w14:paraId="3766BC17" w14:textId="4B42CE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FR2 inter-frequency relative RSRP accuracy</w:t>
            </w:r>
          </w:p>
        </w:tc>
        <w:tc>
          <w:tcPr>
            <w:tcW w:w="0" w:type="auto"/>
          </w:tcPr>
          <w:p w14:paraId="7B4A9F89" w14:textId="5CF371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Corporation, MediaTek Inc.</w:t>
            </w:r>
          </w:p>
        </w:tc>
        <w:tc>
          <w:tcPr>
            <w:tcW w:w="0" w:type="auto"/>
          </w:tcPr>
          <w:p w14:paraId="78D73B29" w14:textId="0257BE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4057F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5F8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0C0EEB" w14:textId="77777777" w:rsidTr="00AB1096">
        <w:tc>
          <w:tcPr>
            <w:tcW w:w="0" w:type="auto"/>
          </w:tcPr>
          <w:p w14:paraId="3C4760AB" w14:textId="0CA539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R4-2117785</w:t>
            </w:r>
          </w:p>
        </w:tc>
        <w:tc>
          <w:tcPr>
            <w:tcW w:w="0" w:type="auto"/>
          </w:tcPr>
          <w:p w14:paraId="195449B4" w14:textId="39A134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FR2 inter-frequency relative RSRP accuracy</w:t>
            </w:r>
          </w:p>
        </w:tc>
        <w:tc>
          <w:tcPr>
            <w:tcW w:w="0" w:type="auto"/>
          </w:tcPr>
          <w:p w14:paraId="519C401A" w14:textId="7869D5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Corporation, MediaTek Inc.</w:t>
            </w:r>
          </w:p>
        </w:tc>
        <w:tc>
          <w:tcPr>
            <w:tcW w:w="0" w:type="auto"/>
          </w:tcPr>
          <w:p w14:paraId="72540ABF" w14:textId="0F26AB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D2D31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CD2B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0690D9" w14:textId="77777777" w:rsidTr="00AB1096">
        <w:tc>
          <w:tcPr>
            <w:tcW w:w="0" w:type="auto"/>
          </w:tcPr>
          <w:p w14:paraId="7CF0B61F" w14:textId="43EF9C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R4-2117786</w:t>
            </w:r>
          </w:p>
        </w:tc>
        <w:tc>
          <w:tcPr>
            <w:tcW w:w="0" w:type="auto"/>
          </w:tcPr>
          <w:p w14:paraId="3987CA22" w14:textId="5A580D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Testability issue with FR2 CSI-RS based RLM TCs</w:t>
            </w:r>
          </w:p>
        </w:tc>
        <w:tc>
          <w:tcPr>
            <w:tcW w:w="0" w:type="auto"/>
          </w:tcPr>
          <w:p w14:paraId="29625265" w14:textId="7F03FE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BFFB094" w14:textId="573E84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25E6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AA3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2D09B1" w14:textId="77777777" w:rsidTr="00AB1096">
        <w:tc>
          <w:tcPr>
            <w:tcW w:w="0" w:type="auto"/>
          </w:tcPr>
          <w:p w14:paraId="27548F62" w14:textId="78D999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R4-2117787</w:t>
            </w:r>
          </w:p>
        </w:tc>
        <w:tc>
          <w:tcPr>
            <w:tcW w:w="0" w:type="auto"/>
          </w:tcPr>
          <w:p w14:paraId="720D7420" w14:textId="4ED53C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38.113: Radiated emission measurement uncertainty(R15)</w:t>
            </w:r>
          </w:p>
        </w:tc>
        <w:tc>
          <w:tcPr>
            <w:tcW w:w="0" w:type="auto"/>
          </w:tcPr>
          <w:p w14:paraId="092CD216" w14:textId="657C9B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843D2F" w14:textId="787134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72BE7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BFE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37F7E2" w14:textId="77777777" w:rsidTr="00AB1096">
        <w:tc>
          <w:tcPr>
            <w:tcW w:w="0" w:type="auto"/>
          </w:tcPr>
          <w:p w14:paraId="36580A03" w14:textId="0B2D88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R4-2117788</w:t>
            </w:r>
          </w:p>
        </w:tc>
        <w:tc>
          <w:tcPr>
            <w:tcW w:w="0" w:type="auto"/>
          </w:tcPr>
          <w:p w14:paraId="6A84F419" w14:textId="6CCCE0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38.113: Radiated emission measurement uncertainty(R16)</w:t>
            </w:r>
          </w:p>
        </w:tc>
        <w:tc>
          <w:tcPr>
            <w:tcW w:w="0" w:type="auto"/>
          </w:tcPr>
          <w:p w14:paraId="09954937" w14:textId="0AC074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266632" w14:textId="14381F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2B74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172D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F64DF0" w14:textId="77777777" w:rsidTr="00AB1096">
        <w:tc>
          <w:tcPr>
            <w:tcW w:w="0" w:type="auto"/>
          </w:tcPr>
          <w:p w14:paraId="1A9BB23A" w14:textId="4418BB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R4-2117789</w:t>
            </w:r>
          </w:p>
        </w:tc>
        <w:tc>
          <w:tcPr>
            <w:tcW w:w="0" w:type="auto"/>
          </w:tcPr>
          <w:p w14:paraId="6211124A" w14:textId="03E359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WI on high power UE (power class 2) for NR FDD band</w:t>
            </w:r>
          </w:p>
        </w:tc>
        <w:tc>
          <w:tcPr>
            <w:tcW w:w="0" w:type="auto"/>
          </w:tcPr>
          <w:p w14:paraId="43F79C11" w14:textId="43DBEC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D2B0355" w14:textId="67077E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2B8E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593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CE9C44" w14:textId="77777777" w:rsidTr="00AB1096">
        <w:tc>
          <w:tcPr>
            <w:tcW w:w="0" w:type="auto"/>
          </w:tcPr>
          <w:p w14:paraId="613AEB79" w14:textId="174DC1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R4-2117790</w:t>
            </w:r>
          </w:p>
        </w:tc>
        <w:tc>
          <w:tcPr>
            <w:tcW w:w="0" w:type="auto"/>
          </w:tcPr>
          <w:p w14:paraId="2C686836" w14:textId="1D0751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38.837 v0.1.0</w:t>
            </w:r>
          </w:p>
        </w:tc>
        <w:tc>
          <w:tcPr>
            <w:tcW w:w="0" w:type="auto"/>
          </w:tcPr>
          <w:p w14:paraId="3C729EA2" w14:textId="3CC14C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3C7D7A" w14:textId="5EB172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A675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051A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AC4F48" w14:textId="77777777" w:rsidTr="00AB1096">
        <w:tc>
          <w:tcPr>
            <w:tcW w:w="0" w:type="auto"/>
          </w:tcPr>
          <w:p w14:paraId="71CD36D3" w14:textId="696A41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R4-2117791</w:t>
            </w:r>
          </w:p>
        </w:tc>
        <w:tc>
          <w:tcPr>
            <w:tcW w:w="0" w:type="auto"/>
          </w:tcPr>
          <w:p w14:paraId="68BD2806" w14:textId="2C598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release independence of FDD PC2 HPUE</w:t>
            </w:r>
          </w:p>
        </w:tc>
        <w:tc>
          <w:tcPr>
            <w:tcW w:w="0" w:type="auto"/>
          </w:tcPr>
          <w:p w14:paraId="3BB55342" w14:textId="025093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3647E617" w14:textId="683E9B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52D5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18A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28BFFD" w14:textId="77777777" w:rsidTr="00AB1096">
        <w:tc>
          <w:tcPr>
            <w:tcW w:w="0" w:type="auto"/>
          </w:tcPr>
          <w:p w14:paraId="0BE7C7EF" w14:textId="3E5A03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R4-2117792</w:t>
            </w:r>
          </w:p>
        </w:tc>
        <w:tc>
          <w:tcPr>
            <w:tcW w:w="0" w:type="auto"/>
          </w:tcPr>
          <w:p w14:paraId="55EDC5EF" w14:textId="1E438D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highest measurement frequency and measurement uncertainty for NR BS radiated emission test</w:t>
            </w:r>
          </w:p>
        </w:tc>
        <w:tc>
          <w:tcPr>
            <w:tcW w:w="0" w:type="auto"/>
          </w:tcPr>
          <w:p w14:paraId="1DCF3ED0" w14:textId="20A523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A97500" w14:textId="7A485B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A46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95E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138182" w14:textId="77777777" w:rsidTr="00AB1096">
        <w:tc>
          <w:tcPr>
            <w:tcW w:w="0" w:type="auto"/>
          </w:tcPr>
          <w:p w14:paraId="71663B91" w14:textId="595C5F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R4-2117793</w:t>
            </w:r>
          </w:p>
        </w:tc>
        <w:tc>
          <w:tcPr>
            <w:tcW w:w="0" w:type="auto"/>
          </w:tcPr>
          <w:p w14:paraId="7A081558" w14:textId="47BBFA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maximum output power for n1 and n3 PC2</w:t>
            </w:r>
          </w:p>
        </w:tc>
        <w:tc>
          <w:tcPr>
            <w:tcW w:w="0" w:type="auto"/>
          </w:tcPr>
          <w:p w14:paraId="2327D1EC" w14:textId="11754B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9AD1570" w14:textId="5BD581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1C47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43D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723767" w14:textId="77777777" w:rsidTr="00AB1096">
        <w:tc>
          <w:tcPr>
            <w:tcW w:w="0" w:type="auto"/>
          </w:tcPr>
          <w:p w14:paraId="3AAD110F" w14:textId="67C461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R4-2117794</w:t>
            </w:r>
          </w:p>
        </w:tc>
        <w:tc>
          <w:tcPr>
            <w:tcW w:w="0" w:type="auto"/>
          </w:tcPr>
          <w:p w14:paraId="1C7434C2" w14:textId="73D6B7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MUSIM gap configuration</w:t>
            </w:r>
          </w:p>
        </w:tc>
        <w:tc>
          <w:tcPr>
            <w:tcW w:w="0" w:type="auto"/>
          </w:tcPr>
          <w:p w14:paraId="3118B4D1" w14:textId="0F4C3C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BDD9490" w14:textId="7AAC19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91B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C49A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7D1DD9" w14:textId="77777777" w:rsidTr="00AB1096">
        <w:tc>
          <w:tcPr>
            <w:tcW w:w="0" w:type="auto"/>
          </w:tcPr>
          <w:p w14:paraId="22B8826D" w14:textId="70EEB6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R4-2117795</w:t>
            </w:r>
          </w:p>
        </w:tc>
        <w:tc>
          <w:tcPr>
            <w:tcW w:w="0" w:type="auto"/>
          </w:tcPr>
          <w:p w14:paraId="1B705AE7" w14:textId="10D158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pre-configured MG patterns</w:t>
            </w:r>
          </w:p>
        </w:tc>
        <w:tc>
          <w:tcPr>
            <w:tcW w:w="0" w:type="auto"/>
          </w:tcPr>
          <w:p w14:paraId="405C1873" w14:textId="4A3D6F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822C706" w14:textId="31E11B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3A03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33D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29F280" w14:textId="77777777" w:rsidTr="00AB1096">
        <w:tc>
          <w:tcPr>
            <w:tcW w:w="0" w:type="auto"/>
          </w:tcPr>
          <w:p w14:paraId="738DBBB4" w14:textId="2E48FC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R4-2117796</w:t>
            </w:r>
          </w:p>
        </w:tc>
        <w:tc>
          <w:tcPr>
            <w:tcW w:w="0" w:type="auto"/>
          </w:tcPr>
          <w:p w14:paraId="1F66E72C" w14:textId="40FE54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multiple concurrent and independent MG patterns</w:t>
            </w:r>
          </w:p>
        </w:tc>
        <w:tc>
          <w:tcPr>
            <w:tcW w:w="0" w:type="auto"/>
          </w:tcPr>
          <w:p w14:paraId="49BF4359" w14:textId="77F63D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987884B" w14:textId="3CAFF9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8492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FD5E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35C137" w14:textId="77777777" w:rsidTr="00AB1096">
        <w:tc>
          <w:tcPr>
            <w:tcW w:w="0" w:type="auto"/>
          </w:tcPr>
          <w:p w14:paraId="359A917B" w14:textId="2E4227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R4-2117797</w:t>
            </w:r>
          </w:p>
        </w:tc>
        <w:tc>
          <w:tcPr>
            <w:tcW w:w="0" w:type="auto"/>
          </w:tcPr>
          <w:p w14:paraId="05CBE86A" w14:textId="3AFA24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network controlled small gap</w:t>
            </w:r>
          </w:p>
        </w:tc>
        <w:tc>
          <w:tcPr>
            <w:tcW w:w="0" w:type="auto"/>
          </w:tcPr>
          <w:p w14:paraId="7A9FDDFB" w14:textId="295AAC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13DE38" w14:textId="16A780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40E3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331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B2BD1D" w14:textId="77777777" w:rsidTr="00AB1096">
        <w:tc>
          <w:tcPr>
            <w:tcW w:w="0" w:type="auto"/>
          </w:tcPr>
          <w:p w14:paraId="5C8472E5" w14:textId="510DE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R4-2117798</w:t>
            </w:r>
          </w:p>
        </w:tc>
        <w:tc>
          <w:tcPr>
            <w:tcW w:w="0" w:type="auto"/>
          </w:tcPr>
          <w:p w14:paraId="6038952E" w14:textId="1D5210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PUCCH SCell activation and deactivation</w:t>
            </w:r>
          </w:p>
        </w:tc>
        <w:tc>
          <w:tcPr>
            <w:tcW w:w="0" w:type="auto"/>
          </w:tcPr>
          <w:p w14:paraId="75BFE551" w14:textId="70474C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DCD4BEF" w14:textId="7A6032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E705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0C0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EABB06" w14:textId="77777777" w:rsidTr="00AB1096">
        <w:tc>
          <w:tcPr>
            <w:tcW w:w="0" w:type="auto"/>
          </w:tcPr>
          <w:p w14:paraId="37F1F5EE" w14:textId="18158C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R4-2117799</w:t>
            </w:r>
          </w:p>
        </w:tc>
        <w:tc>
          <w:tcPr>
            <w:tcW w:w="0" w:type="auto"/>
          </w:tcPr>
          <w:p w14:paraId="58747D82" w14:textId="0DC39F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for RRM requirements for inter-band DL CA in NR FR2</w:t>
            </w:r>
          </w:p>
        </w:tc>
        <w:tc>
          <w:tcPr>
            <w:tcW w:w="0" w:type="auto"/>
          </w:tcPr>
          <w:p w14:paraId="07FFBA19" w14:textId="24D336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8930AB3" w14:textId="55ED11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0E69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F9F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BDE155" w14:textId="77777777" w:rsidTr="00AB1096">
        <w:tc>
          <w:tcPr>
            <w:tcW w:w="0" w:type="auto"/>
          </w:tcPr>
          <w:p w14:paraId="2348C453" w14:textId="547A2B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R4-2117800</w:t>
            </w:r>
          </w:p>
        </w:tc>
        <w:tc>
          <w:tcPr>
            <w:tcW w:w="0" w:type="auto"/>
          </w:tcPr>
          <w:p w14:paraId="39A0790C" w14:textId="6DF150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general aspects on complexity reduction of Redcap</w:t>
            </w:r>
          </w:p>
        </w:tc>
        <w:tc>
          <w:tcPr>
            <w:tcW w:w="0" w:type="auto"/>
          </w:tcPr>
          <w:p w14:paraId="5C50937B" w14:textId="5DA312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A36B286" w14:textId="5409F2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B74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4D6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8FDBA5" w14:textId="77777777" w:rsidTr="00AB1096">
        <w:tc>
          <w:tcPr>
            <w:tcW w:w="0" w:type="auto"/>
          </w:tcPr>
          <w:p w14:paraId="51190D3E" w14:textId="7AE9FC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R4-2117801</w:t>
            </w:r>
          </w:p>
        </w:tc>
        <w:tc>
          <w:tcPr>
            <w:tcW w:w="0" w:type="auto"/>
          </w:tcPr>
          <w:p w14:paraId="491DE022" w14:textId="7D7707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mobility requirements for Redcap</w:t>
            </w:r>
          </w:p>
        </w:tc>
        <w:tc>
          <w:tcPr>
            <w:tcW w:w="0" w:type="auto"/>
          </w:tcPr>
          <w:p w14:paraId="1A2C65AD" w14:textId="5A5BAA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4551D9" w14:textId="09A910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61CD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593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F3F4B3" w14:textId="77777777" w:rsidTr="00AB1096">
        <w:tc>
          <w:tcPr>
            <w:tcW w:w="0" w:type="auto"/>
          </w:tcPr>
          <w:p w14:paraId="5D293969" w14:textId="50FF56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R4-2117802</w:t>
            </w:r>
          </w:p>
        </w:tc>
        <w:tc>
          <w:tcPr>
            <w:tcW w:w="0" w:type="auto"/>
          </w:tcPr>
          <w:p w14:paraId="118C6B81" w14:textId="6E9A3D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signalling characteristics for Redcap</w:t>
            </w:r>
          </w:p>
        </w:tc>
        <w:tc>
          <w:tcPr>
            <w:tcW w:w="0" w:type="auto"/>
          </w:tcPr>
          <w:p w14:paraId="5304FF17" w14:textId="2E284F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1BAFD49" w14:textId="5B7B7E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938A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608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014EBA" w14:textId="77777777" w:rsidTr="00AB1096">
        <w:tc>
          <w:tcPr>
            <w:tcW w:w="0" w:type="auto"/>
          </w:tcPr>
          <w:p w14:paraId="042BDF55" w14:textId="68362A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R4-2117803</w:t>
            </w:r>
          </w:p>
        </w:tc>
        <w:tc>
          <w:tcPr>
            <w:tcW w:w="0" w:type="auto"/>
          </w:tcPr>
          <w:p w14:paraId="22236AF7" w14:textId="011BD1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measurement procedure for Redcap</w:t>
            </w:r>
          </w:p>
        </w:tc>
        <w:tc>
          <w:tcPr>
            <w:tcW w:w="0" w:type="auto"/>
          </w:tcPr>
          <w:p w14:paraId="43CB4A37" w14:textId="233663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8EAFA91" w14:textId="7883DB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B7D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0DF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BD07A6" w14:textId="77777777" w:rsidTr="00AB1096">
        <w:tc>
          <w:tcPr>
            <w:tcW w:w="0" w:type="auto"/>
          </w:tcPr>
          <w:p w14:paraId="3CEB94C5" w14:textId="68DB4D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R4-2117804</w:t>
            </w:r>
          </w:p>
        </w:tc>
        <w:tc>
          <w:tcPr>
            <w:tcW w:w="0" w:type="auto"/>
          </w:tcPr>
          <w:p w14:paraId="34B72B20" w14:textId="4031C0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Redcap eDRX enhancement</w:t>
            </w:r>
          </w:p>
        </w:tc>
        <w:tc>
          <w:tcPr>
            <w:tcW w:w="0" w:type="auto"/>
          </w:tcPr>
          <w:p w14:paraId="71FE3121" w14:textId="4FA03E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FAFBC45" w14:textId="5177A3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D671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DB5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A6D5B0" w14:textId="77777777" w:rsidTr="00AB1096">
        <w:tc>
          <w:tcPr>
            <w:tcW w:w="0" w:type="auto"/>
          </w:tcPr>
          <w:p w14:paraId="39AA830D" w14:textId="4A60C0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R4-2117805</w:t>
            </w:r>
          </w:p>
        </w:tc>
        <w:tc>
          <w:tcPr>
            <w:tcW w:w="0" w:type="auto"/>
          </w:tcPr>
          <w:p w14:paraId="5D726343" w14:textId="7CCD14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Redcap RRM relaxation</w:t>
            </w:r>
          </w:p>
        </w:tc>
        <w:tc>
          <w:tcPr>
            <w:tcW w:w="0" w:type="auto"/>
          </w:tcPr>
          <w:p w14:paraId="0856DD81" w14:textId="629C2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7C6161" w14:textId="1C1DA9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B06C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329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DED90B" w14:textId="77777777" w:rsidTr="00AB1096">
        <w:tc>
          <w:tcPr>
            <w:tcW w:w="0" w:type="auto"/>
          </w:tcPr>
          <w:p w14:paraId="45F5CEEE" w14:textId="24397A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R4-2117806</w:t>
            </w:r>
          </w:p>
        </w:tc>
        <w:tc>
          <w:tcPr>
            <w:tcW w:w="0" w:type="auto"/>
          </w:tcPr>
          <w:p w14:paraId="02106ADD" w14:textId="4C0FE7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use of NCD-SSB instead of CD-SSB for RedCap UE</w:t>
            </w:r>
          </w:p>
        </w:tc>
        <w:tc>
          <w:tcPr>
            <w:tcW w:w="0" w:type="auto"/>
          </w:tcPr>
          <w:p w14:paraId="4AE05110" w14:textId="192104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A92B62C" w14:textId="22AF82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637A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F67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B1818F" w14:textId="77777777" w:rsidTr="00AB1096">
        <w:tc>
          <w:tcPr>
            <w:tcW w:w="0" w:type="auto"/>
          </w:tcPr>
          <w:p w14:paraId="627D2A24" w14:textId="0FC3F8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R4-2117807</w:t>
            </w:r>
          </w:p>
        </w:tc>
        <w:tc>
          <w:tcPr>
            <w:tcW w:w="0" w:type="auto"/>
          </w:tcPr>
          <w:p w14:paraId="76C6A148" w14:textId="6C3296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 for Rel-16 UE power saving</w:t>
            </w:r>
          </w:p>
        </w:tc>
        <w:tc>
          <w:tcPr>
            <w:tcW w:w="0" w:type="auto"/>
          </w:tcPr>
          <w:p w14:paraId="3D26512D" w14:textId="6BCC97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204F54E" w14:textId="22DA7C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436F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A5E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F9D1C8" w14:textId="77777777" w:rsidTr="00AB1096">
        <w:tc>
          <w:tcPr>
            <w:tcW w:w="0" w:type="auto"/>
          </w:tcPr>
          <w:p w14:paraId="27B07B67" w14:textId="42F1AD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R4-2117808</w:t>
            </w:r>
          </w:p>
        </w:tc>
        <w:tc>
          <w:tcPr>
            <w:tcW w:w="0" w:type="auto"/>
          </w:tcPr>
          <w:p w14:paraId="387ADC9C" w14:textId="4C9792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temporary RS for efficient SCell activation in NR CA</w:t>
            </w:r>
          </w:p>
        </w:tc>
        <w:tc>
          <w:tcPr>
            <w:tcW w:w="0" w:type="auto"/>
          </w:tcPr>
          <w:p w14:paraId="5C6E1D5E" w14:textId="6DEE73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69910B" w14:textId="6FC7AC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EE0A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51B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C7C7CC" w14:textId="77777777" w:rsidTr="00AB1096">
        <w:tc>
          <w:tcPr>
            <w:tcW w:w="0" w:type="auto"/>
          </w:tcPr>
          <w:p w14:paraId="1EC7919D" w14:textId="0C48D5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R4-2117809</w:t>
            </w:r>
          </w:p>
        </w:tc>
        <w:tc>
          <w:tcPr>
            <w:tcW w:w="0" w:type="auto"/>
          </w:tcPr>
          <w:p w14:paraId="692A0721" w14:textId="6128A5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requirement alignment for UE power saving measurement requirements</w:t>
            </w:r>
          </w:p>
        </w:tc>
        <w:tc>
          <w:tcPr>
            <w:tcW w:w="0" w:type="auto"/>
          </w:tcPr>
          <w:p w14:paraId="0C6067B1" w14:textId="6F6C94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9769796" w14:textId="3384A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5A24E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B30B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734ABA" w14:textId="77777777" w:rsidTr="00AB1096">
        <w:tc>
          <w:tcPr>
            <w:tcW w:w="0" w:type="auto"/>
          </w:tcPr>
          <w:p w14:paraId="31E42EDE" w14:textId="6B067D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R4-2117810</w:t>
            </w:r>
          </w:p>
        </w:tc>
        <w:tc>
          <w:tcPr>
            <w:tcW w:w="0" w:type="auto"/>
          </w:tcPr>
          <w:p w14:paraId="19E6BDDD" w14:textId="730CD0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requirement alignment for UE power saving measurement requirements</w:t>
            </w:r>
          </w:p>
        </w:tc>
        <w:tc>
          <w:tcPr>
            <w:tcW w:w="0" w:type="auto"/>
          </w:tcPr>
          <w:p w14:paraId="440E7823" w14:textId="4D9F76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A23C109" w14:textId="799E9C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8B16C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802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6FF094" w14:textId="77777777" w:rsidTr="00AB1096">
        <w:tc>
          <w:tcPr>
            <w:tcW w:w="0" w:type="auto"/>
          </w:tcPr>
          <w:p w14:paraId="4DD626AD" w14:textId="406D3D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R4-2117811</w:t>
            </w:r>
          </w:p>
        </w:tc>
        <w:tc>
          <w:tcPr>
            <w:tcW w:w="0" w:type="auto"/>
          </w:tcPr>
          <w:p w14:paraId="2B968CF8" w14:textId="39DE1C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SRS antenna switching</w:t>
            </w:r>
          </w:p>
        </w:tc>
        <w:tc>
          <w:tcPr>
            <w:tcW w:w="0" w:type="auto"/>
          </w:tcPr>
          <w:p w14:paraId="49AAE2EE" w14:textId="190811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BD0A053" w14:textId="659AFD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35E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5FDB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4CB72C" w14:textId="77777777" w:rsidTr="00AB1096">
        <w:tc>
          <w:tcPr>
            <w:tcW w:w="0" w:type="auto"/>
          </w:tcPr>
          <w:p w14:paraId="26CF4AD9" w14:textId="5E1BD7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R4-2117812</w:t>
            </w:r>
          </w:p>
        </w:tc>
        <w:tc>
          <w:tcPr>
            <w:tcW w:w="0" w:type="auto"/>
          </w:tcPr>
          <w:p w14:paraId="797737D4" w14:textId="6D14B1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measurements relaxation for RLM and/or BFD</w:t>
            </w:r>
          </w:p>
        </w:tc>
        <w:tc>
          <w:tcPr>
            <w:tcW w:w="0" w:type="auto"/>
          </w:tcPr>
          <w:p w14:paraId="6DA5A76A" w14:textId="4DFBE7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71480D4" w14:textId="53E788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9EE7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4E9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CF8804" w14:textId="77777777" w:rsidTr="00AB1096">
        <w:tc>
          <w:tcPr>
            <w:tcW w:w="0" w:type="auto"/>
          </w:tcPr>
          <w:p w14:paraId="778DBACE" w14:textId="2EA1DB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R4-2117813</w:t>
            </w:r>
          </w:p>
        </w:tc>
        <w:tc>
          <w:tcPr>
            <w:tcW w:w="0" w:type="auto"/>
          </w:tcPr>
          <w:p w14:paraId="13446607" w14:textId="126F3D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NR sidelink enhancement</w:t>
            </w:r>
          </w:p>
        </w:tc>
        <w:tc>
          <w:tcPr>
            <w:tcW w:w="0" w:type="auto"/>
          </w:tcPr>
          <w:p w14:paraId="420AD151" w14:textId="509857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40CE1CD" w14:textId="7F5F0C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3F32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3F2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C88984" w14:textId="77777777" w:rsidTr="00AB1096">
        <w:tc>
          <w:tcPr>
            <w:tcW w:w="0" w:type="auto"/>
          </w:tcPr>
          <w:p w14:paraId="7EBDD5CC" w14:textId="685060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R4-2117814</w:t>
            </w:r>
          </w:p>
        </w:tc>
        <w:tc>
          <w:tcPr>
            <w:tcW w:w="0" w:type="auto"/>
          </w:tcPr>
          <w:p w14:paraId="53BFDD5B" w14:textId="6E8197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NR sidelink enhancement</w:t>
            </w:r>
          </w:p>
        </w:tc>
        <w:tc>
          <w:tcPr>
            <w:tcW w:w="0" w:type="auto"/>
          </w:tcPr>
          <w:p w14:paraId="029BDBC8" w14:textId="7C8CE7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04B3477" w14:textId="448AA3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2884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15B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3D3EB6" w14:textId="77777777" w:rsidTr="00AB1096">
        <w:tc>
          <w:tcPr>
            <w:tcW w:w="0" w:type="auto"/>
          </w:tcPr>
          <w:p w14:paraId="1ACF47C7" w14:textId="469B9A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R4-2117815</w:t>
            </w:r>
          </w:p>
        </w:tc>
        <w:tc>
          <w:tcPr>
            <w:tcW w:w="0" w:type="auto"/>
          </w:tcPr>
          <w:p w14:paraId="1D014B9A" w14:textId="5A910C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for RedCap</w:t>
            </w:r>
          </w:p>
        </w:tc>
        <w:tc>
          <w:tcPr>
            <w:tcW w:w="0" w:type="auto"/>
          </w:tcPr>
          <w:p w14:paraId="55BE1029" w14:textId="09A583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77EDE17" w14:textId="2DAF83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1B19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C76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08CAA8" w14:textId="77777777" w:rsidTr="00AB1096">
        <w:tc>
          <w:tcPr>
            <w:tcW w:w="0" w:type="auto"/>
          </w:tcPr>
          <w:p w14:paraId="13CD565D" w14:textId="6F5381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R4-2117816</w:t>
            </w:r>
          </w:p>
        </w:tc>
        <w:tc>
          <w:tcPr>
            <w:tcW w:w="0" w:type="auto"/>
          </w:tcPr>
          <w:p w14:paraId="4776F5A4" w14:textId="71A279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RedCap</w:t>
            </w:r>
          </w:p>
        </w:tc>
        <w:tc>
          <w:tcPr>
            <w:tcW w:w="0" w:type="auto"/>
          </w:tcPr>
          <w:p w14:paraId="39BA75D6" w14:textId="012A70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14763BD" w14:textId="54381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A31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C8FF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6C69D7" w14:textId="77777777" w:rsidTr="00AB1096">
        <w:tc>
          <w:tcPr>
            <w:tcW w:w="0" w:type="auto"/>
          </w:tcPr>
          <w:p w14:paraId="37BB9FBE" w14:textId="122519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R4-2117817</w:t>
            </w:r>
          </w:p>
        </w:tc>
        <w:tc>
          <w:tcPr>
            <w:tcW w:w="0" w:type="auto"/>
          </w:tcPr>
          <w:p w14:paraId="33EC0694" w14:textId="345176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signalling characteristics for RedCap</w:t>
            </w:r>
          </w:p>
        </w:tc>
        <w:tc>
          <w:tcPr>
            <w:tcW w:w="0" w:type="auto"/>
          </w:tcPr>
          <w:p w14:paraId="00C52B58" w14:textId="343600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71C7EB3" w14:textId="16C966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3567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27F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1B3DE7" w14:textId="77777777" w:rsidTr="00AB1096">
        <w:tc>
          <w:tcPr>
            <w:tcW w:w="0" w:type="auto"/>
          </w:tcPr>
          <w:p w14:paraId="21342780" w14:textId="3F22AC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R4-2117818</w:t>
            </w:r>
          </w:p>
        </w:tc>
        <w:tc>
          <w:tcPr>
            <w:tcW w:w="0" w:type="auto"/>
          </w:tcPr>
          <w:p w14:paraId="68DC2BD8" w14:textId="303E6F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for RedCap</w:t>
            </w:r>
          </w:p>
        </w:tc>
        <w:tc>
          <w:tcPr>
            <w:tcW w:w="0" w:type="auto"/>
          </w:tcPr>
          <w:p w14:paraId="618AEF35" w14:textId="665A86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A07BA1E" w14:textId="39D8CF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7BE0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4E18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0929D4" w14:textId="77777777" w:rsidTr="00AB1096">
        <w:tc>
          <w:tcPr>
            <w:tcW w:w="0" w:type="auto"/>
          </w:tcPr>
          <w:p w14:paraId="24E99D5E" w14:textId="48967B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R4-2117819</w:t>
            </w:r>
          </w:p>
        </w:tc>
        <w:tc>
          <w:tcPr>
            <w:tcW w:w="0" w:type="auto"/>
          </w:tcPr>
          <w:p w14:paraId="3146E2E3" w14:textId="500868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extended DRX enhancements for RedCap</w:t>
            </w:r>
          </w:p>
        </w:tc>
        <w:tc>
          <w:tcPr>
            <w:tcW w:w="0" w:type="auto"/>
          </w:tcPr>
          <w:p w14:paraId="077AD9BD" w14:textId="6DAB05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FFCEC7" w14:textId="54F27F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AC54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B32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55AEE0" w14:textId="77777777" w:rsidTr="00AB1096">
        <w:tc>
          <w:tcPr>
            <w:tcW w:w="0" w:type="auto"/>
          </w:tcPr>
          <w:p w14:paraId="133C65DD" w14:textId="1E2287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R4-2117820</w:t>
            </w:r>
          </w:p>
        </w:tc>
        <w:tc>
          <w:tcPr>
            <w:tcW w:w="0" w:type="auto"/>
          </w:tcPr>
          <w:p w14:paraId="0F1C80E4" w14:textId="2DC118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relaxations for RedCap UE</w:t>
            </w:r>
          </w:p>
        </w:tc>
        <w:tc>
          <w:tcPr>
            <w:tcW w:w="0" w:type="auto"/>
          </w:tcPr>
          <w:p w14:paraId="538967BE" w14:textId="63D583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95DD7B6" w14:textId="111424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294C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27C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822B54" w14:textId="77777777" w:rsidTr="00AB1096">
        <w:tc>
          <w:tcPr>
            <w:tcW w:w="0" w:type="auto"/>
          </w:tcPr>
          <w:p w14:paraId="3887C250" w14:textId="33C4E4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R4-2117821</w:t>
            </w:r>
          </w:p>
        </w:tc>
        <w:tc>
          <w:tcPr>
            <w:tcW w:w="0" w:type="auto"/>
          </w:tcPr>
          <w:p w14:paraId="4B3656BF" w14:textId="238FF0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handover with PSCell</w:t>
            </w:r>
          </w:p>
        </w:tc>
        <w:tc>
          <w:tcPr>
            <w:tcW w:w="0" w:type="auto"/>
          </w:tcPr>
          <w:p w14:paraId="7EAAB580" w14:textId="641AAC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601E0B7" w14:textId="6E4D4D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6B8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9DCB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07DDF1" w14:textId="77777777" w:rsidTr="00AB1096">
        <w:tc>
          <w:tcPr>
            <w:tcW w:w="0" w:type="auto"/>
          </w:tcPr>
          <w:p w14:paraId="6DF17197" w14:textId="1FDA4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R4-2117822</w:t>
            </w:r>
          </w:p>
        </w:tc>
        <w:tc>
          <w:tcPr>
            <w:tcW w:w="0" w:type="auto"/>
          </w:tcPr>
          <w:p w14:paraId="629F9315" w14:textId="1349A9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SCell activation and deactication requirements for PUCCH SCell</w:t>
            </w:r>
          </w:p>
        </w:tc>
        <w:tc>
          <w:tcPr>
            <w:tcW w:w="0" w:type="auto"/>
          </w:tcPr>
          <w:p w14:paraId="1EDA75C1" w14:textId="0BF769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DE440E2" w14:textId="2D9994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99FA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6E5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ED6DFB" w14:textId="77777777" w:rsidTr="00AB1096">
        <w:tc>
          <w:tcPr>
            <w:tcW w:w="0" w:type="auto"/>
          </w:tcPr>
          <w:p w14:paraId="324CA270" w14:textId="22A0EF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R4-2117823</w:t>
            </w:r>
          </w:p>
        </w:tc>
        <w:tc>
          <w:tcPr>
            <w:tcW w:w="0" w:type="auto"/>
          </w:tcPr>
          <w:p w14:paraId="41006ED1" w14:textId="12FFC0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pre-configured MG pattern for NR</w:t>
            </w:r>
          </w:p>
        </w:tc>
        <w:tc>
          <w:tcPr>
            <w:tcW w:w="0" w:type="auto"/>
          </w:tcPr>
          <w:p w14:paraId="48A81062" w14:textId="78928F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2894BE0" w14:textId="299F62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0CD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A55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CBD5F6" w14:textId="77777777" w:rsidTr="00AB1096">
        <w:tc>
          <w:tcPr>
            <w:tcW w:w="0" w:type="auto"/>
          </w:tcPr>
          <w:p w14:paraId="60379498" w14:textId="76DBF2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R4-2117824</w:t>
            </w:r>
          </w:p>
        </w:tc>
        <w:tc>
          <w:tcPr>
            <w:tcW w:w="0" w:type="auto"/>
          </w:tcPr>
          <w:p w14:paraId="4F4C729F" w14:textId="6EF95B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multiple concurrent and independent MG patterns for NR</w:t>
            </w:r>
          </w:p>
        </w:tc>
        <w:tc>
          <w:tcPr>
            <w:tcW w:w="0" w:type="auto"/>
          </w:tcPr>
          <w:p w14:paraId="42D60AB7" w14:textId="6F4074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865D6DD" w14:textId="16BC06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F0A1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41E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D69C2F" w14:textId="77777777" w:rsidTr="00AB1096">
        <w:tc>
          <w:tcPr>
            <w:tcW w:w="0" w:type="auto"/>
          </w:tcPr>
          <w:p w14:paraId="74D1C6A8" w14:textId="7D3277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R4-2117825</w:t>
            </w:r>
          </w:p>
        </w:tc>
        <w:tc>
          <w:tcPr>
            <w:tcW w:w="0" w:type="auto"/>
          </w:tcPr>
          <w:p w14:paraId="2EBF0881" w14:textId="14171E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mobility requirements for NR NTN</w:t>
            </w:r>
          </w:p>
        </w:tc>
        <w:tc>
          <w:tcPr>
            <w:tcW w:w="0" w:type="auto"/>
          </w:tcPr>
          <w:p w14:paraId="71B5FEDF" w14:textId="56099F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DFFB230" w14:textId="4A4BBA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63BA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8AC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809FE6" w14:textId="77777777" w:rsidTr="00AB1096">
        <w:tc>
          <w:tcPr>
            <w:tcW w:w="0" w:type="auto"/>
          </w:tcPr>
          <w:p w14:paraId="2845F0B7" w14:textId="278327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R4-2117826</w:t>
            </w:r>
          </w:p>
        </w:tc>
        <w:tc>
          <w:tcPr>
            <w:tcW w:w="0" w:type="auto"/>
          </w:tcPr>
          <w:p w14:paraId="1E306F21" w14:textId="6D9217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NR NTN</w:t>
            </w:r>
          </w:p>
        </w:tc>
        <w:tc>
          <w:tcPr>
            <w:tcW w:w="0" w:type="auto"/>
          </w:tcPr>
          <w:p w14:paraId="432405E0" w14:textId="1895E5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80247C0" w14:textId="498127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8787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F22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504E8A" w14:textId="77777777" w:rsidTr="00AB1096">
        <w:tc>
          <w:tcPr>
            <w:tcW w:w="0" w:type="auto"/>
          </w:tcPr>
          <w:p w14:paraId="45B4FBE9" w14:textId="31E1DE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R4-2117827</w:t>
            </w:r>
          </w:p>
        </w:tc>
        <w:tc>
          <w:tcPr>
            <w:tcW w:w="0" w:type="auto"/>
          </w:tcPr>
          <w:p w14:paraId="4B30FAE7" w14:textId="412749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measurement requirements for NR NTN</w:t>
            </w:r>
          </w:p>
        </w:tc>
        <w:tc>
          <w:tcPr>
            <w:tcW w:w="0" w:type="auto"/>
          </w:tcPr>
          <w:p w14:paraId="311640EB" w14:textId="1B4D63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DC53869" w14:textId="02EAEB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11E1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544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868287" w14:textId="77777777" w:rsidTr="00AB1096">
        <w:tc>
          <w:tcPr>
            <w:tcW w:w="0" w:type="auto"/>
          </w:tcPr>
          <w:p w14:paraId="46188772" w14:textId="354A2F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R4-2117828</w:t>
            </w:r>
          </w:p>
        </w:tc>
        <w:tc>
          <w:tcPr>
            <w:tcW w:w="0" w:type="auto"/>
          </w:tcPr>
          <w:p w14:paraId="3610EDF7" w14:textId="7A03FC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gap handling for MUSIM</w:t>
            </w:r>
          </w:p>
        </w:tc>
        <w:tc>
          <w:tcPr>
            <w:tcW w:w="0" w:type="auto"/>
          </w:tcPr>
          <w:p w14:paraId="4285F67F" w14:textId="05F4C8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84E30D8" w14:textId="1ABB20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B485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6CC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4B3921" w14:textId="77777777" w:rsidTr="00AB1096">
        <w:tc>
          <w:tcPr>
            <w:tcW w:w="0" w:type="auto"/>
          </w:tcPr>
          <w:p w14:paraId="3FDF89C1" w14:textId="00DB6F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R4-2117829</w:t>
            </w:r>
          </w:p>
        </w:tc>
        <w:tc>
          <w:tcPr>
            <w:tcW w:w="0" w:type="auto"/>
          </w:tcPr>
          <w:p w14:paraId="7DB48A20" w14:textId="7D5AB4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based inter-band DL CA within same frequency group</w:t>
            </w:r>
          </w:p>
        </w:tc>
        <w:tc>
          <w:tcPr>
            <w:tcW w:w="0" w:type="auto"/>
          </w:tcPr>
          <w:p w14:paraId="1223E5BD" w14:textId="1BBEE8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06313DBC" w14:textId="05E0FD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1A00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F14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704BEE" w14:textId="77777777" w:rsidTr="00AB1096">
        <w:tc>
          <w:tcPr>
            <w:tcW w:w="0" w:type="auto"/>
          </w:tcPr>
          <w:p w14:paraId="2496CB79" w14:textId="2C1DD7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R4-2117830</w:t>
            </w:r>
          </w:p>
        </w:tc>
        <w:tc>
          <w:tcPr>
            <w:tcW w:w="0" w:type="auto"/>
          </w:tcPr>
          <w:p w14:paraId="4808A451" w14:textId="0FEDCF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CA_n257A_n259A based on IBM</w:t>
            </w:r>
          </w:p>
        </w:tc>
        <w:tc>
          <w:tcPr>
            <w:tcW w:w="0" w:type="auto"/>
          </w:tcPr>
          <w:p w14:paraId="0E949C95" w14:textId="313313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7647BBD8" w14:textId="0F7B0B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FE44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080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F2D59D" w14:textId="77777777" w:rsidTr="00AB1096">
        <w:tc>
          <w:tcPr>
            <w:tcW w:w="0" w:type="auto"/>
          </w:tcPr>
          <w:p w14:paraId="2AEA9FF9" w14:textId="06F9A2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R4-2117831</w:t>
            </w:r>
          </w:p>
        </w:tc>
        <w:tc>
          <w:tcPr>
            <w:tcW w:w="0" w:type="auto"/>
          </w:tcPr>
          <w:p w14:paraId="0607E74E" w14:textId="31D836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MPR for NR V2X intra-band con-current operation with Uu </w:t>
            </w:r>
          </w:p>
        </w:tc>
        <w:tc>
          <w:tcPr>
            <w:tcW w:w="0" w:type="auto"/>
          </w:tcPr>
          <w:p w14:paraId="784158A0" w14:textId="4EAA6B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7DF1E24A" w14:textId="7AF16F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832D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8630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305B64" w14:textId="77777777" w:rsidTr="00AB1096">
        <w:tc>
          <w:tcPr>
            <w:tcW w:w="0" w:type="auto"/>
          </w:tcPr>
          <w:p w14:paraId="0143AC0B" w14:textId="182EF0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R4-2117832</w:t>
            </w:r>
          </w:p>
        </w:tc>
        <w:tc>
          <w:tcPr>
            <w:tcW w:w="0" w:type="auto"/>
          </w:tcPr>
          <w:p w14:paraId="1C2BCFA1" w14:textId="5BC3E1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intra-band con-current SL operation</w:t>
            </w:r>
          </w:p>
        </w:tc>
        <w:tc>
          <w:tcPr>
            <w:tcW w:w="0" w:type="auto"/>
          </w:tcPr>
          <w:p w14:paraId="57C91EB7" w14:textId="04A172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59AC45E8" w14:textId="40B0A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02BB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994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B48003" w14:textId="77777777" w:rsidTr="00AB1096">
        <w:tc>
          <w:tcPr>
            <w:tcW w:w="0" w:type="auto"/>
          </w:tcPr>
          <w:p w14:paraId="439E8F62" w14:textId="239FB3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R4-2117833</w:t>
            </w:r>
          </w:p>
        </w:tc>
        <w:tc>
          <w:tcPr>
            <w:tcW w:w="0" w:type="auto"/>
          </w:tcPr>
          <w:p w14:paraId="34EF7686" w14:textId="40A5E4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SL-DRX</w:t>
            </w:r>
          </w:p>
        </w:tc>
        <w:tc>
          <w:tcPr>
            <w:tcW w:w="0" w:type="auto"/>
          </w:tcPr>
          <w:p w14:paraId="61A2B6F0" w14:textId="374575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3A51013C" w14:textId="7EB816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A931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7E7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EDB7A7" w14:textId="77777777" w:rsidTr="00AB1096">
        <w:tc>
          <w:tcPr>
            <w:tcW w:w="0" w:type="auto"/>
          </w:tcPr>
          <w:p w14:paraId="3B3EAC84" w14:textId="25AB5E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R4-2117834</w:t>
            </w:r>
          </w:p>
        </w:tc>
        <w:tc>
          <w:tcPr>
            <w:tcW w:w="0" w:type="auto"/>
          </w:tcPr>
          <w:p w14:paraId="6E6D2881" w14:textId="3A60D6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for FR2 inter-band CA based on CBM</w:t>
            </w:r>
          </w:p>
        </w:tc>
        <w:tc>
          <w:tcPr>
            <w:tcW w:w="0" w:type="auto"/>
          </w:tcPr>
          <w:p w14:paraId="6CB7D3EC" w14:textId="300693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6349F6B3" w14:textId="07475E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8A15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7E5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FCC269" w14:textId="77777777" w:rsidTr="00AB1096">
        <w:tc>
          <w:tcPr>
            <w:tcW w:w="0" w:type="auto"/>
          </w:tcPr>
          <w:p w14:paraId="77CB8593" w14:textId="17BB13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R4-2117835</w:t>
            </w:r>
          </w:p>
        </w:tc>
        <w:tc>
          <w:tcPr>
            <w:tcW w:w="0" w:type="auto"/>
          </w:tcPr>
          <w:p w14:paraId="55D04CEA" w14:textId="7EF961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3323983B" w14:textId="401911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7793E67F" w14:textId="1CD20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FE98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C14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C2553B" w14:textId="77777777" w:rsidTr="00AB1096">
        <w:tc>
          <w:tcPr>
            <w:tcW w:w="0" w:type="auto"/>
          </w:tcPr>
          <w:p w14:paraId="7DEF941B" w14:textId="754CA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R4-2117836</w:t>
            </w:r>
          </w:p>
        </w:tc>
        <w:tc>
          <w:tcPr>
            <w:tcW w:w="0" w:type="auto"/>
          </w:tcPr>
          <w:p w14:paraId="6B11CBF7" w14:textId="187859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 36.717-03-02 v0.5.0 TR update for LTE-A inter-band CA for x bands (x=3,4,5) DL with 2 bands UL in Rel-17</w:t>
            </w:r>
          </w:p>
        </w:tc>
        <w:tc>
          <w:tcPr>
            <w:tcW w:w="0" w:type="auto"/>
          </w:tcPr>
          <w:p w14:paraId="24CAA75C" w14:textId="5C1DF5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D834C2B" w14:textId="0471F9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0DB5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DE1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50E9C8" w14:textId="77777777" w:rsidTr="00AB1096">
        <w:tc>
          <w:tcPr>
            <w:tcW w:w="0" w:type="auto"/>
          </w:tcPr>
          <w:p w14:paraId="0693FAB5" w14:textId="412581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R4-2117837</w:t>
            </w:r>
          </w:p>
        </w:tc>
        <w:tc>
          <w:tcPr>
            <w:tcW w:w="0" w:type="auto"/>
          </w:tcPr>
          <w:p w14:paraId="76059917" w14:textId="56F882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due to SRS antenna port switching</w:t>
            </w:r>
          </w:p>
        </w:tc>
        <w:tc>
          <w:tcPr>
            <w:tcW w:w="0" w:type="auto"/>
          </w:tcPr>
          <w:p w14:paraId="4FCEEF0E" w14:textId="16BB0B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50B5D4E9" w14:textId="20ACA5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B5CC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2A7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D7E5DC" w14:textId="77777777" w:rsidTr="00AB1096">
        <w:tc>
          <w:tcPr>
            <w:tcW w:w="0" w:type="auto"/>
          </w:tcPr>
          <w:p w14:paraId="51EB87C9" w14:textId="1C99FD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R4-2117838</w:t>
            </w:r>
          </w:p>
        </w:tc>
        <w:tc>
          <w:tcPr>
            <w:tcW w:w="0" w:type="auto"/>
          </w:tcPr>
          <w:p w14:paraId="53C50E1F" w14:textId="5AADEC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requirements for extension to 71GHz</w:t>
            </w:r>
          </w:p>
        </w:tc>
        <w:tc>
          <w:tcPr>
            <w:tcW w:w="0" w:type="auto"/>
          </w:tcPr>
          <w:p w14:paraId="49BBAEE0" w14:textId="5D66CC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4030ABA1" w14:textId="4BB044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351A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D3A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5DA5E4" w14:textId="77777777" w:rsidTr="00AB1096">
        <w:tc>
          <w:tcPr>
            <w:tcW w:w="0" w:type="auto"/>
          </w:tcPr>
          <w:p w14:paraId="5D2BEC6B" w14:textId="2CB1E6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R4-2117839</w:t>
            </w:r>
          </w:p>
        </w:tc>
        <w:tc>
          <w:tcPr>
            <w:tcW w:w="0" w:type="auto"/>
          </w:tcPr>
          <w:p w14:paraId="79199CE9" w14:textId="3FF14C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MTTD/MRTD for extension to 71GHz</w:t>
            </w:r>
          </w:p>
        </w:tc>
        <w:tc>
          <w:tcPr>
            <w:tcW w:w="0" w:type="auto"/>
          </w:tcPr>
          <w:p w14:paraId="66A580E4" w14:textId="270CC8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64E9A8B" w14:textId="307F97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8BC0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2BE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123B93" w14:textId="77777777" w:rsidTr="00AB1096">
        <w:tc>
          <w:tcPr>
            <w:tcW w:w="0" w:type="auto"/>
          </w:tcPr>
          <w:p w14:paraId="66A387C1" w14:textId="258432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R4-2117840</w:t>
            </w:r>
          </w:p>
        </w:tc>
        <w:tc>
          <w:tcPr>
            <w:tcW w:w="0" w:type="auto"/>
          </w:tcPr>
          <w:p w14:paraId="2A9BF13F" w14:textId="5B97BF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related requirements for NR NTN</w:t>
            </w:r>
          </w:p>
        </w:tc>
        <w:tc>
          <w:tcPr>
            <w:tcW w:w="0" w:type="auto"/>
          </w:tcPr>
          <w:p w14:paraId="3B82DA93" w14:textId="6791F0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6080754" w14:textId="64CD7C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DF7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6A9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62FF04" w14:textId="77777777" w:rsidTr="00AB1096">
        <w:tc>
          <w:tcPr>
            <w:tcW w:w="0" w:type="auto"/>
          </w:tcPr>
          <w:p w14:paraId="52A8B8EA" w14:textId="24DE20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R4-2117841</w:t>
            </w:r>
          </w:p>
        </w:tc>
        <w:tc>
          <w:tcPr>
            <w:tcW w:w="0" w:type="auto"/>
          </w:tcPr>
          <w:p w14:paraId="2DCACDDD" w14:textId="787FBC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0" w:type="auto"/>
          </w:tcPr>
          <w:p w14:paraId="58485D7E" w14:textId="576032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B378C2E" w14:textId="207FFD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099F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E5C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797BD0" w14:textId="77777777" w:rsidTr="00AB1096">
        <w:tc>
          <w:tcPr>
            <w:tcW w:w="0" w:type="auto"/>
          </w:tcPr>
          <w:p w14:paraId="578E8065" w14:textId="508FDE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R4-2117842</w:t>
            </w:r>
          </w:p>
        </w:tc>
        <w:tc>
          <w:tcPr>
            <w:tcW w:w="0" w:type="auto"/>
          </w:tcPr>
          <w:p w14:paraId="10E07E1B" w14:textId="3A5DDC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x bands (x=3,4,5) DL with 2 bands UL</w:t>
            </w:r>
          </w:p>
        </w:tc>
        <w:tc>
          <w:tcPr>
            <w:tcW w:w="0" w:type="auto"/>
          </w:tcPr>
          <w:p w14:paraId="0F529C5E" w14:textId="3DD666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F456B5B" w14:textId="653855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347E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E65C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9187D3" w14:textId="77777777" w:rsidTr="00AB1096">
        <w:tc>
          <w:tcPr>
            <w:tcW w:w="0" w:type="auto"/>
          </w:tcPr>
          <w:p w14:paraId="0EF5F207" w14:textId="33148B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R4-2117843</w:t>
            </w:r>
          </w:p>
        </w:tc>
        <w:tc>
          <w:tcPr>
            <w:tcW w:w="0" w:type="auto"/>
          </w:tcPr>
          <w:p w14:paraId="0C52A6BA" w14:textId="36445C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LTE-A inter-band CA for x bands (x=3,4,5) DL with 2 bands UL in Rel-17</w:t>
            </w:r>
          </w:p>
        </w:tc>
        <w:tc>
          <w:tcPr>
            <w:tcW w:w="0" w:type="auto"/>
          </w:tcPr>
          <w:p w14:paraId="59D2D92D" w14:textId="778DB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8E2889D" w14:textId="133F03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9FAC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B41B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ED8748" w14:textId="77777777" w:rsidTr="00AB1096">
        <w:tc>
          <w:tcPr>
            <w:tcW w:w="0" w:type="auto"/>
          </w:tcPr>
          <w:p w14:paraId="78942A4A" w14:textId="606B82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R4-2117844</w:t>
            </w:r>
          </w:p>
        </w:tc>
        <w:tc>
          <w:tcPr>
            <w:tcW w:w="0" w:type="auto"/>
          </w:tcPr>
          <w:p w14:paraId="67275AE2" w14:textId="1776EB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RF requirements for further enhancements on MIMO</w:t>
            </w:r>
          </w:p>
        </w:tc>
        <w:tc>
          <w:tcPr>
            <w:tcW w:w="0" w:type="auto"/>
          </w:tcPr>
          <w:p w14:paraId="6BD66FA2" w14:textId="482C19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C858A65" w14:textId="5ECD75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1B17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224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67D9C6" w14:textId="77777777" w:rsidTr="00AB1096">
        <w:tc>
          <w:tcPr>
            <w:tcW w:w="0" w:type="auto"/>
          </w:tcPr>
          <w:p w14:paraId="33FA3FC6" w14:textId="201A8B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R4-2117845</w:t>
            </w:r>
          </w:p>
        </w:tc>
        <w:tc>
          <w:tcPr>
            <w:tcW w:w="0" w:type="auto"/>
          </w:tcPr>
          <w:p w14:paraId="226D5B6F" w14:textId="3570F4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channel bandwidths to n79</w:t>
            </w:r>
          </w:p>
        </w:tc>
        <w:tc>
          <w:tcPr>
            <w:tcW w:w="0" w:type="auto"/>
          </w:tcPr>
          <w:p w14:paraId="58597642" w14:textId="4969A6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B1AA002" w14:textId="753537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796B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85B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0DA45E" w14:textId="77777777" w:rsidTr="00AB1096">
        <w:tc>
          <w:tcPr>
            <w:tcW w:w="0" w:type="auto"/>
          </w:tcPr>
          <w:p w14:paraId="1D6938F2" w14:textId="186779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R4-2117846</w:t>
            </w:r>
          </w:p>
        </w:tc>
        <w:tc>
          <w:tcPr>
            <w:tcW w:w="0" w:type="auto"/>
          </w:tcPr>
          <w:p w14:paraId="68BA57A1" w14:textId="54BE23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38.101-1: Introduction of additional CBWs for band n79</w:t>
            </w:r>
          </w:p>
        </w:tc>
        <w:tc>
          <w:tcPr>
            <w:tcW w:w="0" w:type="auto"/>
          </w:tcPr>
          <w:p w14:paraId="4FC0B2C6" w14:textId="1D748A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E97365D" w14:textId="1AE57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0D5E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CE5ED" w14:textId="70E11F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R4-2120035</w:t>
            </w:r>
          </w:p>
        </w:tc>
      </w:tr>
      <w:tr w:rsidR="00AB1096" w14:paraId="22E95675" w14:textId="77777777" w:rsidTr="00AB1096">
        <w:tc>
          <w:tcPr>
            <w:tcW w:w="0" w:type="auto"/>
          </w:tcPr>
          <w:p w14:paraId="34ECCD67" w14:textId="6CA680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R4-2117847</w:t>
            </w:r>
          </w:p>
        </w:tc>
        <w:tc>
          <w:tcPr>
            <w:tcW w:w="0" w:type="auto"/>
          </w:tcPr>
          <w:p w14:paraId="7B90C9E5" w14:textId="4AA518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Introduction of additional CBWs for band n79</w:t>
            </w:r>
          </w:p>
        </w:tc>
        <w:tc>
          <w:tcPr>
            <w:tcW w:w="0" w:type="auto"/>
          </w:tcPr>
          <w:p w14:paraId="7C9E6274" w14:textId="3A9EDC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333FD8A" w14:textId="7B6EE7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C928B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0424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173A6C" w14:textId="77777777" w:rsidTr="00AB1096">
        <w:tc>
          <w:tcPr>
            <w:tcW w:w="0" w:type="auto"/>
          </w:tcPr>
          <w:p w14:paraId="5D30213E" w14:textId="632912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R4-2117848</w:t>
            </w:r>
          </w:p>
        </w:tc>
        <w:tc>
          <w:tcPr>
            <w:tcW w:w="0" w:type="auto"/>
          </w:tcPr>
          <w:p w14:paraId="1A783C57" w14:textId="39A78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Practical considerations for FDD PC2</w:t>
            </w:r>
          </w:p>
        </w:tc>
        <w:tc>
          <w:tcPr>
            <w:tcW w:w="0" w:type="auto"/>
          </w:tcPr>
          <w:p w14:paraId="11AF8FE7" w14:textId="6B4332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305089" w14:textId="0C0502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8E53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2D3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B29064" w14:textId="77777777" w:rsidTr="00AB1096">
        <w:tc>
          <w:tcPr>
            <w:tcW w:w="0" w:type="auto"/>
          </w:tcPr>
          <w:p w14:paraId="5568B5E4" w14:textId="545A2B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R4-2117849</w:t>
            </w:r>
          </w:p>
        </w:tc>
        <w:tc>
          <w:tcPr>
            <w:tcW w:w="0" w:type="auto"/>
          </w:tcPr>
          <w:p w14:paraId="2D16D807" w14:textId="224EA7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MIMO OTA test campaign</w:t>
            </w:r>
          </w:p>
        </w:tc>
        <w:tc>
          <w:tcPr>
            <w:tcW w:w="0" w:type="auto"/>
          </w:tcPr>
          <w:p w14:paraId="606A431B" w14:textId="3E8049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79D5659" w14:textId="5A8E11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0671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199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FB1B04" w14:textId="77777777" w:rsidTr="00AB1096">
        <w:tc>
          <w:tcPr>
            <w:tcW w:w="0" w:type="auto"/>
          </w:tcPr>
          <w:p w14:paraId="6A6AD6EE" w14:textId="024866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R4-2117850</w:t>
            </w:r>
          </w:p>
        </w:tc>
        <w:tc>
          <w:tcPr>
            <w:tcW w:w="0" w:type="auto"/>
          </w:tcPr>
          <w:p w14:paraId="1FC46B5D" w14:textId="2E8D8A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hand phantom and wide range band</w:t>
            </w:r>
          </w:p>
        </w:tc>
        <w:tc>
          <w:tcPr>
            <w:tcW w:w="0" w:type="auto"/>
          </w:tcPr>
          <w:p w14:paraId="4D578EC6" w14:textId="070D37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30D206A" w14:textId="2127A1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A15E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A870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8AD316" w14:textId="77777777" w:rsidTr="00AB1096">
        <w:tc>
          <w:tcPr>
            <w:tcW w:w="0" w:type="auto"/>
          </w:tcPr>
          <w:p w14:paraId="53116D6D" w14:textId="68D0AC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R4-2117851</w:t>
            </w:r>
          </w:p>
        </w:tc>
        <w:tc>
          <w:tcPr>
            <w:tcW w:w="0" w:type="auto"/>
          </w:tcPr>
          <w:p w14:paraId="5E9FD10D" w14:textId="287DB0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splitting of ENDC</w:t>
            </w:r>
          </w:p>
        </w:tc>
        <w:tc>
          <w:tcPr>
            <w:tcW w:w="0" w:type="auto"/>
          </w:tcPr>
          <w:p w14:paraId="3423D37D" w14:textId="78EA39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D752E3C" w14:textId="4CAC08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BAD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CC1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FD04E9" w14:textId="77777777" w:rsidTr="00AB1096">
        <w:tc>
          <w:tcPr>
            <w:tcW w:w="0" w:type="auto"/>
          </w:tcPr>
          <w:p w14:paraId="59E85B5F" w14:textId="55B211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R4-2117852</w:t>
            </w:r>
          </w:p>
        </w:tc>
        <w:tc>
          <w:tcPr>
            <w:tcW w:w="0" w:type="auto"/>
          </w:tcPr>
          <w:p w14:paraId="420622A7" w14:textId="2B5FA1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capability and requirements discussion on FR2 inter-band DL CA</w:t>
            </w:r>
          </w:p>
        </w:tc>
        <w:tc>
          <w:tcPr>
            <w:tcW w:w="0" w:type="auto"/>
          </w:tcPr>
          <w:p w14:paraId="006C4407" w14:textId="0EC698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47A6E79" w14:textId="73DF3D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ECFF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1C5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65797E" w14:textId="77777777" w:rsidTr="00AB1096">
        <w:tc>
          <w:tcPr>
            <w:tcW w:w="0" w:type="auto"/>
          </w:tcPr>
          <w:p w14:paraId="305A593A" w14:textId="5FF2B0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R4-2117853</w:t>
            </w:r>
          </w:p>
        </w:tc>
        <w:tc>
          <w:tcPr>
            <w:tcW w:w="0" w:type="auto"/>
          </w:tcPr>
          <w:p w14:paraId="151DC8C2" w14:textId="7C5D09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control and relaxation framework for FR2 inter-band UL CA</w:t>
            </w:r>
          </w:p>
        </w:tc>
        <w:tc>
          <w:tcPr>
            <w:tcW w:w="0" w:type="auto"/>
          </w:tcPr>
          <w:p w14:paraId="32AB8747" w14:textId="1841A5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718F99" w14:textId="298275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9ED4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AE5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D767F6" w14:textId="77777777" w:rsidTr="00AB1096">
        <w:tc>
          <w:tcPr>
            <w:tcW w:w="0" w:type="auto"/>
          </w:tcPr>
          <w:p w14:paraId="0CE6591F" w14:textId="01BC20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R4-2117854</w:t>
            </w:r>
          </w:p>
        </w:tc>
        <w:tc>
          <w:tcPr>
            <w:tcW w:w="0" w:type="auto"/>
          </w:tcPr>
          <w:p w14:paraId="7BF5AEEF" w14:textId="29427F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assessment of MU on FR2 test time reduction</w:t>
            </w:r>
          </w:p>
        </w:tc>
        <w:tc>
          <w:tcPr>
            <w:tcW w:w="0" w:type="auto"/>
          </w:tcPr>
          <w:p w14:paraId="1B44FB44" w14:textId="771DAD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681DAB" w14:textId="489871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470B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87A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A4A319" w14:textId="77777777" w:rsidTr="00AB1096">
        <w:tc>
          <w:tcPr>
            <w:tcW w:w="0" w:type="auto"/>
          </w:tcPr>
          <w:p w14:paraId="74BA65D9" w14:textId="7311BA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R4-2117855</w:t>
            </w:r>
          </w:p>
        </w:tc>
        <w:tc>
          <w:tcPr>
            <w:tcW w:w="0" w:type="auto"/>
          </w:tcPr>
          <w:p w14:paraId="2DE22EEB" w14:textId="0A2687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Type 2 UE RX Requirements</w:t>
            </w:r>
          </w:p>
        </w:tc>
        <w:tc>
          <w:tcPr>
            <w:tcW w:w="0" w:type="auto"/>
          </w:tcPr>
          <w:p w14:paraId="592EB53A" w14:textId="032EE8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EB5353" w14:textId="39A630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E88E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01F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441C56" w14:textId="77777777" w:rsidTr="00AB1096">
        <w:tc>
          <w:tcPr>
            <w:tcW w:w="0" w:type="auto"/>
          </w:tcPr>
          <w:p w14:paraId="09067CBE" w14:textId="75000E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R4-2117856</w:t>
            </w:r>
          </w:p>
        </w:tc>
        <w:tc>
          <w:tcPr>
            <w:tcW w:w="0" w:type="auto"/>
          </w:tcPr>
          <w:p w14:paraId="58EC3174" w14:textId="1E2C7C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0" w:type="auto"/>
          </w:tcPr>
          <w:p w14:paraId="78322453" w14:textId="2BA8CF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6A887A7" w14:textId="062625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68E3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DBA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49C7EF" w14:textId="77777777" w:rsidTr="00AB1096">
        <w:tc>
          <w:tcPr>
            <w:tcW w:w="0" w:type="auto"/>
          </w:tcPr>
          <w:p w14:paraId="0892C251" w14:textId="5F87FA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R4-2117857</w:t>
            </w:r>
          </w:p>
        </w:tc>
        <w:tc>
          <w:tcPr>
            <w:tcW w:w="0" w:type="auto"/>
          </w:tcPr>
          <w:p w14:paraId="0135425F" w14:textId="7E94C4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Applicability correction for SUL</w:t>
            </w:r>
          </w:p>
        </w:tc>
        <w:tc>
          <w:tcPr>
            <w:tcW w:w="0" w:type="auto"/>
          </w:tcPr>
          <w:p w14:paraId="733FD8AD" w14:textId="2C49C2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3685E74" w14:textId="24C2A4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FC8C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2A2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539BC7" w14:textId="77777777" w:rsidTr="00AB1096">
        <w:tc>
          <w:tcPr>
            <w:tcW w:w="0" w:type="auto"/>
          </w:tcPr>
          <w:p w14:paraId="65E65EBE" w14:textId="088BE5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R4-2117858</w:t>
            </w:r>
          </w:p>
        </w:tc>
        <w:tc>
          <w:tcPr>
            <w:tcW w:w="0" w:type="auto"/>
          </w:tcPr>
          <w:p w14:paraId="51CD97F5" w14:textId="7A009D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36.101: Missing superscript note for higher order combos</w:t>
            </w:r>
          </w:p>
        </w:tc>
        <w:tc>
          <w:tcPr>
            <w:tcW w:w="0" w:type="auto"/>
          </w:tcPr>
          <w:p w14:paraId="574B7249" w14:textId="04ABC5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46C4406" w14:textId="4CC50A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7A44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208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7F3E5E" w14:textId="77777777" w:rsidTr="00AB1096">
        <w:tc>
          <w:tcPr>
            <w:tcW w:w="0" w:type="auto"/>
          </w:tcPr>
          <w:p w14:paraId="67FA86F6" w14:textId="778884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R4-2117859</w:t>
            </w:r>
          </w:p>
        </w:tc>
        <w:tc>
          <w:tcPr>
            <w:tcW w:w="0" w:type="auto"/>
          </w:tcPr>
          <w:p w14:paraId="11188C06" w14:textId="4B50E3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36.101: Missing superscript note for higher order combos</w:t>
            </w:r>
          </w:p>
        </w:tc>
        <w:tc>
          <w:tcPr>
            <w:tcW w:w="0" w:type="auto"/>
          </w:tcPr>
          <w:p w14:paraId="75C070EF" w14:textId="793438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2B967D9" w14:textId="6360F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D1E6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DEB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92E89E" w14:textId="77777777" w:rsidTr="00AB1096">
        <w:tc>
          <w:tcPr>
            <w:tcW w:w="0" w:type="auto"/>
          </w:tcPr>
          <w:p w14:paraId="7FE5CA1A" w14:textId="0EF2BB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R4-2117860</w:t>
            </w:r>
          </w:p>
        </w:tc>
        <w:tc>
          <w:tcPr>
            <w:tcW w:w="0" w:type="auto"/>
          </w:tcPr>
          <w:p w14:paraId="2D875151" w14:textId="110B6B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36.101: Missing superscript note for higher order combos</w:t>
            </w:r>
          </w:p>
        </w:tc>
        <w:tc>
          <w:tcPr>
            <w:tcW w:w="0" w:type="auto"/>
          </w:tcPr>
          <w:p w14:paraId="3B474C4B" w14:textId="7E18AF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46B81B" w14:textId="141AEA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11BB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661D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556F49" w14:textId="77777777" w:rsidTr="00AB1096">
        <w:tc>
          <w:tcPr>
            <w:tcW w:w="0" w:type="auto"/>
          </w:tcPr>
          <w:p w14:paraId="0A631FAA" w14:textId="4E9B08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R4-2117861</w:t>
            </w:r>
          </w:p>
        </w:tc>
        <w:tc>
          <w:tcPr>
            <w:tcW w:w="0" w:type="auto"/>
          </w:tcPr>
          <w:p w14:paraId="17C27542" w14:textId="2CA028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Missing MOP for NR DC</w:t>
            </w:r>
          </w:p>
        </w:tc>
        <w:tc>
          <w:tcPr>
            <w:tcW w:w="0" w:type="auto"/>
          </w:tcPr>
          <w:p w14:paraId="1A1916CE" w14:textId="17321E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F8CAEA8" w14:textId="78CD45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154A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27168" w14:textId="75FC92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R4-2119845</w:t>
            </w:r>
          </w:p>
        </w:tc>
      </w:tr>
      <w:tr w:rsidR="00AB1096" w14:paraId="6E65AB11" w14:textId="77777777" w:rsidTr="00AB1096">
        <w:tc>
          <w:tcPr>
            <w:tcW w:w="0" w:type="auto"/>
          </w:tcPr>
          <w:p w14:paraId="58C6C046" w14:textId="4D608D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R4-2117862</w:t>
            </w:r>
          </w:p>
        </w:tc>
        <w:tc>
          <w:tcPr>
            <w:tcW w:w="0" w:type="auto"/>
          </w:tcPr>
          <w:p w14:paraId="5BCB2E58" w14:textId="0C236D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Missing MOP for NR DC</w:t>
            </w:r>
          </w:p>
        </w:tc>
        <w:tc>
          <w:tcPr>
            <w:tcW w:w="0" w:type="auto"/>
          </w:tcPr>
          <w:p w14:paraId="1CBDDBE9" w14:textId="462AF8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AAA2960" w14:textId="798915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0216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22E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8CA7A7" w14:textId="77777777" w:rsidTr="00AB1096">
        <w:tc>
          <w:tcPr>
            <w:tcW w:w="0" w:type="auto"/>
          </w:tcPr>
          <w:p w14:paraId="37629A8B" w14:textId="6E089F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R4-2117863</w:t>
            </w:r>
          </w:p>
        </w:tc>
        <w:tc>
          <w:tcPr>
            <w:tcW w:w="0" w:type="auto"/>
          </w:tcPr>
          <w:p w14:paraId="5CCF8848" w14:textId="5BCB0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capability signaling for HPUE NR DC</w:t>
            </w:r>
          </w:p>
        </w:tc>
        <w:tc>
          <w:tcPr>
            <w:tcW w:w="0" w:type="auto"/>
          </w:tcPr>
          <w:p w14:paraId="20AC1E6E" w14:textId="175105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6182780" w14:textId="1A4C29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FFC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AC1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97209A" w14:textId="77777777" w:rsidTr="00AB1096">
        <w:tc>
          <w:tcPr>
            <w:tcW w:w="0" w:type="auto"/>
          </w:tcPr>
          <w:p w14:paraId="4A046157" w14:textId="3CCA7E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R4-2117864</w:t>
            </w:r>
          </w:p>
        </w:tc>
        <w:tc>
          <w:tcPr>
            <w:tcW w:w="0" w:type="auto"/>
          </w:tcPr>
          <w:p w14:paraId="251717D4" w14:textId="3F5284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signalling clarification of NR CA/DC power class in R17</w:t>
            </w:r>
          </w:p>
        </w:tc>
        <w:tc>
          <w:tcPr>
            <w:tcW w:w="0" w:type="auto"/>
          </w:tcPr>
          <w:p w14:paraId="01F9F5F6" w14:textId="5BBF67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D5D9EF4" w14:textId="58F83D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7E6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301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D658FA" w14:textId="77777777" w:rsidTr="00AB1096">
        <w:tc>
          <w:tcPr>
            <w:tcW w:w="0" w:type="auto"/>
          </w:tcPr>
          <w:p w14:paraId="468639FD" w14:textId="3A2010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R4-2117865</w:t>
            </w:r>
          </w:p>
        </w:tc>
        <w:tc>
          <w:tcPr>
            <w:tcW w:w="0" w:type="auto"/>
          </w:tcPr>
          <w:p w14:paraId="266B77C7" w14:textId="7B388D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Rel-17 Dual Connectivity (DC) of 1 LTE band (1DL/1UL) and 1 NR band (1DL/1UL)</w:t>
            </w:r>
          </w:p>
        </w:tc>
        <w:tc>
          <w:tcPr>
            <w:tcW w:w="0" w:type="auto"/>
          </w:tcPr>
          <w:p w14:paraId="03DED11B" w14:textId="438C15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608BB0C" w14:textId="7018B4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FC84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C33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14900D" w14:textId="77777777" w:rsidTr="00AB1096">
        <w:tc>
          <w:tcPr>
            <w:tcW w:w="0" w:type="auto"/>
          </w:tcPr>
          <w:p w14:paraId="7B78E0F6" w14:textId="16E6F5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R4-2117866</w:t>
            </w:r>
          </w:p>
        </w:tc>
        <w:tc>
          <w:tcPr>
            <w:tcW w:w="0" w:type="auto"/>
          </w:tcPr>
          <w:p w14:paraId="675B412A" w14:textId="357174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v0.6.0 Rel-17 Dual Connectivity (DC) of 1 LTE band (1DL/1UL) and 1 NR band (1DL/1UL)</w:t>
            </w:r>
          </w:p>
        </w:tc>
        <w:tc>
          <w:tcPr>
            <w:tcW w:w="0" w:type="auto"/>
          </w:tcPr>
          <w:p w14:paraId="32DFD594" w14:textId="5C9C70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0116921" w14:textId="789351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FAF3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4C02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BEB517" w14:textId="77777777" w:rsidTr="00AB1096">
        <w:tc>
          <w:tcPr>
            <w:tcW w:w="0" w:type="auto"/>
          </w:tcPr>
          <w:p w14:paraId="6D247789" w14:textId="2035ED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R4-2117867</w:t>
            </w:r>
          </w:p>
        </w:tc>
        <w:tc>
          <w:tcPr>
            <w:tcW w:w="0" w:type="auto"/>
          </w:tcPr>
          <w:p w14:paraId="2B0AAB99" w14:textId="4FE7FF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Correction for DC_1-7_n77 and DC_5-7_n77</w:t>
            </w:r>
          </w:p>
        </w:tc>
        <w:tc>
          <w:tcPr>
            <w:tcW w:w="0" w:type="auto"/>
          </w:tcPr>
          <w:p w14:paraId="5365C48D" w14:textId="123E45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232495E" w14:textId="79F458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E353D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7580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A55FE7" w14:textId="77777777" w:rsidTr="00AB1096">
        <w:tc>
          <w:tcPr>
            <w:tcW w:w="0" w:type="auto"/>
          </w:tcPr>
          <w:p w14:paraId="1ECC7467" w14:textId="6E5CE7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R4-2117868</w:t>
            </w:r>
          </w:p>
        </w:tc>
        <w:tc>
          <w:tcPr>
            <w:tcW w:w="0" w:type="auto"/>
          </w:tcPr>
          <w:p w14:paraId="249A59A1" w14:textId="7D29F7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use of larger channel bandwidth</w:t>
            </w:r>
          </w:p>
        </w:tc>
        <w:tc>
          <w:tcPr>
            <w:tcW w:w="0" w:type="auto"/>
          </w:tcPr>
          <w:p w14:paraId="506D4789" w14:textId="4E045B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5E28A4" w14:textId="18320D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49D5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4D3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1E2D3F" w14:textId="77777777" w:rsidTr="00AB1096">
        <w:tc>
          <w:tcPr>
            <w:tcW w:w="0" w:type="auto"/>
          </w:tcPr>
          <w:p w14:paraId="7CDC90EF" w14:textId="0EBAA5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R4-2117869</w:t>
            </w:r>
          </w:p>
        </w:tc>
        <w:tc>
          <w:tcPr>
            <w:tcW w:w="0" w:type="auto"/>
          </w:tcPr>
          <w:p w14:paraId="34B10E4C" w14:textId="296165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overlapping from Network perspective</w:t>
            </w:r>
          </w:p>
        </w:tc>
        <w:tc>
          <w:tcPr>
            <w:tcW w:w="0" w:type="auto"/>
          </w:tcPr>
          <w:p w14:paraId="077E3BA0" w14:textId="1885B1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C21D94" w14:textId="5C0002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56F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414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A545AA" w14:textId="77777777" w:rsidTr="00AB1096">
        <w:tc>
          <w:tcPr>
            <w:tcW w:w="0" w:type="auto"/>
          </w:tcPr>
          <w:p w14:paraId="4D0CF43F" w14:textId="6D6E67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R4-2117870</w:t>
            </w:r>
          </w:p>
        </w:tc>
        <w:tc>
          <w:tcPr>
            <w:tcW w:w="0" w:type="auto"/>
          </w:tcPr>
          <w:p w14:paraId="05030595" w14:textId="3F890E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combined UE CBWs</w:t>
            </w:r>
          </w:p>
        </w:tc>
        <w:tc>
          <w:tcPr>
            <w:tcW w:w="0" w:type="auto"/>
          </w:tcPr>
          <w:p w14:paraId="5FF9DFCC" w14:textId="07EE09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0B7792" w14:textId="51FA02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F6C3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6A2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8163BB" w14:textId="77777777" w:rsidTr="00AB1096">
        <w:tc>
          <w:tcPr>
            <w:tcW w:w="0" w:type="auto"/>
          </w:tcPr>
          <w:p w14:paraId="73025C4D" w14:textId="08DBB7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R4-2117871</w:t>
            </w:r>
          </w:p>
        </w:tc>
        <w:tc>
          <w:tcPr>
            <w:tcW w:w="0" w:type="auto"/>
          </w:tcPr>
          <w:p w14:paraId="3C9BDFFF" w14:textId="70281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overlapping CA</w:t>
            </w:r>
          </w:p>
        </w:tc>
        <w:tc>
          <w:tcPr>
            <w:tcW w:w="0" w:type="auto"/>
          </w:tcPr>
          <w:p w14:paraId="42ED1460" w14:textId="4C2187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337F71" w14:textId="3D57B9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ACE0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7AF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A48528" w14:textId="77777777" w:rsidTr="00AB1096">
        <w:tc>
          <w:tcPr>
            <w:tcW w:w="0" w:type="auto"/>
          </w:tcPr>
          <w:p w14:paraId="6BAF0645" w14:textId="0B9531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R4-2117872</w:t>
            </w:r>
          </w:p>
        </w:tc>
        <w:tc>
          <w:tcPr>
            <w:tcW w:w="0" w:type="auto"/>
          </w:tcPr>
          <w:p w14:paraId="34907A08" w14:textId="759D24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Overall method comparisons</w:t>
            </w:r>
          </w:p>
        </w:tc>
        <w:tc>
          <w:tcPr>
            <w:tcW w:w="0" w:type="auto"/>
          </w:tcPr>
          <w:p w14:paraId="25A64D37" w14:textId="289FAB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ECF551" w14:textId="1080B8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8C29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1DFD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AA0977" w14:textId="77777777" w:rsidTr="00AB1096">
        <w:tc>
          <w:tcPr>
            <w:tcW w:w="0" w:type="auto"/>
          </w:tcPr>
          <w:p w14:paraId="4F9E7267" w14:textId="1039E1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R4-2117873</w:t>
            </w:r>
          </w:p>
        </w:tc>
        <w:tc>
          <w:tcPr>
            <w:tcW w:w="0" w:type="auto"/>
          </w:tcPr>
          <w:p w14:paraId="0C97BA14" w14:textId="179208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for support of 1024QAM</w:t>
            </w:r>
          </w:p>
        </w:tc>
        <w:tc>
          <w:tcPr>
            <w:tcW w:w="0" w:type="auto"/>
          </w:tcPr>
          <w:p w14:paraId="33CA50E1" w14:textId="584AB7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8DA9BE" w14:textId="457DFE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B5CE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9C4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4265DA" w14:textId="77777777" w:rsidTr="00AB1096">
        <w:tc>
          <w:tcPr>
            <w:tcW w:w="0" w:type="auto"/>
          </w:tcPr>
          <w:p w14:paraId="246DF4B6" w14:textId="594A49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R4-2117874</w:t>
            </w:r>
          </w:p>
        </w:tc>
        <w:tc>
          <w:tcPr>
            <w:tcW w:w="0" w:type="auto"/>
          </w:tcPr>
          <w:p w14:paraId="2951ABE8" w14:textId="11F60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requirements for support of 1024QAM</w:t>
            </w:r>
          </w:p>
        </w:tc>
        <w:tc>
          <w:tcPr>
            <w:tcW w:w="0" w:type="auto"/>
          </w:tcPr>
          <w:p w14:paraId="3D3CA931" w14:textId="267E94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338255" w14:textId="611016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BE6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ECF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8C45B4" w14:textId="77777777" w:rsidTr="00AB1096">
        <w:tc>
          <w:tcPr>
            <w:tcW w:w="0" w:type="auto"/>
          </w:tcPr>
          <w:p w14:paraId="57562805" w14:textId="305AFA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R4-2117875</w:t>
            </w:r>
          </w:p>
        </w:tc>
        <w:tc>
          <w:tcPr>
            <w:tcW w:w="0" w:type="auto"/>
          </w:tcPr>
          <w:p w14:paraId="1F4A35AA" w14:textId="2D4DF6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1024QAM</w:t>
            </w:r>
          </w:p>
        </w:tc>
        <w:tc>
          <w:tcPr>
            <w:tcW w:w="0" w:type="auto"/>
          </w:tcPr>
          <w:p w14:paraId="7CF9792B" w14:textId="22F3FB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AA7297" w14:textId="05047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FACA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50061" w14:textId="1717EB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R4-2120657</w:t>
            </w:r>
          </w:p>
        </w:tc>
      </w:tr>
      <w:tr w:rsidR="00AB1096" w14:paraId="5FFEAED8" w14:textId="77777777" w:rsidTr="00AB1096">
        <w:tc>
          <w:tcPr>
            <w:tcW w:w="0" w:type="auto"/>
          </w:tcPr>
          <w:p w14:paraId="371C1A9D" w14:textId="488684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R4-2117876</w:t>
            </w:r>
          </w:p>
        </w:tc>
        <w:tc>
          <w:tcPr>
            <w:tcW w:w="0" w:type="auto"/>
          </w:tcPr>
          <w:p w14:paraId="4C35C5B0" w14:textId="6BA6B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1024QAM</w:t>
            </w:r>
          </w:p>
        </w:tc>
        <w:tc>
          <w:tcPr>
            <w:tcW w:w="0" w:type="auto"/>
          </w:tcPr>
          <w:p w14:paraId="45EDC3CF" w14:textId="75D366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7DB1FE" w14:textId="4A1EB8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2236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986A1" w14:textId="179717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R4-2120658</w:t>
            </w:r>
          </w:p>
        </w:tc>
      </w:tr>
      <w:tr w:rsidR="00AB1096" w14:paraId="66898DB1" w14:textId="77777777" w:rsidTr="00AB1096">
        <w:tc>
          <w:tcPr>
            <w:tcW w:w="0" w:type="auto"/>
          </w:tcPr>
          <w:p w14:paraId="2BF5720C" w14:textId="460DA9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R4-2117877</w:t>
            </w:r>
          </w:p>
        </w:tc>
        <w:tc>
          <w:tcPr>
            <w:tcW w:w="0" w:type="auto"/>
          </w:tcPr>
          <w:p w14:paraId="0225075C" w14:textId="1522CF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Regulatory requirements update for full unlicensed band 5925-7125MHz</w:t>
            </w:r>
          </w:p>
        </w:tc>
        <w:tc>
          <w:tcPr>
            <w:tcW w:w="0" w:type="auto"/>
          </w:tcPr>
          <w:p w14:paraId="61981575" w14:textId="73904C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7C1CD3" w14:textId="01D8B4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6A83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A40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1007D8" w14:textId="77777777" w:rsidTr="00AB1096">
        <w:tc>
          <w:tcPr>
            <w:tcW w:w="0" w:type="auto"/>
          </w:tcPr>
          <w:p w14:paraId="0AABE4BB" w14:textId="4709AA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R4-2117878</w:t>
            </w:r>
          </w:p>
        </w:tc>
        <w:tc>
          <w:tcPr>
            <w:tcW w:w="0" w:type="auto"/>
          </w:tcPr>
          <w:p w14:paraId="7F7298DF" w14:textId="58D66A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requirements</w:t>
            </w:r>
          </w:p>
        </w:tc>
        <w:tc>
          <w:tcPr>
            <w:tcW w:w="0" w:type="auto"/>
          </w:tcPr>
          <w:p w14:paraId="6A5F9307" w14:textId="34C311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9862A9" w14:textId="3A8020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0DD5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621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EE830B" w14:textId="77777777" w:rsidTr="00AB1096">
        <w:tc>
          <w:tcPr>
            <w:tcW w:w="0" w:type="auto"/>
          </w:tcPr>
          <w:p w14:paraId="0EF24331" w14:textId="5C2623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R4-2117879</w:t>
            </w:r>
          </w:p>
        </w:tc>
        <w:tc>
          <w:tcPr>
            <w:tcW w:w="0" w:type="auto"/>
          </w:tcPr>
          <w:p w14:paraId="7F0862CC" w14:textId="3E354B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 MHz channal bandwidth for NR-U</w:t>
            </w:r>
          </w:p>
        </w:tc>
        <w:tc>
          <w:tcPr>
            <w:tcW w:w="0" w:type="auto"/>
          </w:tcPr>
          <w:p w14:paraId="7FC32E8E" w14:textId="1D919E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DE06ED" w14:textId="766AC0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BCB0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649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55ACED" w14:textId="77777777" w:rsidTr="00AB1096">
        <w:tc>
          <w:tcPr>
            <w:tcW w:w="0" w:type="auto"/>
          </w:tcPr>
          <w:p w14:paraId="7E86B1F0" w14:textId="6ED7C3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R4-2117880</w:t>
            </w:r>
          </w:p>
        </w:tc>
        <w:tc>
          <w:tcPr>
            <w:tcW w:w="0" w:type="auto"/>
          </w:tcPr>
          <w:p w14:paraId="106547EA" w14:textId="6663E5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Adding 70 MHz for band n40</w:t>
            </w:r>
          </w:p>
        </w:tc>
        <w:tc>
          <w:tcPr>
            <w:tcW w:w="0" w:type="auto"/>
          </w:tcPr>
          <w:p w14:paraId="18849C13" w14:textId="2160B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6443FE" w14:textId="158F4F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913E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258B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93110B" w14:textId="77777777" w:rsidTr="00AB1096">
        <w:tc>
          <w:tcPr>
            <w:tcW w:w="0" w:type="auto"/>
          </w:tcPr>
          <w:p w14:paraId="11BA5934" w14:textId="6D01C0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R4-2117881</w:t>
            </w:r>
          </w:p>
        </w:tc>
        <w:tc>
          <w:tcPr>
            <w:tcW w:w="0" w:type="auto"/>
          </w:tcPr>
          <w:p w14:paraId="34FCCDBF" w14:textId="774FDC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Adding 70 MHz for band n40</w:t>
            </w:r>
          </w:p>
        </w:tc>
        <w:tc>
          <w:tcPr>
            <w:tcW w:w="0" w:type="auto"/>
          </w:tcPr>
          <w:p w14:paraId="616DF885" w14:textId="4DD9AF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E3E1E1" w14:textId="333951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5D4D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6897C5" w14:textId="39066C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R4-2119871</w:t>
            </w:r>
          </w:p>
        </w:tc>
      </w:tr>
      <w:tr w:rsidR="00AB1096" w14:paraId="3E604570" w14:textId="77777777" w:rsidTr="00AB1096">
        <w:tc>
          <w:tcPr>
            <w:tcW w:w="0" w:type="auto"/>
          </w:tcPr>
          <w:p w14:paraId="4DDA9244" w14:textId="0E549E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R4-2117882</w:t>
            </w:r>
          </w:p>
        </w:tc>
        <w:tc>
          <w:tcPr>
            <w:tcW w:w="0" w:type="auto"/>
          </w:tcPr>
          <w:p w14:paraId="552A0721" w14:textId="5F44D8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Adding 70 MHz and 90 MHz for band n97</w:t>
            </w:r>
          </w:p>
        </w:tc>
        <w:tc>
          <w:tcPr>
            <w:tcW w:w="0" w:type="auto"/>
          </w:tcPr>
          <w:p w14:paraId="48606151" w14:textId="6F354A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824295" w14:textId="6A65EB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4126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C6A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95446F" w14:textId="77777777" w:rsidTr="00AB1096">
        <w:tc>
          <w:tcPr>
            <w:tcW w:w="0" w:type="auto"/>
          </w:tcPr>
          <w:p w14:paraId="13DF9B7C" w14:textId="786F15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R4-2117883</w:t>
            </w:r>
          </w:p>
        </w:tc>
        <w:tc>
          <w:tcPr>
            <w:tcW w:w="0" w:type="auto"/>
          </w:tcPr>
          <w:p w14:paraId="045CAA42" w14:textId="5886FB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Adding 70 MHz, 90 MHz and 100 MHz for band n97</w:t>
            </w:r>
          </w:p>
        </w:tc>
        <w:tc>
          <w:tcPr>
            <w:tcW w:w="0" w:type="auto"/>
          </w:tcPr>
          <w:p w14:paraId="71FC6104" w14:textId="4D74A3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22DBBF" w14:textId="0EAE93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5533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81F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CFCF20" w14:textId="77777777" w:rsidTr="00AB1096">
        <w:tc>
          <w:tcPr>
            <w:tcW w:w="0" w:type="auto"/>
          </w:tcPr>
          <w:p w14:paraId="7D4A0DD6" w14:textId="5549A8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R4-2117884</w:t>
            </w:r>
          </w:p>
        </w:tc>
        <w:tc>
          <w:tcPr>
            <w:tcW w:w="0" w:type="auto"/>
          </w:tcPr>
          <w:p w14:paraId="1D01CA93" w14:textId="05DDF1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channel bandwidths for n79</w:t>
            </w:r>
          </w:p>
        </w:tc>
        <w:tc>
          <w:tcPr>
            <w:tcW w:w="0" w:type="auto"/>
          </w:tcPr>
          <w:p w14:paraId="68C51861" w14:textId="2E794A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453D2B" w14:textId="7E392C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4885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26C7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CDE20B" w14:textId="77777777" w:rsidTr="00AB1096">
        <w:tc>
          <w:tcPr>
            <w:tcW w:w="0" w:type="auto"/>
          </w:tcPr>
          <w:p w14:paraId="76F67B62" w14:textId="226568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R4-2117885</w:t>
            </w:r>
          </w:p>
        </w:tc>
        <w:tc>
          <w:tcPr>
            <w:tcW w:w="0" w:type="auto"/>
          </w:tcPr>
          <w:p w14:paraId="68E85B21" w14:textId="276AED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37.141 R15</w:t>
            </w:r>
          </w:p>
        </w:tc>
        <w:tc>
          <w:tcPr>
            <w:tcW w:w="0" w:type="auto"/>
          </w:tcPr>
          <w:p w14:paraId="34FCFCFF" w14:textId="4C2191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828DB6" w14:textId="3EE097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3837F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DFE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4B5B2B" w14:textId="77777777" w:rsidTr="00AB1096">
        <w:tc>
          <w:tcPr>
            <w:tcW w:w="0" w:type="auto"/>
          </w:tcPr>
          <w:p w14:paraId="1F9E1894" w14:textId="46F56C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R4-2117886</w:t>
            </w:r>
          </w:p>
        </w:tc>
        <w:tc>
          <w:tcPr>
            <w:tcW w:w="0" w:type="auto"/>
          </w:tcPr>
          <w:p w14:paraId="0F219FD7" w14:textId="505F52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37.141 R16</w:t>
            </w:r>
          </w:p>
        </w:tc>
        <w:tc>
          <w:tcPr>
            <w:tcW w:w="0" w:type="auto"/>
          </w:tcPr>
          <w:p w14:paraId="17FDA5D1" w14:textId="73F572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CF0AEE" w14:textId="2A3B41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9E33B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464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09DFBB" w14:textId="77777777" w:rsidTr="00AB1096">
        <w:tc>
          <w:tcPr>
            <w:tcW w:w="0" w:type="auto"/>
          </w:tcPr>
          <w:p w14:paraId="0DB46F0F" w14:textId="42D8CD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R4-2117887</w:t>
            </w:r>
          </w:p>
        </w:tc>
        <w:tc>
          <w:tcPr>
            <w:tcW w:w="0" w:type="auto"/>
          </w:tcPr>
          <w:p w14:paraId="5E15464C" w14:textId="12531C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37.141 R17</w:t>
            </w:r>
          </w:p>
        </w:tc>
        <w:tc>
          <w:tcPr>
            <w:tcW w:w="0" w:type="auto"/>
          </w:tcPr>
          <w:p w14:paraId="7136C61F" w14:textId="196DB9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5B7E68" w14:textId="2169B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0D52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EB4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E1FCC4" w14:textId="77777777" w:rsidTr="00AB1096">
        <w:tc>
          <w:tcPr>
            <w:tcW w:w="0" w:type="auto"/>
          </w:tcPr>
          <w:p w14:paraId="63D48675" w14:textId="2DAAC1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R4-2117888</w:t>
            </w:r>
          </w:p>
        </w:tc>
        <w:tc>
          <w:tcPr>
            <w:tcW w:w="0" w:type="auto"/>
          </w:tcPr>
          <w:p w14:paraId="6B372A7E" w14:textId="0ADD4E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37.145-1 R15</w:t>
            </w:r>
          </w:p>
        </w:tc>
        <w:tc>
          <w:tcPr>
            <w:tcW w:w="0" w:type="auto"/>
          </w:tcPr>
          <w:p w14:paraId="3E660482" w14:textId="670A02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C7B5E2" w14:textId="05FF84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A9983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6814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FE5DC7" w14:textId="77777777" w:rsidTr="00AB1096">
        <w:tc>
          <w:tcPr>
            <w:tcW w:w="0" w:type="auto"/>
          </w:tcPr>
          <w:p w14:paraId="1DD2F318" w14:textId="656051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R4-2117889</w:t>
            </w:r>
          </w:p>
        </w:tc>
        <w:tc>
          <w:tcPr>
            <w:tcW w:w="0" w:type="auto"/>
          </w:tcPr>
          <w:p w14:paraId="40C4979E" w14:textId="3B1988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37.145-1 R16</w:t>
            </w:r>
          </w:p>
        </w:tc>
        <w:tc>
          <w:tcPr>
            <w:tcW w:w="0" w:type="auto"/>
          </w:tcPr>
          <w:p w14:paraId="50F94F34" w14:textId="5DA87C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6070AF" w14:textId="23CE04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9CFA7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B3B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1CF725" w14:textId="77777777" w:rsidTr="00AB1096">
        <w:tc>
          <w:tcPr>
            <w:tcW w:w="0" w:type="auto"/>
          </w:tcPr>
          <w:p w14:paraId="017F11D8" w14:textId="60422D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R4-2117890</w:t>
            </w:r>
          </w:p>
        </w:tc>
        <w:tc>
          <w:tcPr>
            <w:tcW w:w="0" w:type="auto"/>
          </w:tcPr>
          <w:p w14:paraId="02DC404C" w14:textId="65D445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37.145-1 R17</w:t>
            </w:r>
          </w:p>
        </w:tc>
        <w:tc>
          <w:tcPr>
            <w:tcW w:w="0" w:type="auto"/>
          </w:tcPr>
          <w:p w14:paraId="569B5942" w14:textId="1B6F70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BC206A" w14:textId="1D32F0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344F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DAA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F811DE" w14:textId="77777777" w:rsidTr="00AB1096">
        <w:tc>
          <w:tcPr>
            <w:tcW w:w="0" w:type="auto"/>
          </w:tcPr>
          <w:p w14:paraId="0B40B872" w14:textId="0CD215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R4-2117891</w:t>
            </w:r>
          </w:p>
        </w:tc>
        <w:tc>
          <w:tcPr>
            <w:tcW w:w="0" w:type="auto"/>
          </w:tcPr>
          <w:p w14:paraId="4CF0AC47" w14:textId="72A268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37.145-2 R15</w:t>
            </w:r>
          </w:p>
        </w:tc>
        <w:tc>
          <w:tcPr>
            <w:tcW w:w="0" w:type="auto"/>
          </w:tcPr>
          <w:p w14:paraId="480E08D8" w14:textId="5B8CC5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761345" w14:textId="4271AC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5CE1E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344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F98F48" w14:textId="77777777" w:rsidTr="00AB1096">
        <w:tc>
          <w:tcPr>
            <w:tcW w:w="0" w:type="auto"/>
          </w:tcPr>
          <w:p w14:paraId="5F9D56A4" w14:textId="26FAB4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R4-2117892</w:t>
            </w:r>
          </w:p>
        </w:tc>
        <w:tc>
          <w:tcPr>
            <w:tcW w:w="0" w:type="auto"/>
          </w:tcPr>
          <w:p w14:paraId="3211CCB0" w14:textId="7AE653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37.145-2 R16</w:t>
            </w:r>
          </w:p>
        </w:tc>
        <w:tc>
          <w:tcPr>
            <w:tcW w:w="0" w:type="auto"/>
          </w:tcPr>
          <w:p w14:paraId="6FE6401F" w14:textId="712283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36CA56" w14:textId="541136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3FD46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1B5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54008B" w14:textId="77777777" w:rsidTr="00AB1096">
        <w:tc>
          <w:tcPr>
            <w:tcW w:w="0" w:type="auto"/>
          </w:tcPr>
          <w:p w14:paraId="73EBFDE9" w14:textId="24A599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R4-2117893</w:t>
            </w:r>
          </w:p>
        </w:tc>
        <w:tc>
          <w:tcPr>
            <w:tcW w:w="0" w:type="auto"/>
          </w:tcPr>
          <w:p w14:paraId="3F78BA4C" w14:textId="0001BA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37.145-2 R17</w:t>
            </w:r>
          </w:p>
        </w:tc>
        <w:tc>
          <w:tcPr>
            <w:tcW w:w="0" w:type="auto"/>
          </w:tcPr>
          <w:p w14:paraId="158FC9C2" w14:textId="5D529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3BCA47" w14:textId="442489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CBE5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F51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1DE49D" w14:textId="77777777" w:rsidTr="00AB1096">
        <w:tc>
          <w:tcPr>
            <w:tcW w:w="0" w:type="auto"/>
          </w:tcPr>
          <w:p w14:paraId="3053B6F5" w14:textId="22D850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R4-2117894</w:t>
            </w:r>
          </w:p>
        </w:tc>
        <w:tc>
          <w:tcPr>
            <w:tcW w:w="0" w:type="auto"/>
          </w:tcPr>
          <w:p w14:paraId="169EA987" w14:textId="5F9037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rule for resolution bandwidth 38.141-2 R15</w:t>
            </w:r>
          </w:p>
        </w:tc>
        <w:tc>
          <w:tcPr>
            <w:tcW w:w="0" w:type="auto"/>
          </w:tcPr>
          <w:p w14:paraId="5FDA4F52" w14:textId="3AB6FE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21EE3B" w14:textId="194912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1BD27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E39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250FE7" w14:textId="77777777" w:rsidTr="00AB1096">
        <w:tc>
          <w:tcPr>
            <w:tcW w:w="0" w:type="auto"/>
          </w:tcPr>
          <w:p w14:paraId="60D5CCEA" w14:textId="58E011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R4-2117895</w:t>
            </w:r>
          </w:p>
        </w:tc>
        <w:tc>
          <w:tcPr>
            <w:tcW w:w="0" w:type="auto"/>
          </w:tcPr>
          <w:p w14:paraId="05231D54" w14:textId="2711C3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rule for resolution bandwidth 38.141-2 R16</w:t>
            </w:r>
          </w:p>
        </w:tc>
        <w:tc>
          <w:tcPr>
            <w:tcW w:w="0" w:type="auto"/>
          </w:tcPr>
          <w:p w14:paraId="2F28DDB5" w14:textId="6F7986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CE3973" w14:textId="241DCE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7EE2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A97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FC4340" w14:textId="77777777" w:rsidTr="00AB1096">
        <w:tc>
          <w:tcPr>
            <w:tcW w:w="0" w:type="auto"/>
          </w:tcPr>
          <w:p w14:paraId="296685B4" w14:textId="2EACE5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R4-2117896</w:t>
            </w:r>
          </w:p>
        </w:tc>
        <w:tc>
          <w:tcPr>
            <w:tcW w:w="0" w:type="auto"/>
          </w:tcPr>
          <w:p w14:paraId="5D2401FC" w14:textId="39E5F9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rule for resolution bandwidth 38.141-2 R17</w:t>
            </w:r>
          </w:p>
        </w:tc>
        <w:tc>
          <w:tcPr>
            <w:tcW w:w="0" w:type="auto"/>
          </w:tcPr>
          <w:p w14:paraId="496D1835" w14:textId="46A7D3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468629" w14:textId="2F5CB5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95DC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928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66A8B2" w14:textId="77777777" w:rsidTr="00AB1096">
        <w:tc>
          <w:tcPr>
            <w:tcW w:w="0" w:type="auto"/>
          </w:tcPr>
          <w:p w14:paraId="1E2C9625" w14:textId="71626E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R4-2117897</w:t>
            </w:r>
          </w:p>
        </w:tc>
        <w:tc>
          <w:tcPr>
            <w:tcW w:w="0" w:type="auto"/>
          </w:tcPr>
          <w:p w14:paraId="2F88BE6B" w14:textId="682DB4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V0.7.0 for DC of 2 LTE band and 1 NR band</w:t>
            </w:r>
          </w:p>
        </w:tc>
        <w:tc>
          <w:tcPr>
            <w:tcW w:w="0" w:type="auto"/>
          </w:tcPr>
          <w:p w14:paraId="2BFDD275" w14:textId="3C64D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7FA633" w14:textId="029314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17C8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9EA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F18FDB" w14:textId="77777777" w:rsidTr="00AB1096">
        <w:tc>
          <w:tcPr>
            <w:tcW w:w="0" w:type="auto"/>
          </w:tcPr>
          <w:p w14:paraId="598EF663" w14:textId="3E2896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R4-2117898</w:t>
            </w:r>
          </w:p>
        </w:tc>
        <w:tc>
          <w:tcPr>
            <w:tcW w:w="0" w:type="auto"/>
          </w:tcPr>
          <w:p w14:paraId="5C8F14D9" w14:textId="3620CE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Dual Connectivity (DC) of 2 bands LTE inter-band CA (2DL/1UL) and 1 NR band (1DL/1UL)</w:t>
            </w:r>
          </w:p>
        </w:tc>
        <w:tc>
          <w:tcPr>
            <w:tcW w:w="0" w:type="auto"/>
          </w:tcPr>
          <w:p w14:paraId="781FB45A" w14:textId="239C60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56D3A2" w14:textId="4130C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01E0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578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4785F9" w14:textId="77777777" w:rsidTr="00AB1096">
        <w:tc>
          <w:tcPr>
            <w:tcW w:w="0" w:type="auto"/>
          </w:tcPr>
          <w:p w14:paraId="24F719E5" w14:textId="3CEB98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R4-2117899</w:t>
            </w:r>
          </w:p>
        </w:tc>
        <w:tc>
          <w:tcPr>
            <w:tcW w:w="0" w:type="auto"/>
          </w:tcPr>
          <w:p w14:paraId="36A9285B" w14:textId="354132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RAN4#101-e into TS 38.101-3</w:t>
            </w:r>
          </w:p>
        </w:tc>
        <w:tc>
          <w:tcPr>
            <w:tcW w:w="0" w:type="auto"/>
          </w:tcPr>
          <w:p w14:paraId="127DED73" w14:textId="212ED4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0B05B6" w14:textId="1CADFC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E6BB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AF4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D4805A" w14:textId="77777777" w:rsidTr="00AB1096">
        <w:tc>
          <w:tcPr>
            <w:tcW w:w="0" w:type="auto"/>
          </w:tcPr>
          <w:p w14:paraId="7610B3DD" w14:textId="6E4CD3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R4-2117900</w:t>
            </w:r>
          </w:p>
        </w:tc>
        <w:tc>
          <w:tcPr>
            <w:tcW w:w="0" w:type="auto"/>
          </w:tcPr>
          <w:p w14:paraId="79D12170" w14:textId="145C1C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DC_2_n66-n77</w:t>
            </w:r>
          </w:p>
        </w:tc>
        <w:tc>
          <w:tcPr>
            <w:tcW w:w="0" w:type="auto"/>
          </w:tcPr>
          <w:p w14:paraId="66FCC523" w14:textId="2CC297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A23CEDF" w14:textId="404CAB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C3FD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E80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7FB553" w14:textId="77777777" w:rsidTr="00AB1096">
        <w:tc>
          <w:tcPr>
            <w:tcW w:w="0" w:type="auto"/>
          </w:tcPr>
          <w:p w14:paraId="6AD73760" w14:textId="345C2A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R4-2117901</w:t>
            </w:r>
          </w:p>
        </w:tc>
        <w:tc>
          <w:tcPr>
            <w:tcW w:w="0" w:type="auto"/>
          </w:tcPr>
          <w:p w14:paraId="5D745469" w14:textId="4EC76E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DC_2-66_n66-n77</w:t>
            </w:r>
          </w:p>
        </w:tc>
        <w:tc>
          <w:tcPr>
            <w:tcW w:w="0" w:type="auto"/>
          </w:tcPr>
          <w:p w14:paraId="52D727C5" w14:textId="53E41C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31D926D" w14:textId="712CBA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871B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3B42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AEC451" w14:textId="77777777" w:rsidTr="00AB1096">
        <w:tc>
          <w:tcPr>
            <w:tcW w:w="0" w:type="auto"/>
          </w:tcPr>
          <w:p w14:paraId="2197C985" w14:textId="36AE46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R4-2117902</w:t>
            </w:r>
          </w:p>
        </w:tc>
        <w:tc>
          <w:tcPr>
            <w:tcW w:w="0" w:type="auto"/>
          </w:tcPr>
          <w:p w14:paraId="571AA8E4" w14:textId="56D52A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DC_2-7_n66-n77</w:t>
            </w:r>
          </w:p>
        </w:tc>
        <w:tc>
          <w:tcPr>
            <w:tcW w:w="0" w:type="auto"/>
          </w:tcPr>
          <w:p w14:paraId="34CE07CC" w14:textId="4AD1E8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F0DF633" w14:textId="71C64B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AADB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9B5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7706D4" w14:textId="77777777" w:rsidTr="00AB1096">
        <w:tc>
          <w:tcPr>
            <w:tcW w:w="0" w:type="auto"/>
          </w:tcPr>
          <w:p w14:paraId="4B2EACC8" w14:textId="724DED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R4-2117903</w:t>
            </w:r>
          </w:p>
        </w:tc>
        <w:tc>
          <w:tcPr>
            <w:tcW w:w="0" w:type="auto"/>
          </w:tcPr>
          <w:p w14:paraId="58A7632D" w14:textId="329287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DC_7-66_n66-n77</w:t>
            </w:r>
          </w:p>
        </w:tc>
        <w:tc>
          <w:tcPr>
            <w:tcW w:w="0" w:type="auto"/>
          </w:tcPr>
          <w:p w14:paraId="28948C1E" w14:textId="3A62A4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65D01B69" w14:textId="754EF5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B874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48AF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641DC5" w14:textId="77777777" w:rsidTr="00AB1096">
        <w:tc>
          <w:tcPr>
            <w:tcW w:w="0" w:type="auto"/>
          </w:tcPr>
          <w:p w14:paraId="78EE30DC" w14:textId="2DD6E5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R4-2117904</w:t>
            </w:r>
          </w:p>
        </w:tc>
        <w:tc>
          <w:tcPr>
            <w:tcW w:w="0" w:type="auto"/>
          </w:tcPr>
          <w:p w14:paraId="64D5619A" w14:textId="283FD3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CA_n30A-n66A-n77(2A)</w:t>
            </w:r>
          </w:p>
        </w:tc>
        <w:tc>
          <w:tcPr>
            <w:tcW w:w="0" w:type="auto"/>
          </w:tcPr>
          <w:p w14:paraId="690E508C" w14:textId="33AA28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6534F182" w14:textId="21D2AE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2202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9FF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387D7F" w14:textId="77777777" w:rsidTr="00AB1096">
        <w:tc>
          <w:tcPr>
            <w:tcW w:w="0" w:type="auto"/>
          </w:tcPr>
          <w:p w14:paraId="73F75496" w14:textId="60334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R4-2117905</w:t>
            </w:r>
          </w:p>
        </w:tc>
        <w:tc>
          <w:tcPr>
            <w:tcW w:w="0" w:type="auto"/>
          </w:tcPr>
          <w:p w14:paraId="7274E36B" w14:textId="2A998C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38.101-3 to add additional combinations for CA_n66-n77-n260</w:t>
            </w:r>
          </w:p>
        </w:tc>
        <w:tc>
          <w:tcPr>
            <w:tcW w:w="0" w:type="auto"/>
          </w:tcPr>
          <w:p w14:paraId="0945737D" w14:textId="5FC121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86C4060" w14:textId="0F250E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EE85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25B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C0D635" w14:textId="77777777" w:rsidTr="00AB1096">
        <w:tc>
          <w:tcPr>
            <w:tcW w:w="0" w:type="auto"/>
          </w:tcPr>
          <w:p w14:paraId="5378BE42" w14:textId="55E68D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R4-2117906</w:t>
            </w:r>
          </w:p>
        </w:tc>
        <w:tc>
          <w:tcPr>
            <w:tcW w:w="0" w:type="auto"/>
          </w:tcPr>
          <w:p w14:paraId="5A27CE74" w14:textId="08D2A7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CA_n5-n66-n78</w:t>
            </w:r>
          </w:p>
        </w:tc>
        <w:tc>
          <w:tcPr>
            <w:tcW w:w="0" w:type="auto"/>
          </w:tcPr>
          <w:p w14:paraId="4428283C" w14:textId="1475BA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39C5572" w14:textId="037375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86D3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BB9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035C4D" w14:textId="77777777" w:rsidTr="00AB1096">
        <w:tc>
          <w:tcPr>
            <w:tcW w:w="0" w:type="auto"/>
          </w:tcPr>
          <w:p w14:paraId="3B2A28FD" w14:textId="7EF8D7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R4-2117907</w:t>
            </w:r>
          </w:p>
        </w:tc>
        <w:tc>
          <w:tcPr>
            <w:tcW w:w="0" w:type="auto"/>
          </w:tcPr>
          <w:p w14:paraId="5B735809" w14:textId="2B7142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Correction on CA_n5A-n25A-n77A</w:t>
            </w:r>
          </w:p>
        </w:tc>
        <w:tc>
          <w:tcPr>
            <w:tcW w:w="0" w:type="auto"/>
          </w:tcPr>
          <w:p w14:paraId="73054136" w14:textId="3320E2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BA39CB2" w14:textId="0F8AEF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BF17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C3ED5" w14:textId="600FB8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R4-2119763</w:t>
            </w:r>
          </w:p>
        </w:tc>
      </w:tr>
      <w:tr w:rsidR="00AB1096" w14:paraId="051306F4" w14:textId="77777777" w:rsidTr="00AB1096">
        <w:tc>
          <w:tcPr>
            <w:tcW w:w="0" w:type="auto"/>
          </w:tcPr>
          <w:p w14:paraId="23875050" w14:textId="45FE75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R4-2117908</w:t>
            </w:r>
          </w:p>
        </w:tc>
        <w:tc>
          <w:tcPr>
            <w:tcW w:w="0" w:type="auto"/>
          </w:tcPr>
          <w:p w14:paraId="1920C064" w14:textId="4DEB34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Correction for CA_n48-n261, CA_n79-n257 and DC_n77-n261</w:t>
            </w:r>
          </w:p>
        </w:tc>
        <w:tc>
          <w:tcPr>
            <w:tcW w:w="0" w:type="auto"/>
          </w:tcPr>
          <w:p w14:paraId="18818011" w14:textId="53587F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B1AC772" w14:textId="0524AF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622D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756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A7D3B4" w14:textId="77777777" w:rsidTr="00AB1096">
        <w:tc>
          <w:tcPr>
            <w:tcW w:w="0" w:type="auto"/>
          </w:tcPr>
          <w:p w14:paraId="16378E27" w14:textId="64718C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R4-2117909</w:t>
            </w:r>
          </w:p>
        </w:tc>
        <w:tc>
          <w:tcPr>
            <w:tcW w:w="0" w:type="auto"/>
          </w:tcPr>
          <w:p w14:paraId="6C552B75" w14:textId="73399A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within FR1</w:t>
            </w:r>
          </w:p>
        </w:tc>
        <w:tc>
          <w:tcPr>
            <w:tcW w:w="0" w:type="auto"/>
          </w:tcPr>
          <w:p w14:paraId="1A7117AD" w14:textId="03F65C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FA5F82C" w14:textId="1D5073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2EB6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2C8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41B92D" w14:textId="77777777" w:rsidTr="00AB1096">
        <w:tc>
          <w:tcPr>
            <w:tcW w:w="0" w:type="auto"/>
          </w:tcPr>
          <w:p w14:paraId="7242E5C9" w14:textId="2F69D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R4-2117910</w:t>
            </w:r>
          </w:p>
        </w:tc>
        <w:tc>
          <w:tcPr>
            <w:tcW w:w="0" w:type="auto"/>
          </w:tcPr>
          <w:p w14:paraId="0B7644FC" w14:textId="0ACBC6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including FR2</w:t>
            </w:r>
          </w:p>
        </w:tc>
        <w:tc>
          <w:tcPr>
            <w:tcW w:w="0" w:type="auto"/>
          </w:tcPr>
          <w:p w14:paraId="53413FDA" w14:textId="469557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93B72E7" w14:textId="6A4B6E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B3C0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0DB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0E5685" w14:textId="77777777" w:rsidTr="00AB1096">
        <w:tc>
          <w:tcPr>
            <w:tcW w:w="0" w:type="auto"/>
          </w:tcPr>
          <w:p w14:paraId="08930CB1" w14:textId="501A1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R4-2117911</w:t>
            </w:r>
          </w:p>
        </w:tc>
        <w:tc>
          <w:tcPr>
            <w:tcW w:w="0" w:type="auto"/>
          </w:tcPr>
          <w:p w14:paraId="0C5A97F4" w14:textId="14DD76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CA/DC with 4DL/2UL</w:t>
            </w:r>
          </w:p>
        </w:tc>
        <w:tc>
          <w:tcPr>
            <w:tcW w:w="0" w:type="auto"/>
          </w:tcPr>
          <w:p w14:paraId="0A842138" w14:textId="0F17E6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9FB0FF4" w14:textId="22FAC8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9FB6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40C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339422" w14:textId="77777777" w:rsidTr="00AB1096">
        <w:tc>
          <w:tcPr>
            <w:tcW w:w="0" w:type="auto"/>
          </w:tcPr>
          <w:p w14:paraId="2D8145F2" w14:textId="0DC699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R4-2117912</w:t>
            </w:r>
          </w:p>
        </w:tc>
        <w:tc>
          <w:tcPr>
            <w:tcW w:w="0" w:type="auto"/>
          </w:tcPr>
          <w:p w14:paraId="5365272F" w14:textId="16FB59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completed band combinations for Dual Connectivity (DC) of 5 bands LTE inter-band CA (5DL/1UL) and 1 NR band (1DL/1UL)</w:t>
            </w:r>
          </w:p>
        </w:tc>
        <w:tc>
          <w:tcPr>
            <w:tcW w:w="0" w:type="auto"/>
          </w:tcPr>
          <w:p w14:paraId="6A9D20D8" w14:textId="43925A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901F874" w14:textId="609C14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A548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A28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16C957" w14:textId="77777777" w:rsidTr="00AB1096">
        <w:tc>
          <w:tcPr>
            <w:tcW w:w="0" w:type="auto"/>
          </w:tcPr>
          <w:p w14:paraId="4F944CBC" w14:textId="5536C7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R4-2117913</w:t>
            </w:r>
          </w:p>
        </w:tc>
        <w:tc>
          <w:tcPr>
            <w:tcW w:w="0" w:type="auto"/>
          </w:tcPr>
          <w:p w14:paraId="07509EFE" w14:textId="3183E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5 bands LTE inter-band CA (5DL/1UL) and 1 NR band (1DL/1UL)</w:t>
            </w:r>
          </w:p>
        </w:tc>
        <w:tc>
          <w:tcPr>
            <w:tcW w:w="0" w:type="auto"/>
          </w:tcPr>
          <w:p w14:paraId="3AF02FD2" w14:textId="2C7B90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B6751F3" w14:textId="1B73BB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BF95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16C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A946B0" w14:textId="77777777" w:rsidTr="00AB1096">
        <w:tc>
          <w:tcPr>
            <w:tcW w:w="0" w:type="auto"/>
          </w:tcPr>
          <w:p w14:paraId="76BAC911" w14:textId="2209A2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R4-2117914</w:t>
            </w:r>
          </w:p>
        </w:tc>
        <w:tc>
          <w:tcPr>
            <w:tcW w:w="0" w:type="auto"/>
          </w:tcPr>
          <w:p w14:paraId="76C09053" w14:textId="66B897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546DC9CB" w14:textId="5298E6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2E36483" w14:textId="4EC94D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93C1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FF8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C84AF2" w14:textId="77777777" w:rsidTr="00AB1096">
        <w:tc>
          <w:tcPr>
            <w:tcW w:w="0" w:type="auto"/>
          </w:tcPr>
          <w:p w14:paraId="40C60E0D" w14:textId="7AEFF0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R4-2117915</w:t>
            </w:r>
          </w:p>
        </w:tc>
        <w:tc>
          <w:tcPr>
            <w:tcW w:w="0" w:type="auto"/>
          </w:tcPr>
          <w:p w14:paraId="0915F12D" w14:textId="61E8FB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29D206C4" w14:textId="41F876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5A689D" w14:textId="73F4D8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C6C3F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E43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5CC0AB" w14:textId="77777777" w:rsidTr="00AB1096">
        <w:tc>
          <w:tcPr>
            <w:tcW w:w="0" w:type="auto"/>
          </w:tcPr>
          <w:p w14:paraId="26AA44FD" w14:textId="235824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R4-2117916</w:t>
            </w:r>
          </w:p>
        </w:tc>
        <w:tc>
          <w:tcPr>
            <w:tcW w:w="0" w:type="auto"/>
          </w:tcPr>
          <w:p w14:paraId="6D256D68" w14:textId="078408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for DC of 2 bands LTE and 1 NR band</w:t>
            </w:r>
          </w:p>
        </w:tc>
        <w:tc>
          <w:tcPr>
            <w:tcW w:w="0" w:type="auto"/>
          </w:tcPr>
          <w:p w14:paraId="4FE32445" w14:textId="6F5134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57F33DB6" w14:textId="194793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9356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539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1C0D4D" w14:textId="77777777" w:rsidTr="00AB1096">
        <w:tc>
          <w:tcPr>
            <w:tcW w:w="0" w:type="auto"/>
          </w:tcPr>
          <w:p w14:paraId="61F0D4FE" w14:textId="1F36E9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R4-2117917</w:t>
            </w:r>
          </w:p>
        </w:tc>
        <w:tc>
          <w:tcPr>
            <w:tcW w:w="0" w:type="auto"/>
          </w:tcPr>
          <w:p w14:paraId="6F27F6CD" w14:textId="18B961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PC3 TP for TR 37.717-21-11 DC_5-13_n77</w:t>
            </w:r>
          </w:p>
        </w:tc>
        <w:tc>
          <w:tcPr>
            <w:tcW w:w="0" w:type="auto"/>
          </w:tcPr>
          <w:p w14:paraId="6B341134" w14:textId="1ACCE0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4784E61C" w14:textId="40CA91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7CA1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4CA9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1657A9" w14:textId="77777777" w:rsidTr="00AB1096">
        <w:tc>
          <w:tcPr>
            <w:tcW w:w="0" w:type="auto"/>
          </w:tcPr>
          <w:p w14:paraId="4CE678FA" w14:textId="7D2D9E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R4-2117918</w:t>
            </w:r>
          </w:p>
        </w:tc>
        <w:tc>
          <w:tcPr>
            <w:tcW w:w="0" w:type="auto"/>
          </w:tcPr>
          <w:p w14:paraId="40BBFEFD" w14:textId="5A2C1F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PC3 TP for TR 37.717-21-11 DC_5-48_n77</w:t>
            </w:r>
          </w:p>
        </w:tc>
        <w:tc>
          <w:tcPr>
            <w:tcW w:w="0" w:type="auto"/>
          </w:tcPr>
          <w:p w14:paraId="07320688" w14:textId="69B77E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253141FC" w14:textId="3F8604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BD2B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3F3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CC9B26" w14:textId="77777777" w:rsidTr="00AB1096">
        <w:tc>
          <w:tcPr>
            <w:tcW w:w="0" w:type="auto"/>
          </w:tcPr>
          <w:p w14:paraId="0D264ED7" w14:textId="7168AE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R4-2117919</w:t>
            </w:r>
          </w:p>
        </w:tc>
        <w:tc>
          <w:tcPr>
            <w:tcW w:w="0" w:type="auto"/>
          </w:tcPr>
          <w:p w14:paraId="11AB396B" w14:textId="580CE9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new configurations of CA_n18-n77,CA_n18-n78</w:t>
            </w:r>
          </w:p>
        </w:tc>
        <w:tc>
          <w:tcPr>
            <w:tcW w:w="0" w:type="auto"/>
          </w:tcPr>
          <w:p w14:paraId="70C670E5" w14:textId="0253E3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07E5F5C9" w14:textId="6741A2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12C5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C19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DB7EFC" w14:textId="77777777" w:rsidTr="00AB1096">
        <w:tc>
          <w:tcPr>
            <w:tcW w:w="0" w:type="auto"/>
          </w:tcPr>
          <w:p w14:paraId="58CFA769" w14:textId="08A34D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R4-2117920</w:t>
            </w:r>
          </w:p>
        </w:tc>
        <w:tc>
          <w:tcPr>
            <w:tcW w:w="0" w:type="auto"/>
          </w:tcPr>
          <w:p w14:paraId="315656DD" w14:textId="7BF283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DC_n18-n257</w:t>
            </w:r>
          </w:p>
        </w:tc>
        <w:tc>
          <w:tcPr>
            <w:tcW w:w="0" w:type="auto"/>
          </w:tcPr>
          <w:p w14:paraId="584F2F74" w14:textId="21B05F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0DC66CE" w14:textId="065AEA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260DB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A68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5BCA04" w14:textId="77777777" w:rsidTr="00AB1096">
        <w:tc>
          <w:tcPr>
            <w:tcW w:w="0" w:type="auto"/>
          </w:tcPr>
          <w:p w14:paraId="4678449C" w14:textId="7061B2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R4-2117921</w:t>
            </w:r>
          </w:p>
        </w:tc>
        <w:tc>
          <w:tcPr>
            <w:tcW w:w="0" w:type="auto"/>
          </w:tcPr>
          <w:p w14:paraId="0EECE6B9" w14:textId="6F1BEB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CA_n3-n41-n257, CA_n28-n41-n257, CA_n41-n78-n257, CA_n41-n77-n257</w:t>
            </w:r>
          </w:p>
        </w:tc>
        <w:tc>
          <w:tcPr>
            <w:tcW w:w="0" w:type="auto"/>
          </w:tcPr>
          <w:p w14:paraId="315BF6B6" w14:textId="1D18F1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014841A" w14:textId="610281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1CA7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23E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A0D822" w14:textId="77777777" w:rsidTr="00AB1096">
        <w:tc>
          <w:tcPr>
            <w:tcW w:w="0" w:type="auto"/>
          </w:tcPr>
          <w:p w14:paraId="3CF467B6" w14:textId="689078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R4-2117922</w:t>
            </w:r>
          </w:p>
        </w:tc>
        <w:tc>
          <w:tcPr>
            <w:tcW w:w="0" w:type="auto"/>
          </w:tcPr>
          <w:p w14:paraId="073B72AF" w14:textId="095D53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combinations for NR inter-band CA DC 3 bands DL with 2 bands UL</w:t>
            </w:r>
          </w:p>
        </w:tc>
        <w:tc>
          <w:tcPr>
            <w:tcW w:w="0" w:type="auto"/>
          </w:tcPr>
          <w:p w14:paraId="0EAB5495" w14:textId="5C560A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DD883A9" w14:textId="6BCADC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63FD8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8C0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A567DF" w14:textId="77777777" w:rsidTr="00AB1096">
        <w:tc>
          <w:tcPr>
            <w:tcW w:w="0" w:type="auto"/>
          </w:tcPr>
          <w:p w14:paraId="2C7849FC" w14:textId="698EB7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R4-2117923</w:t>
            </w:r>
          </w:p>
        </w:tc>
        <w:tc>
          <w:tcPr>
            <w:tcW w:w="0" w:type="auto"/>
          </w:tcPr>
          <w:p w14:paraId="1DBB149A" w14:textId="232242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CA_n1A-n3A-n18A</w:t>
            </w:r>
          </w:p>
        </w:tc>
        <w:tc>
          <w:tcPr>
            <w:tcW w:w="0" w:type="auto"/>
          </w:tcPr>
          <w:p w14:paraId="2D12196F" w14:textId="7464C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A6687B9" w14:textId="586EEF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719A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66A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9B79C3" w14:textId="77777777" w:rsidTr="00AB1096">
        <w:tc>
          <w:tcPr>
            <w:tcW w:w="0" w:type="auto"/>
          </w:tcPr>
          <w:p w14:paraId="6D24502F" w14:textId="689B20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R4-2117924</w:t>
            </w:r>
          </w:p>
        </w:tc>
        <w:tc>
          <w:tcPr>
            <w:tcW w:w="0" w:type="auto"/>
          </w:tcPr>
          <w:p w14:paraId="25251A74" w14:textId="2239E5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CA_n1A-n3A-n77A</w:t>
            </w:r>
          </w:p>
        </w:tc>
        <w:tc>
          <w:tcPr>
            <w:tcW w:w="0" w:type="auto"/>
          </w:tcPr>
          <w:p w14:paraId="1B74A5E4" w14:textId="221BB4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50CD5D2" w14:textId="1BD6D8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73C9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FE39A" w14:textId="1C4BAD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R4-2119764</w:t>
            </w:r>
          </w:p>
        </w:tc>
      </w:tr>
      <w:tr w:rsidR="00AB1096" w14:paraId="0A2D4DA3" w14:textId="77777777" w:rsidTr="00AB1096">
        <w:tc>
          <w:tcPr>
            <w:tcW w:w="0" w:type="auto"/>
          </w:tcPr>
          <w:p w14:paraId="7AD78F86" w14:textId="07082B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R4-2117925</w:t>
            </w:r>
          </w:p>
        </w:tc>
        <w:tc>
          <w:tcPr>
            <w:tcW w:w="0" w:type="auto"/>
          </w:tcPr>
          <w:p w14:paraId="3AAA06C2" w14:textId="5F666F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CA_n1A-n28A-n41A</w:t>
            </w:r>
          </w:p>
        </w:tc>
        <w:tc>
          <w:tcPr>
            <w:tcW w:w="0" w:type="auto"/>
          </w:tcPr>
          <w:p w14:paraId="27D21CB7" w14:textId="77C0F2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2A462F6" w14:textId="402762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753F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40D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B861C4" w14:textId="77777777" w:rsidTr="00AB1096">
        <w:tc>
          <w:tcPr>
            <w:tcW w:w="0" w:type="auto"/>
          </w:tcPr>
          <w:p w14:paraId="11DAE803" w14:textId="3B8B5B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R4-2117926</w:t>
            </w:r>
          </w:p>
        </w:tc>
        <w:tc>
          <w:tcPr>
            <w:tcW w:w="0" w:type="auto"/>
          </w:tcPr>
          <w:p w14:paraId="16036A26" w14:textId="6C3A23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CA_n1A-n28A-n77A</w:t>
            </w:r>
          </w:p>
        </w:tc>
        <w:tc>
          <w:tcPr>
            <w:tcW w:w="0" w:type="auto"/>
          </w:tcPr>
          <w:p w14:paraId="1C0BE9FB" w14:textId="0D7DA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01C022D" w14:textId="29C449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8C30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C47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FF9B38" w14:textId="77777777" w:rsidTr="00AB1096">
        <w:tc>
          <w:tcPr>
            <w:tcW w:w="0" w:type="auto"/>
          </w:tcPr>
          <w:p w14:paraId="72D0073A" w14:textId="1BF28D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R4-2117927</w:t>
            </w:r>
          </w:p>
        </w:tc>
        <w:tc>
          <w:tcPr>
            <w:tcW w:w="0" w:type="auto"/>
          </w:tcPr>
          <w:p w14:paraId="31B23D8C" w14:textId="433334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CA_n1A-n41A-n77A</w:t>
            </w:r>
          </w:p>
        </w:tc>
        <w:tc>
          <w:tcPr>
            <w:tcW w:w="0" w:type="auto"/>
          </w:tcPr>
          <w:p w14:paraId="1DEFF8E8" w14:textId="1E7EFF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A2C95FB" w14:textId="0909E6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826C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5FB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D9825B" w14:textId="77777777" w:rsidTr="00AB1096">
        <w:tc>
          <w:tcPr>
            <w:tcW w:w="0" w:type="auto"/>
          </w:tcPr>
          <w:p w14:paraId="0E723F29" w14:textId="286AE1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R4-2117928</w:t>
            </w:r>
          </w:p>
        </w:tc>
        <w:tc>
          <w:tcPr>
            <w:tcW w:w="0" w:type="auto"/>
          </w:tcPr>
          <w:p w14:paraId="4FEDC15D" w14:textId="2749BE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CA_n1A-n41A-n78A</w:t>
            </w:r>
          </w:p>
        </w:tc>
        <w:tc>
          <w:tcPr>
            <w:tcW w:w="0" w:type="auto"/>
          </w:tcPr>
          <w:p w14:paraId="6F1FF2D6" w14:textId="532095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7B3E4B8" w14:textId="2419B4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A2C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3AD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095C03" w14:textId="77777777" w:rsidTr="00AB1096">
        <w:tc>
          <w:tcPr>
            <w:tcW w:w="0" w:type="auto"/>
          </w:tcPr>
          <w:p w14:paraId="3C38F8A8" w14:textId="431B9D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R4-2117929</w:t>
            </w:r>
          </w:p>
        </w:tc>
        <w:tc>
          <w:tcPr>
            <w:tcW w:w="0" w:type="auto"/>
          </w:tcPr>
          <w:p w14:paraId="70A81C18" w14:textId="1584A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CA_n3A-n18A-n77A</w:t>
            </w:r>
          </w:p>
        </w:tc>
        <w:tc>
          <w:tcPr>
            <w:tcW w:w="0" w:type="auto"/>
          </w:tcPr>
          <w:p w14:paraId="7C4AC777" w14:textId="1C6723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BD31F15" w14:textId="3BBEAF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C56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B64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C14BAA" w14:textId="77777777" w:rsidTr="00AB1096">
        <w:tc>
          <w:tcPr>
            <w:tcW w:w="0" w:type="auto"/>
          </w:tcPr>
          <w:p w14:paraId="49B9F521" w14:textId="3A80A7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R4-2117930</w:t>
            </w:r>
          </w:p>
        </w:tc>
        <w:tc>
          <w:tcPr>
            <w:tcW w:w="0" w:type="auto"/>
          </w:tcPr>
          <w:p w14:paraId="7DFDBC7D" w14:textId="749E2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CA_n3A-n18A-n78A</w:t>
            </w:r>
          </w:p>
        </w:tc>
        <w:tc>
          <w:tcPr>
            <w:tcW w:w="0" w:type="auto"/>
          </w:tcPr>
          <w:p w14:paraId="0A350EE2" w14:textId="7213C5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088B72A" w14:textId="7B9918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E78F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A6D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F307C9" w14:textId="77777777" w:rsidTr="00AB1096">
        <w:tc>
          <w:tcPr>
            <w:tcW w:w="0" w:type="auto"/>
          </w:tcPr>
          <w:p w14:paraId="22454C46" w14:textId="237E8A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R4-2117931</w:t>
            </w:r>
          </w:p>
        </w:tc>
        <w:tc>
          <w:tcPr>
            <w:tcW w:w="0" w:type="auto"/>
          </w:tcPr>
          <w:p w14:paraId="578BCCE8" w14:textId="48A394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CA_n18A-n28A-n77A</w:t>
            </w:r>
          </w:p>
        </w:tc>
        <w:tc>
          <w:tcPr>
            <w:tcW w:w="0" w:type="auto"/>
          </w:tcPr>
          <w:p w14:paraId="2940B1F4" w14:textId="468262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1F7B708" w14:textId="130321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357C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7F0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593EE1" w14:textId="77777777" w:rsidTr="00AB1096">
        <w:tc>
          <w:tcPr>
            <w:tcW w:w="0" w:type="auto"/>
          </w:tcPr>
          <w:p w14:paraId="52B8B694" w14:textId="53CDFE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R4-2117932</w:t>
            </w:r>
          </w:p>
        </w:tc>
        <w:tc>
          <w:tcPr>
            <w:tcW w:w="0" w:type="auto"/>
          </w:tcPr>
          <w:p w14:paraId="1341321F" w14:textId="209CE6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CA_n18A-n28A-n78A</w:t>
            </w:r>
          </w:p>
        </w:tc>
        <w:tc>
          <w:tcPr>
            <w:tcW w:w="0" w:type="auto"/>
          </w:tcPr>
          <w:p w14:paraId="472C8762" w14:textId="3E3B1B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2529651" w14:textId="7C8D1C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5D61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1DD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DF9655" w14:textId="77777777" w:rsidTr="00AB1096">
        <w:tc>
          <w:tcPr>
            <w:tcW w:w="0" w:type="auto"/>
          </w:tcPr>
          <w:p w14:paraId="4128418B" w14:textId="669724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R4-2117933</w:t>
            </w:r>
          </w:p>
        </w:tc>
        <w:tc>
          <w:tcPr>
            <w:tcW w:w="0" w:type="auto"/>
          </w:tcPr>
          <w:p w14:paraId="40673C5A" w14:textId="4F69CC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CA_n1A-n18A-n28A</w:t>
            </w:r>
          </w:p>
        </w:tc>
        <w:tc>
          <w:tcPr>
            <w:tcW w:w="0" w:type="auto"/>
          </w:tcPr>
          <w:p w14:paraId="53830DC7" w14:textId="28E42D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5B47743" w14:textId="54C36E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03B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028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597599" w14:textId="77777777" w:rsidTr="00AB1096">
        <w:tc>
          <w:tcPr>
            <w:tcW w:w="0" w:type="auto"/>
          </w:tcPr>
          <w:p w14:paraId="7374B97D" w14:textId="0B012F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R4-2117934</w:t>
            </w:r>
          </w:p>
        </w:tc>
        <w:tc>
          <w:tcPr>
            <w:tcW w:w="0" w:type="auto"/>
          </w:tcPr>
          <w:p w14:paraId="5FFCDDBB" w14:textId="479B13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CA_n1A-n18A-n41A</w:t>
            </w:r>
          </w:p>
        </w:tc>
        <w:tc>
          <w:tcPr>
            <w:tcW w:w="0" w:type="auto"/>
          </w:tcPr>
          <w:p w14:paraId="02D32960" w14:textId="23374D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9E70490" w14:textId="1B9DE3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A70D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BC50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938866" w14:textId="77777777" w:rsidTr="00AB1096">
        <w:tc>
          <w:tcPr>
            <w:tcW w:w="0" w:type="auto"/>
          </w:tcPr>
          <w:p w14:paraId="63F17B55" w14:textId="55E47E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R4-2117935</w:t>
            </w:r>
          </w:p>
        </w:tc>
        <w:tc>
          <w:tcPr>
            <w:tcW w:w="0" w:type="auto"/>
          </w:tcPr>
          <w:p w14:paraId="421558E6" w14:textId="39DF99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CA_n1A-n18A-n77A</w:t>
            </w:r>
          </w:p>
        </w:tc>
        <w:tc>
          <w:tcPr>
            <w:tcW w:w="0" w:type="auto"/>
          </w:tcPr>
          <w:p w14:paraId="48005468" w14:textId="521CA9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FB3065A" w14:textId="309B19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078C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96A0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4D3825" w14:textId="77777777" w:rsidTr="00AB1096">
        <w:tc>
          <w:tcPr>
            <w:tcW w:w="0" w:type="auto"/>
          </w:tcPr>
          <w:p w14:paraId="6A6FBB41" w14:textId="5F6FC2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R4-2117936</w:t>
            </w:r>
          </w:p>
        </w:tc>
        <w:tc>
          <w:tcPr>
            <w:tcW w:w="0" w:type="auto"/>
          </w:tcPr>
          <w:p w14:paraId="5B6F92AA" w14:textId="5D8F1B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CA_n1A-n18A-n78A</w:t>
            </w:r>
          </w:p>
        </w:tc>
        <w:tc>
          <w:tcPr>
            <w:tcW w:w="0" w:type="auto"/>
          </w:tcPr>
          <w:p w14:paraId="625A6CBB" w14:textId="561A84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20A2E21" w14:textId="52570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988C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2E0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274CED" w14:textId="77777777" w:rsidTr="00AB1096">
        <w:tc>
          <w:tcPr>
            <w:tcW w:w="0" w:type="auto"/>
          </w:tcPr>
          <w:p w14:paraId="21287E30" w14:textId="3FBEF8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R4-2117937</w:t>
            </w:r>
          </w:p>
        </w:tc>
        <w:tc>
          <w:tcPr>
            <w:tcW w:w="0" w:type="auto"/>
          </w:tcPr>
          <w:p w14:paraId="297DB9E7" w14:textId="1C4240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CA_n3A-n18A-n28A</w:t>
            </w:r>
          </w:p>
        </w:tc>
        <w:tc>
          <w:tcPr>
            <w:tcW w:w="0" w:type="auto"/>
          </w:tcPr>
          <w:p w14:paraId="57518AD0" w14:textId="34C30C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E473ABB" w14:textId="39D418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A50A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93F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F04C26" w14:textId="77777777" w:rsidTr="00AB1096">
        <w:tc>
          <w:tcPr>
            <w:tcW w:w="0" w:type="auto"/>
          </w:tcPr>
          <w:p w14:paraId="12E64621" w14:textId="71A63F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R4-2117938</w:t>
            </w:r>
          </w:p>
        </w:tc>
        <w:tc>
          <w:tcPr>
            <w:tcW w:w="0" w:type="auto"/>
          </w:tcPr>
          <w:p w14:paraId="271D2380" w14:textId="11EF0C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CA_n18A-n28A-n41A</w:t>
            </w:r>
          </w:p>
        </w:tc>
        <w:tc>
          <w:tcPr>
            <w:tcW w:w="0" w:type="auto"/>
          </w:tcPr>
          <w:p w14:paraId="23E7B23B" w14:textId="1AC783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0AAD34EA" w14:textId="72FF2B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D3A0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A1C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D7CF72" w14:textId="77777777" w:rsidTr="00AB1096">
        <w:tc>
          <w:tcPr>
            <w:tcW w:w="0" w:type="auto"/>
          </w:tcPr>
          <w:p w14:paraId="447FE101" w14:textId="7F3E33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R4-2117939</w:t>
            </w:r>
          </w:p>
        </w:tc>
        <w:tc>
          <w:tcPr>
            <w:tcW w:w="0" w:type="auto"/>
          </w:tcPr>
          <w:p w14:paraId="78E7C118" w14:textId="103E8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CA_n18A-n41A-n77A</w:t>
            </w:r>
          </w:p>
        </w:tc>
        <w:tc>
          <w:tcPr>
            <w:tcW w:w="0" w:type="auto"/>
          </w:tcPr>
          <w:p w14:paraId="6DE7BED6" w14:textId="4A92C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E91012A" w14:textId="7C61C6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E697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6125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519B7E" w14:textId="77777777" w:rsidTr="00AB1096">
        <w:tc>
          <w:tcPr>
            <w:tcW w:w="0" w:type="auto"/>
          </w:tcPr>
          <w:p w14:paraId="752E9323" w14:textId="77C6D7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R4-2117940</w:t>
            </w:r>
          </w:p>
        </w:tc>
        <w:tc>
          <w:tcPr>
            <w:tcW w:w="0" w:type="auto"/>
          </w:tcPr>
          <w:p w14:paraId="16CF98F5" w14:textId="223DF3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CA_n18A-n41A-n78A</w:t>
            </w:r>
          </w:p>
        </w:tc>
        <w:tc>
          <w:tcPr>
            <w:tcW w:w="0" w:type="auto"/>
          </w:tcPr>
          <w:p w14:paraId="352BB091" w14:textId="3DAB74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821820A" w14:textId="75925D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86B1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366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D65270" w14:textId="77777777" w:rsidTr="00AB1096">
        <w:tc>
          <w:tcPr>
            <w:tcW w:w="0" w:type="auto"/>
          </w:tcPr>
          <w:p w14:paraId="70EFABBA" w14:textId="132560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R4-2117941</w:t>
            </w:r>
          </w:p>
        </w:tc>
        <w:tc>
          <w:tcPr>
            <w:tcW w:w="0" w:type="auto"/>
          </w:tcPr>
          <w:p w14:paraId="359BE958" w14:textId="1BECBD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0" w:type="auto"/>
          </w:tcPr>
          <w:p w14:paraId="3953A8AA" w14:textId="643A01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97A5779" w14:textId="205FC1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7AB5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CAD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0A4965" w14:textId="77777777" w:rsidTr="00AB1096">
        <w:tc>
          <w:tcPr>
            <w:tcW w:w="0" w:type="auto"/>
          </w:tcPr>
          <w:p w14:paraId="38774735" w14:textId="0EAEA6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R4-2117942</w:t>
            </w:r>
          </w:p>
        </w:tc>
        <w:tc>
          <w:tcPr>
            <w:tcW w:w="0" w:type="auto"/>
          </w:tcPr>
          <w:p w14:paraId="52F39126" w14:textId="5D3250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requirements and spherical EIRP requirements for FR2-2</w:t>
            </w:r>
          </w:p>
        </w:tc>
        <w:tc>
          <w:tcPr>
            <w:tcW w:w="0" w:type="auto"/>
          </w:tcPr>
          <w:p w14:paraId="651430ED" w14:textId="6E480A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2A5D0EF" w14:textId="5CD090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4D3C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DF9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1F3121" w14:textId="77777777" w:rsidTr="00AB1096">
        <w:tc>
          <w:tcPr>
            <w:tcW w:w="0" w:type="auto"/>
          </w:tcPr>
          <w:p w14:paraId="1D8A1F46" w14:textId="7BAC8E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R4-2117943</w:t>
            </w:r>
          </w:p>
        </w:tc>
        <w:tc>
          <w:tcPr>
            <w:tcW w:w="0" w:type="auto"/>
          </w:tcPr>
          <w:p w14:paraId="56DE7208" w14:textId="25DD60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and test cases for UL gap</w:t>
            </w:r>
          </w:p>
        </w:tc>
        <w:tc>
          <w:tcPr>
            <w:tcW w:w="0" w:type="auto"/>
          </w:tcPr>
          <w:p w14:paraId="2EC98030" w14:textId="38D726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3477EC4" w14:textId="30F7BB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D6EA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E3E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00FCC3" w14:textId="77777777" w:rsidTr="00AB1096">
        <w:tc>
          <w:tcPr>
            <w:tcW w:w="0" w:type="auto"/>
          </w:tcPr>
          <w:p w14:paraId="76045486" w14:textId="5CEDA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R4-2117944</w:t>
            </w:r>
          </w:p>
        </w:tc>
        <w:tc>
          <w:tcPr>
            <w:tcW w:w="0" w:type="auto"/>
          </w:tcPr>
          <w:p w14:paraId="1F2B8687" w14:textId="2326C8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CA between different frequency groups with CBM</w:t>
            </w:r>
          </w:p>
        </w:tc>
        <w:tc>
          <w:tcPr>
            <w:tcW w:w="0" w:type="auto"/>
          </w:tcPr>
          <w:p w14:paraId="63D4A79B" w14:textId="21DEDF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02ED8D8" w14:textId="7E2989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41DA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990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05E2AE" w14:textId="77777777" w:rsidTr="00AB1096">
        <w:tc>
          <w:tcPr>
            <w:tcW w:w="0" w:type="auto"/>
          </w:tcPr>
          <w:p w14:paraId="7971C13B" w14:textId="12D5DF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R4-2117945</w:t>
            </w:r>
          </w:p>
        </w:tc>
        <w:tc>
          <w:tcPr>
            <w:tcW w:w="0" w:type="auto"/>
          </w:tcPr>
          <w:p w14:paraId="1C0EE700" w14:textId="31E2F4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capability for CA within same frequency group with CBM</w:t>
            </w:r>
          </w:p>
        </w:tc>
        <w:tc>
          <w:tcPr>
            <w:tcW w:w="0" w:type="auto"/>
          </w:tcPr>
          <w:p w14:paraId="02C0BA81" w14:textId="6ABA0B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6BF8FA0" w14:textId="7E4A2B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F5BF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CAE6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FE1F5D" w14:textId="77777777" w:rsidTr="00AB1096">
        <w:tc>
          <w:tcPr>
            <w:tcW w:w="0" w:type="auto"/>
          </w:tcPr>
          <w:p w14:paraId="70F4BF46" w14:textId="350620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R4-2117946</w:t>
            </w:r>
          </w:p>
        </w:tc>
        <w:tc>
          <w:tcPr>
            <w:tcW w:w="0" w:type="auto"/>
          </w:tcPr>
          <w:p w14:paraId="785AD6AA" w14:textId="472185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0.7.0</w:t>
            </w:r>
          </w:p>
        </w:tc>
        <w:tc>
          <w:tcPr>
            <w:tcW w:w="0" w:type="auto"/>
          </w:tcPr>
          <w:p w14:paraId="4FEA29DF" w14:textId="6BFD71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555426D" w14:textId="74EC71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E237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607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836135" w14:textId="77777777" w:rsidTr="00AB1096">
        <w:tc>
          <w:tcPr>
            <w:tcW w:w="0" w:type="auto"/>
          </w:tcPr>
          <w:p w14:paraId="0B41C904" w14:textId="653515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R4-2117947</w:t>
            </w:r>
          </w:p>
        </w:tc>
        <w:tc>
          <w:tcPr>
            <w:tcW w:w="0" w:type="auto"/>
          </w:tcPr>
          <w:p w14:paraId="75C967A8" w14:textId="407E3B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  <w:tc>
          <w:tcPr>
            <w:tcW w:w="0" w:type="auto"/>
          </w:tcPr>
          <w:p w14:paraId="4A9A83A1" w14:textId="45C26C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4B88B09" w14:textId="4EC847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BAA0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9AED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93C45F" w14:textId="77777777" w:rsidTr="00AB1096">
        <w:tc>
          <w:tcPr>
            <w:tcW w:w="0" w:type="auto"/>
          </w:tcPr>
          <w:p w14:paraId="2CE14480" w14:textId="38E14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R4-2117948</w:t>
            </w:r>
          </w:p>
        </w:tc>
        <w:tc>
          <w:tcPr>
            <w:tcW w:w="0" w:type="auto"/>
          </w:tcPr>
          <w:p w14:paraId="590DB478" w14:textId="3641A3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  <w:tc>
          <w:tcPr>
            <w:tcW w:w="0" w:type="auto"/>
          </w:tcPr>
          <w:p w14:paraId="7DD154DA" w14:textId="0F2ED6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B139A9" w14:textId="12EE11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3FDFC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9BC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4E6890" w14:textId="77777777" w:rsidTr="00AB1096">
        <w:tc>
          <w:tcPr>
            <w:tcW w:w="0" w:type="auto"/>
          </w:tcPr>
          <w:p w14:paraId="35E67F50" w14:textId="1A0E2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R4-2117949</w:t>
            </w:r>
          </w:p>
        </w:tc>
        <w:tc>
          <w:tcPr>
            <w:tcW w:w="0" w:type="auto"/>
          </w:tcPr>
          <w:p w14:paraId="66AF01B2" w14:textId="2CB679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and receiver blocking requirements for lower 6GHz NR unlicensed operation</w:t>
            </w:r>
          </w:p>
        </w:tc>
        <w:tc>
          <w:tcPr>
            <w:tcW w:w="0" w:type="auto"/>
          </w:tcPr>
          <w:p w14:paraId="62E0EE24" w14:textId="6F6231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1CCB2B" w14:textId="2510D6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AB26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5F1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298DB9" w14:textId="77777777" w:rsidTr="00AB1096">
        <w:tc>
          <w:tcPr>
            <w:tcW w:w="0" w:type="auto"/>
          </w:tcPr>
          <w:p w14:paraId="12A0A426" w14:textId="7E2EB7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R4-2117950</w:t>
            </w:r>
          </w:p>
        </w:tc>
        <w:tc>
          <w:tcPr>
            <w:tcW w:w="0" w:type="auto"/>
          </w:tcPr>
          <w:p w14:paraId="37C60472" w14:textId="613A7D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6GHz unlicensed band system and regulatory requirements in Region 2 and Region 3 countries</w:t>
            </w:r>
          </w:p>
        </w:tc>
        <w:tc>
          <w:tcPr>
            <w:tcW w:w="0" w:type="auto"/>
          </w:tcPr>
          <w:p w14:paraId="42A55D8F" w14:textId="1BFB0A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03101D" w14:textId="08D4AF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8E08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E24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4C0E82" w14:textId="77777777" w:rsidTr="00AB1096">
        <w:tc>
          <w:tcPr>
            <w:tcW w:w="0" w:type="auto"/>
          </w:tcPr>
          <w:p w14:paraId="6404B0F2" w14:textId="4CD56F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R4-2117951</w:t>
            </w:r>
          </w:p>
        </w:tc>
        <w:tc>
          <w:tcPr>
            <w:tcW w:w="0" w:type="auto"/>
          </w:tcPr>
          <w:p w14:paraId="23052C53" w14:textId="331481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the 6GHz unlicensed band in Region 2 and Region 3 countries</w:t>
            </w:r>
          </w:p>
        </w:tc>
        <w:tc>
          <w:tcPr>
            <w:tcW w:w="0" w:type="auto"/>
          </w:tcPr>
          <w:p w14:paraId="18824206" w14:textId="34B24C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2B99CC" w14:textId="372ECF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81B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46E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DBEA30" w14:textId="77777777" w:rsidTr="00AB1096">
        <w:tc>
          <w:tcPr>
            <w:tcW w:w="0" w:type="auto"/>
          </w:tcPr>
          <w:p w14:paraId="4F5DBCC5" w14:textId="39B400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R4-2117952</w:t>
            </w:r>
          </w:p>
        </w:tc>
        <w:tc>
          <w:tcPr>
            <w:tcW w:w="0" w:type="auto"/>
          </w:tcPr>
          <w:p w14:paraId="5A1FA915" w14:textId="498864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operation in full unlicensed band 5925-7125MHz</w:t>
            </w:r>
          </w:p>
        </w:tc>
        <w:tc>
          <w:tcPr>
            <w:tcW w:w="0" w:type="auto"/>
          </w:tcPr>
          <w:p w14:paraId="0BA66A77" w14:textId="107D7D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A4F16EC" w14:textId="393503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2F1E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AC022B" w14:textId="41DC89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R4-2119864</w:t>
            </w:r>
          </w:p>
        </w:tc>
      </w:tr>
      <w:tr w:rsidR="00AB1096" w14:paraId="425F63FD" w14:textId="77777777" w:rsidTr="00AB1096">
        <w:tc>
          <w:tcPr>
            <w:tcW w:w="0" w:type="auto"/>
          </w:tcPr>
          <w:p w14:paraId="29C1A4FF" w14:textId="608BB8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R4-2117953</w:t>
            </w:r>
          </w:p>
        </w:tc>
        <w:tc>
          <w:tcPr>
            <w:tcW w:w="0" w:type="auto"/>
          </w:tcPr>
          <w:p w14:paraId="04E39053" w14:textId="6B37AD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38.849 with A-MPR values</w:t>
            </w:r>
          </w:p>
        </w:tc>
        <w:tc>
          <w:tcPr>
            <w:tcW w:w="0" w:type="auto"/>
          </w:tcPr>
          <w:p w14:paraId="292470C8" w14:textId="51F658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6077E12" w14:textId="72B51B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7C7B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85E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5B7261" w14:textId="77777777" w:rsidTr="00AB1096">
        <w:tc>
          <w:tcPr>
            <w:tcW w:w="0" w:type="auto"/>
          </w:tcPr>
          <w:p w14:paraId="3BA91457" w14:textId="6D3FB6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R4-2117954</w:t>
            </w:r>
          </w:p>
        </w:tc>
        <w:tc>
          <w:tcPr>
            <w:tcW w:w="0" w:type="auto"/>
          </w:tcPr>
          <w:p w14:paraId="607E1203" w14:textId="4038D1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with further information on UE channel filter assumptions</w:t>
            </w:r>
          </w:p>
        </w:tc>
        <w:tc>
          <w:tcPr>
            <w:tcW w:w="0" w:type="auto"/>
          </w:tcPr>
          <w:p w14:paraId="5F85F712" w14:textId="5ECF59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</w:t>
            </w:r>
          </w:p>
        </w:tc>
        <w:tc>
          <w:tcPr>
            <w:tcW w:w="0" w:type="auto"/>
          </w:tcPr>
          <w:p w14:paraId="316462A7" w14:textId="539E8E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2976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0C53D" w14:textId="04D1EB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R4-2120013</w:t>
            </w:r>
          </w:p>
        </w:tc>
      </w:tr>
      <w:tr w:rsidR="00AB1096" w14:paraId="4DCE0F8F" w14:textId="77777777" w:rsidTr="00AB1096">
        <w:tc>
          <w:tcPr>
            <w:tcW w:w="0" w:type="auto"/>
          </w:tcPr>
          <w:p w14:paraId="629E937B" w14:textId="7537B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R4-2117955</w:t>
            </w:r>
          </w:p>
        </w:tc>
        <w:tc>
          <w:tcPr>
            <w:tcW w:w="0" w:type="auto"/>
          </w:tcPr>
          <w:p w14:paraId="788CC7F2" w14:textId="769B22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with corrections for overlapping channels from the network perspective</w:t>
            </w:r>
          </w:p>
        </w:tc>
        <w:tc>
          <w:tcPr>
            <w:tcW w:w="0" w:type="auto"/>
          </w:tcPr>
          <w:p w14:paraId="4BDF8F31" w14:textId="3880D9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5A852371" w14:textId="4235BB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AD7B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60C763" w14:textId="227686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R4-2120015</w:t>
            </w:r>
          </w:p>
        </w:tc>
      </w:tr>
      <w:tr w:rsidR="00AB1096" w14:paraId="2F32F540" w14:textId="77777777" w:rsidTr="00AB1096">
        <w:tc>
          <w:tcPr>
            <w:tcW w:w="0" w:type="auto"/>
          </w:tcPr>
          <w:p w14:paraId="348F8412" w14:textId="50F760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R4-2117956</w:t>
            </w:r>
          </w:p>
        </w:tc>
        <w:tc>
          <w:tcPr>
            <w:tcW w:w="0" w:type="auto"/>
          </w:tcPr>
          <w:p w14:paraId="00CA8028" w14:textId="3D3D43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non-simultaneous Rx/Tx for TDD-TDD</w:t>
            </w:r>
          </w:p>
        </w:tc>
        <w:tc>
          <w:tcPr>
            <w:tcW w:w="0" w:type="auto"/>
          </w:tcPr>
          <w:p w14:paraId="73A33B4C" w14:textId="72505F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26B85D" w14:textId="107CCA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7BA0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64A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6BD167" w14:textId="77777777" w:rsidTr="00AB1096">
        <w:tc>
          <w:tcPr>
            <w:tcW w:w="0" w:type="auto"/>
          </w:tcPr>
          <w:p w14:paraId="26886CC8" w14:textId="074D1D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R4-2117957</w:t>
            </w:r>
          </w:p>
        </w:tc>
        <w:tc>
          <w:tcPr>
            <w:tcW w:w="0" w:type="auto"/>
          </w:tcPr>
          <w:p w14:paraId="5AC1ED00" w14:textId="34759E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Rel-16 Inter-band CA Operating Bands</w:t>
            </w:r>
          </w:p>
        </w:tc>
        <w:tc>
          <w:tcPr>
            <w:tcW w:w="0" w:type="auto"/>
          </w:tcPr>
          <w:p w14:paraId="5CAE099E" w14:textId="1F42CA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B3CC77" w14:textId="6065C8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BB7B1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F2F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E3DE9E" w14:textId="77777777" w:rsidTr="00AB1096">
        <w:tc>
          <w:tcPr>
            <w:tcW w:w="0" w:type="auto"/>
          </w:tcPr>
          <w:p w14:paraId="2A01E5E4" w14:textId="4DE059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R4-2117958</w:t>
            </w:r>
          </w:p>
        </w:tc>
        <w:tc>
          <w:tcPr>
            <w:tcW w:w="0" w:type="auto"/>
          </w:tcPr>
          <w:p w14:paraId="25DD27CF" w14:textId="32D162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Rel-17 Inter-band CA Operating Bands</w:t>
            </w:r>
          </w:p>
        </w:tc>
        <w:tc>
          <w:tcPr>
            <w:tcW w:w="0" w:type="auto"/>
          </w:tcPr>
          <w:p w14:paraId="304CEAB8" w14:textId="25C2BC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D5695E" w14:textId="3AC14D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337EA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2949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9C2BC6" w14:textId="77777777" w:rsidTr="00AB1096">
        <w:tc>
          <w:tcPr>
            <w:tcW w:w="0" w:type="auto"/>
          </w:tcPr>
          <w:p w14:paraId="40E29F7A" w14:textId="074817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R4-2117959</w:t>
            </w:r>
          </w:p>
        </w:tc>
        <w:tc>
          <w:tcPr>
            <w:tcW w:w="0" w:type="auto"/>
          </w:tcPr>
          <w:p w14:paraId="510CE456" w14:textId="73CBE1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transient period capability</w:t>
            </w:r>
          </w:p>
        </w:tc>
        <w:tc>
          <w:tcPr>
            <w:tcW w:w="0" w:type="auto"/>
          </w:tcPr>
          <w:p w14:paraId="76A088FC" w14:textId="6F9121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B43246" w14:textId="2DB548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F94B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B62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CAC885" w14:textId="77777777" w:rsidTr="00AB1096">
        <w:tc>
          <w:tcPr>
            <w:tcW w:w="0" w:type="auto"/>
          </w:tcPr>
          <w:p w14:paraId="5E010496" w14:textId="0B7B8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R4-2117960</w:t>
            </w:r>
          </w:p>
        </w:tc>
        <w:tc>
          <w:tcPr>
            <w:tcW w:w="0" w:type="auto"/>
          </w:tcPr>
          <w:p w14:paraId="6819DA16" w14:textId="1DE2EE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Follow up on additional requirements and A-MPR for NS_21</w:t>
            </w:r>
          </w:p>
        </w:tc>
        <w:tc>
          <w:tcPr>
            <w:tcW w:w="0" w:type="auto"/>
          </w:tcPr>
          <w:p w14:paraId="42D077E7" w14:textId="25DCF7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294A0B3" w14:textId="2917BE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E5CD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271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A9F45E" w14:textId="77777777" w:rsidTr="00AB1096">
        <w:tc>
          <w:tcPr>
            <w:tcW w:w="0" w:type="auto"/>
          </w:tcPr>
          <w:p w14:paraId="77D16991" w14:textId="64107A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R4-2117961</w:t>
            </w:r>
          </w:p>
        </w:tc>
        <w:tc>
          <w:tcPr>
            <w:tcW w:w="0" w:type="auto"/>
          </w:tcPr>
          <w:p w14:paraId="37CBE0EE" w14:textId="67302E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Rel-16 Additional requirements and A-MPR for NS_21 and n30</w:t>
            </w:r>
          </w:p>
        </w:tc>
        <w:tc>
          <w:tcPr>
            <w:tcW w:w="0" w:type="auto"/>
          </w:tcPr>
          <w:p w14:paraId="2380CAAD" w14:textId="3E85A7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EC1BE0" w14:textId="28655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F62F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1B3C3" w14:textId="52075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R4-2119846</w:t>
            </w:r>
          </w:p>
        </w:tc>
      </w:tr>
      <w:tr w:rsidR="00AB1096" w14:paraId="2F27F2CA" w14:textId="77777777" w:rsidTr="00AB1096">
        <w:tc>
          <w:tcPr>
            <w:tcW w:w="0" w:type="auto"/>
          </w:tcPr>
          <w:p w14:paraId="7F367908" w14:textId="2A99EE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R4-2117962</w:t>
            </w:r>
          </w:p>
        </w:tc>
        <w:tc>
          <w:tcPr>
            <w:tcW w:w="0" w:type="auto"/>
          </w:tcPr>
          <w:p w14:paraId="67CE2483" w14:textId="6E5E6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Rel-17 Additional requirements and A-MPR for NS_21 and n30</w:t>
            </w:r>
          </w:p>
        </w:tc>
        <w:tc>
          <w:tcPr>
            <w:tcW w:w="0" w:type="auto"/>
          </w:tcPr>
          <w:p w14:paraId="6A5B9220" w14:textId="37EA34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601BBFA" w14:textId="2EF319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9544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A40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173F8D" w14:textId="77777777" w:rsidTr="00AB1096">
        <w:tc>
          <w:tcPr>
            <w:tcW w:w="0" w:type="auto"/>
          </w:tcPr>
          <w:p w14:paraId="1AD4CEC4" w14:textId="59EDD6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R4-2117963</w:t>
            </w:r>
          </w:p>
        </w:tc>
        <w:tc>
          <w:tcPr>
            <w:tcW w:w="0" w:type="auto"/>
          </w:tcPr>
          <w:p w14:paraId="710D0141" w14:textId="1447AA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AMPR edge RB allocation for NS</w:t>
            </w:r>
          </w:p>
        </w:tc>
        <w:tc>
          <w:tcPr>
            <w:tcW w:w="0" w:type="auto"/>
          </w:tcPr>
          <w:p w14:paraId="1AF60277" w14:textId="1C6B86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C95FC7" w14:textId="64171D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6C39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D0B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C6146F" w14:textId="77777777" w:rsidTr="00AB1096">
        <w:tc>
          <w:tcPr>
            <w:tcW w:w="0" w:type="auto"/>
          </w:tcPr>
          <w:p w14:paraId="375368FA" w14:textId="230AA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R4-2117964</w:t>
            </w:r>
          </w:p>
        </w:tc>
        <w:tc>
          <w:tcPr>
            <w:tcW w:w="0" w:type="auto"/>
          </w:tcPr>
          <w:p w14:paraId="15EF0CAC" w14:textId="6ADD46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AMPR edge RB allocation for NS</w:t>
            </w:r>
          </w:p>
        </w:tc>
        <w:tc>
          <w:tcPr>
            <w:tcW w:w="0" w:type="auto"/>
          </w:tcPr>
          <w:p w14:paraId="0EC5F1C3" w14:textId="45E93F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D8800F" w14:textId="2024EB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B59E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CD4A1" w14:textId="436012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R4-2120027</w:t>
            </w:r>
          </w:p>
        </w:tc>
      </w:tr>
      <w:tr w:rsidR="00AB1096" w14:paraId="2E9AE08B" w14:textId="77777777" w:rsidTr="00AB1096">
        <w:tc>
          <w:tcPr>
            <w:tcW w:w="0" w:type="auto"/>
          </w:tcPr>
          <w:p w14:paraId="2FB608D7" w14:textId="06A4F6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R4-2117965</w:t>
            </w:r>
          </w:p>
        </w:tc>
        <w:tc>
          <w:tcPr>
            <w:tcW w:w="0" w:type="auto"/>
          </w:tcPr>
          <w:p w14:paraId="757DF8D1" w14:textId="018354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Rel-16 36.101 Corrections on spurious emission band UE co-existence</w:t>
            </w:r>
          </w:p>
        </w:tc>
        <w:tc>
          <w:tcPr>
            <w:tcW w:w="0" w:type="auto"/>
          </w:tcPr>
          <w:p w14:paraId="7CBF6C86" w14:textId="2654B1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6B34198" w14:textId="1A3281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E85A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A66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9A1BEE" w14:textId="77777777" w:rsidTr="00AB1096">
        <w:tc>
          <w:tcPr>
            <w:tcW w:w="0" w:type="auto"/>
          </w:tcPr>
          <w:p w14:paraId="58CFE0F0" w14:textId="152E62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R4-2117966</w:t>
            </w:r>
          </w:p>
        </w:tc>
        <w:tc>
          <w:tcPr>
            <w:tcW w:w="0" w:type="auto"/>
          </w:tcPr>
          <w:p w14:paraId="39F540B0" w14:textId="2F7A88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Rel-17 36.101 Corrections on spurious emission band UE co-existence</w:t>
            </w:r>
          </w:p>
        </w:tc>
        <w:tc>
          <w:tcPr>
            <w:tcW w:w="0" w:type="auto"/>
          </w:tcPr>
          <w:p w14:paraId="10BF7030" w14:textId="0AE31D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3FA985" w14:textId="45F25C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5723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AFA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F04534" w14:textId="77777777" w:rsidTr="00AB1096">
        <w:tc>
          <w:tcPr>
            <w:tcW w:w="0" w:type="auto"/>
          </w:tcPr>
          <w:p w14:paraId="0944E44B" w14:textId="5D9BAD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R4-2117967</w:t>
            </w:r>
          </w:p>
        </w:tc>
        <w:tc>
          <w:tcPr>
            <w:tcW w:w="0" w:type="auto"/>
          </w:tcPr>
          <w:p w14:paraId="32F6B4C3" w14:textId="385886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Rel-17 38.101-1 Corrections on spurious emission band UE co-existence</w:t>
            </w:r>
          </w:p>
        </w:tc>
        <w:tc>
          <w:tcPr>
            <w:tcW w:w="0" w:type="auto"/>
          </w:tcPr>
          <w:p w14:paraId="3D817A6D" w14:textId="373E61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B427C6B" w14:textId="6F3C19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ABE0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E27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DF7CC4" w14:textId="77777777" w:rsidTr="00AB1096">
        <w:tc>
          <w:tcPr>
            <w:tcW w:w="0" w:type="auto"/>
          </w:tcPr>
          <w:p w14:paraId="2DB2E56D" w14:textId="61C253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R4-2117968</w:t>
            </w:r>
          </w:p>
        </w:tc>
        <w:tc>
          <w:tcPr>
            <w:tcW w:w="0" w:type="auto"/>
          </w:tcPr>
          <w:p w14:paraId="43186070" w14:textId="76FBF0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and simulation results for pi/2 BPSK</w:t>
            </w:r>
          </w:p>
        </w:tc>
        <w:tc>
          <w:tcPr>
            <w:tcW w:w="0" w:type="auto"/>
          </w:tcPr>
          <w:p w14:paraId="19387A5D" w14:textId="3A40A4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BAF4D0" w14:textId="5D0513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4E9D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081A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542A42" w14:textId="77777777" w:rsidTr="00AB1096">
        <w:tc>
          <w:tcPr>
            <w:tcW w:w="0" w:type="auto"/>
          </w:tcPr>
          <w:p w14:paraId="4D28176D" w14:textId="20E611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R4-2117969</w:t>
            </w:r>
          </w:p>
        </w:tc>
        <w:tc>
          <w:tcPr>
            <w:tcW w:w="0" w:type="auto"/>
          </w:tcPr>
          <w:p w14:paraId="16178C63" w14:textId="352EA8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 inter-band UL CA</w:t>
            </w:r>
          </w:p>
        </w:tc>
        <w:tc>
          <w:tcPr>
            <w:tcW w:w="0" w:type="auto"/>
          </w:tcPr>
          <w:p w14:paraId="20717900" w14:textId="5A098B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3BAFF8" w14:textId="3B389B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A95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543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AF4CB8" w14:textId="77777777" w:rsidTr="00AB1096">
        <w:tc>
          <w:tcPr>
            <w:tcW w:w="0" w:type="auto"/>
          </w:tcPr>
          <w:p w14:paraId="22491076" w14:textId="791F23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R4-2117970</w:t>
            </w:r>
          </w:p>
        </w:tc>
        <w:tc>
          <w:tcPr>
            <w:tcW w:w="0" w:type="auto"/>
          </w:tcPr>
          <w:p w14:paraId="68094A2B" w14:textId="3AB344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to study UE antenna scaling enhancement in FR2-1 and FR2-2 in Rel-18</w:t>
            </w:r>
          </w:p>
        </w:tc>
        <w:tc>
          <w:tcPr>
            <w:tcW w:w="0" w:type="auto"/>
          </w:tcPr>
          <w:p w14:paraId="476F4284" w14:textId="0A4E01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579534" w14:textId="6D9972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50397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357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25AB9D" w14:textId="77777777" w:rsidTr="00AB1096">
        <w:tc>
          <w:tcPr>
            <w:tcW w:w="0" w:type="auto"/>
          </w:tcPr>
          <w:p w14:paraId="706BE511" w14:textId="313563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R4-2117971</w:t>
            </w:r>
          </w:p>
        </w:tc>
        <w:tc>
          <w:tcPr>
            <w:tcW w:w="0" w:type="auto"/>
          </w:tcPr>
          <w:p w14:paraId="763FB6C8" w14:textId="683337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uncertainty assessment for the high DL power and low UL power objective</w:t>
            </w:r>
          </w:p>
        </w:tc>
        <w:tc>
          <w:tcPr>
            <w:tcW w:w="0" w:type="auto"/>
          </w:tcPr>
          <w:p w14:paraId="05540F5F" w14:textId="0FD925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4DE549B" w14:textId="1878AD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606E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8A3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7B77B5" w14:textId="77777777" w:rsidTr="00AB1096">
        <w:tc>
          <w:tcPr>
            <w:tcW w:w="0" w:type="auto"/>
          </w:tcPr>
          <w:p w14:paraId="30BE3F87" w14:textId="54AC21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R4-2117972</w:t>
            </w:r>
          </w:p>
        </w:tc>
        <w:tc>
          <w:tcPr>
            <w:tcW w:w="0" w:type="auto"/>
          </w:tcPr>
          <w:p w14:paraId="0D97F9E9" w14:textId="6A8D7D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MIMO OTA Lab Alignment Timeline</w:t>
            </w:r>
          </w:p>
        </w:tc>
        <w:tc>
          <w:tcPr>
            <w:tcW w:w="0" w:type="auto"/>
          </w:tcPr>
          <w:p w14:paraId="1A5B0749" w14:textId="512296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33325E" w14:textId="36E51E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2018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853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674511" w14:textId="77777777" w:rsidTr="00AB1096">
        <w:tc>
          <w:tcPr>
            <w:tcW w:w="0" w:type="auto"/>
          </w:tcPr>
          <w:p w14:paraId="69E41D04" w14:textId="50D19C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R4-2117973</w:t>
            </w:r>
          </w:p>
        </w:tc>
        <w:tc>
          <w:tcPr>
            <w:tcW w:w="0" w:type="auto"/>
          </w:tcPr>
          <w:p w14:paraId="6F3A2427" w14:textId="146CE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EN-DC test configurations</w:t>
            </w:r>
          </w:p>
        </w:tc>
        <w:tc>
          <w:tcPr>
            <w:tcW w:w="0" w:type="auto"/>
          </w:tcPr>
          <w:p w14:paraId="2489D61E" w14:textId="30AEA4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6E810BE" w14:textId="36DEBD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D72C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9D9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C9FBBA" w14:textId="77777777" w:rsidTr="00AB1096">
        <w:tc>
          <w:tcPr>
            <w:tcW w:w="0" w:type="auto"/>
          </w:tcPr>
          <w:p w14:paraId="7F51F4E9" w14:textId="02CB11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R4-2117974</w:t>
            </w:r>
          </w:p>
        </w:tc>
        <w:tc>
          <w:tcPr>
            <w:tcW w:w="0" w:type="auto"/>
          </w:tcPr>
          <w:p w14:paraId="062D8EC7" w14:textId="435BAF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transmit antenna selection test methodology</w:t>
            </w:r>
          </w:p>
        </w:tc>
        <w:tc>
          <w:tcPr>
            <w:tcW w:w="0" w:type="auto"/>
          </w:tcPr>
          <w:p w14:paraId="1CCB0CC9" w14:textId="2F71E6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B6401B" w14:textId="3FABD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C611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9705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6DD4E7" w14:textId="77777777" w:rsidTr="00AB1096">
        <w:tc>
          <w:tcPr>
            <w:tcW w:w="0" w:type="auto"/>
          </w:tcPr>
          <w:p w14:paraId="1E8A5BDD" w14:textId="508D65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R4-2117975</w:t>
            </w:r>
          </w:p>
        </w:tc>
        <w:tc>
          <w:tcPr>
            <w:tcW w:w="0" w:type="auto"/>
          </w:tcPr>
          <w:p w14:paraId="3CF2DE10" w14:textId="5B8A38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frequency test points and manufacturing tolerances</w:t>
            </w:r>
          </w:p>
        </w:tc>
        <w:tc>
          <w:tcPr>
            <w:tcW w:w="0" w:type="auto"/>
          </w:tcPr>
          <w:p w14:paraId="4C3DEF2B" w14:textId="60B62A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F0D18E9" w14:textId="477ABB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1B0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4DF9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D9C4C8" w14:textId="77777777" w:rsidTr="00AB1096">
        <w:tc>
          <w:tcPr>
            <w:tcW w:w="0" w:type="auto"/>
          </w:tcPr>
          <w:p w14:paraId="25C58D7C" w14:textId="755ED9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R4-2117976</w:t>
            </w:r>
          </w:p>
        </w:tc>
        <w:tc>
          <w:tcPr>
            <w:tcW w:w="0" w:type="auto"/>
          </w:tcPr>
          <w:p w14:paraId="26D1A5CA" w14:textId="52BB16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60 GHz time-related issues with further updates</w:t>
            </w:r>
          </w:p>
        </w:tc>
        <w:tc>
          <w:tcPr>
            <w:tcW w:w="0" w:type="auto"/>
          </w:tcPr>
          <w:p w14:paraId="53D204C2" w14:textId="6E4EBF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B0D602B" w14:textId="5E22B9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2F15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325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CC1D66" w14:textId="77777777" w:rsidTr="00AB1096">
        <w:tc>
          <w:tcPr>
            <w:tcW w:w="0" w:type="auto"/>
          </w:tcPr>
          <w:p w14:paraId="6C9AD308" w14:textId="7490A4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R4-2117977</w:t>
            </w:r>
          </w:p>
        </w:tc>
        <w:tc>
          <w:tcPr>
            <w:tcW w:w="0" w:type="auto"/>
          </w:tcPr>
          <w:p w14:paraId="0A9EC282" w14:textId="6BFFCE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MSD test configurations modification for US inter-band CA combinations with n77</w:t>
            </w:r>
          </w:p>
        </w:tc>
        <w:tc>
          <w:tcPr>
            <w:tcW w:w="0" w:type="auto"/>
          </w:tcPr>
          <w:p w14:paraId="0798BE96" w14:textId="4FAD37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D42D4E" w14:textId="4340EA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DAAE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CA252" w14:textId="2C755A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R4-2119847</w:t>
            </w:r>
          </w:p>
        </w:tc>
      </w:tr>
      <w:tr w:rsidR="00AB1096" w14:paraId="75640025" w14:textId="77777777" w:rsidTr="00AB1096">
        <w:tc>
          <w:tcPr>
            <w:tcW w:w="0" w:type="auto"/>
          </w:tcPr>
          <w:p w14:paraId="43B5E940" w14:textId="18667E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R4-2117978</w:t>
            </w:r>
          </w:p>
        </w:tc>
        <w:tc>
          <w:tcPr>
            <w:tcW w:w="0" w:type="auto"/>
          </w:tcPr>
          <w:p w14:paraId="34C224A0" w14:textId="2F0E21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A-MPR requirements for intra-band non-contiguous UL CA</w:t>
            </w:r>
          </w:p>
        </w:tc>
        <w:tc>
          <w:tcPr>
            <w:tcW w:w="0" w:type="auto"/>
          </w:tcPr>
          <w:p w14:paraId="1703E8F1" w14:textId="4C261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C0C1EB9" w14:textId="6C1524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0369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ECE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88701C" w14:textId="77777777" w:rsidTr="00AB1096">
        <w:tc>
          <w:tcPr>
            <w:tcW w:w="0" w:type="auto"/>
          </w:tcPr>
          <w:p w14:paraId="374AFA28" w14:textId="5B4197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R4-2117979</w:t>
            </w:r>
          </w:p>
        </w:tc>
        <w:tc>
          <w:tcPr>
            <w:tcW w:w="0" w:type="auto"/>
          </w:tcPr>
          <w:p w14:paraId="526BA8A5" w14:textId="7E6FEE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38.101-2: FR2 CA_NS_202 and CA_NS_203 A-MPR requirements for intra-band non-contiguous UL CA</w:t>
            </w:r>
          </w:p>
        </w:tc>
        <w:tc>
          <w:tcPr>
            <w:tcW w:w="0" w:type="auto"/>
          </w:tcPr>
          <w:p w14:paraId="0731B329" w14:textId="272F6C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B2F0FB" w14:textId="616E8E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3D392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345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AC5C02" w14:textId="77777777" w:rsidTr="00AB1096">
        <w:tc>
          <w:tcPr>
            <w:tcW w:w="0" w:type="auto"/>
          </w:tcPr>
          <w:p w14:paraId="4F5E051D" w14:textId="1252A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R4-2117980</w:t>
            </w:r>
          </w:p>
        </w:tc>
        <w:tc>
          <w:tcPr>
            <w:tcW w:w="0" w:type="auto"/>
          </w:tcPr>
          <w:p w14:paraId="64F6FF2D" w14:textId="077118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38.101-2: FR2 CA_NS_202 and CA_NS_203 A-MPR requirements for intra-band non-contiguous UL CA</w:t>
            </w:r>
          </w:p>
        </w:tc>
        <w:tc>
          <w:tcPr>
            <w:tcW w:w="0" w:type="auto"/>
          </w:tcPr>
          <w:p w14:paraId="72A852C9" w14:textId="18B6A1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E7CE95F" w14:textId="3168D3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911C1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D73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212E91" w14:textId="77777777" w:rsidTr="00AB1096">
        <w:tc>
          <w:tcPr>
            <w:tcW w:w="0" w:type="auto"/>
          </w:tcPr>
          <w:p w14:paraId="329358B4" w14:textId="220454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R4-2117981</w:t>
            </w:r>
          </w:p>
        </w:tc>
        <w:tc>
          <w:tcPr>
            <w:tcW w:w="0" w:type="auto"/>
          </w:tcPr>
          <w:p w14:paraId="59BECCE0" w14:textId="1B26EA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Corrections for intra-band EN-DC configurations</w:t>
            </w:r>
          </w:p>
        </w:tc>
        <w:tc>
          <w:tcPr>
            <w:tcW w:w="0" w:type="auto"/>
          </w:tcPr>
          <w:p w14:paraId="07C6A544" w14:textId="3F011C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BEC6CA" w14:textId="289F2A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3DD30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8F78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D046CF" w14:textId="77777777" w:rsidTr="00AB1096">
        <w:tc>
          <w:tcPr>
            <w:tcW w:w="0" w:type="auto"/>
          </w:tcPr>
          <w:p w14:paraId="295203CD" w14:textId="73392A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R4-2117982</w:t>
            </w:r>
          </w:p>
        </w:tc>
        <w:tc>
          <w:tcPr>
            <w:tcW w:w="0" w:type="auto"/>
          </w:tcPr>
          <w:p w14:paraId="4A688725" w14:textId="732305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Corrections for intra-band EN-DC configurations</w:t>
            </w:r>
          </w:p>
        </w:tc>
        <w:tc>
          <w:tcPr>
            <w:tcW w:w="0" w:type="auto"/>
          </w:tcPr>
          <w:p w14:paraId="27156EB5" w14:textId="21A226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44EE8A" w14:textId="649F2F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802D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618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A55115" w14:textId="77777777" w:rsidTr="00AB1096">
        <w:tc>
          <w:tcPr>
            <w:tcW w:w="0" w:type="auto"/>
          </w:tcPr>
          <w:p w14:paraId="72B9EBA1" w14:textId="6E247C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R4-2117983</w:t>
            </w:r>
          </w:p>
        </w:tc>
        <w:tc>
          <w:tcPr>
            <w:tcW w:w="0" w:type="auto"/>
          </w:tcPr>
          <w:p w14:paraId="61917499" w14:textId="08CC0D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Correction for inter-band uplink CA PCMAX tolerance power range</w:t>
            </w:r>
          </w:p>
        </w:tc>
        <w:tc>
          <w:tcPr>
            <w:tcW w:w="0" w:type="auto"/>
          </w:tcPr>
          <w:p w14:paraId="24330E31" w14:textId="1732FD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B423E6" w14:textId="1A3029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AD20D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D92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79999E" w14:textId="77777777" w:rsidTr="00AB1096">
        <w:tc>
          <w:tcPr>
            <w:tcW w:w="0" w:type="auto"/>
          </w:tcPr>
          <w:p w14:paraId="748AC2E7" w14:textId="60074B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R4-2117984</w:t>
            </w:r>
          </w:p>
        </w:tc>
        <w:tc>
          <w:tcPr>
            <w:tcW w:w="0" w:type="auto"/>
          </w:tcPr>
          <w:p w14:paraId="0A6412E1" w14:textId="12E330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MSD test configurations modification for US inter-band CA combinations with n77</w:t>
            </w:r>
          </w:p>
        </w:tc>
        <w:tc>
          <w:tcPr>
            <w:tcW w:w="0" w:type="auto"/>
          </w:tcPr>
          <w:p w14:paraId="3C34F810" w14:textId="30C7EE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1D4BBD" w14:textId="012880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EF67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1E562" w14:textId="09D01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R4-2119867</w:t>
            </w:r>
          </w:p>
        </w:tc>
      </w:tr>
      <w:tr w:rsidR="00AB1096" w14:paraId="6B349F57" w14:textId="77777777" w:rsidTr="00AB1096">
        <w:tc>
          <w:tcPr>
            <w:tcW w:w="0" w:type="auto"/>
          </w:tcPr>
          <w:p w14:paraId="44D4ABED" w14:textId="5CD1B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R4-2117985</w:t>
            </w:r>
          </w:p>
        </w:tc>
        <w:tc>
          <w:tcPr>
            <w:tcW w:w="0" w:type="auto"/>
          </w:tcPr>
          <w:p w14:paraId="2DD4772B" w14:textId="74C834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 for US inter-band EN-DC combinations with n77</w:t>
            </w:r>
          </w:p>
        </w:tc>
        <w:tc>
          <w:tcPr>
            <w:tcW w:w="0" w:type="auto"/>
          </w:tcPr>
          <w:p w14:paraId="4AEC7ED1" w14:textId="3F89A0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C9FBBA" w14:textId="1DD543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CB0C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2174D" w14:textId="1989F7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R4-2119868</w:t>
            </w:r>
          </w:p>
        </w:tc>
      </w:tr>
      <w:tr w:rsidR="00AB1096" w14:paraId="52F76234" w14:textId="77777777" w:rsidTr="00AB1096">
        <w:tc>
          <w:tcPr>
            <w:tcW w:w="0" w:type="auto"/>
          </w:tcPr>
          <w:p w14:paraId="6260491E" w14:textId="777F37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R4-2117986</w:t>
            </w:r>
          </w:p>
        </w:tc>
        <w:tc>
          <w:tcPr>
            <w:tcW w:w="0" w:type="auto"/>
          </w:tcPr>
          <w:p w14:paraId="22E1F8CA" w14:textId="667F8A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SIR measurement for network scheduling assistance</w:t>
            </w:r>
          </w:p>
        </w:tc>
        <w:tc>
          <w:tcPr>
            <w:tcW w:w="0" w:type="auto"/>
          </w:tcPr>
          <w:p w14:paraId="52121EA5" w14:textId="45E3BD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2E81CD" w14:textId="4CE509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3651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115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01FDF9" w14:textId="77777777" w:rsidTr="00AB1096">
        <w:tc>
          <w:tcPr>
            <w:tcW w:w="0" w:type="auto"/>
          </w:tcPr>
          <w:p w14:paraId="524FB2BD" w14:textId="4E78FB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R4-2117987</w:t>
            </w:r>
          </w:p>
        </w:tc>
        <w:tc>
          <w:tcPr>
            <w:tcW w:w="0" w:type="auto"/>
          </w:tcPr>
          <w:p w14:paraId="5688D214" w14:textId="12512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Remove unsupported channel BWs for n25 and n79</w:t>
            </w:r>
          </w:p>
        </w:tc>
        <w:tc>
          <w:tcPr>
            <w:tcW w:w="0" w:type="auto"/>
          </w:tcPr>
          <w:p w14:paraId="59F025CD" w14:textId="4E19DC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E70FD3" w14:textId="512A0B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56F0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74A80" w14:textId="550445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R4-2119872</w:t>
            </w:r>
          </w:p>
        </w:tc>
      </w:tr>
      <w:tr w:rsidR="00AB1096" w14:paraId="68321CD9" w14:textId="77777777" w:rsidTr="00AB1096">
        <w:tc>
          <w:tcPr>
            <w:tcW w:w="0" w:type="auto"/>
          </w:tcPr>
          <w:p w14:paraId="2E8A072B" w14:textId="65898E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R4-2117988</w:t>
            </w:r>
          </w:p>
        </w:tc>
        <w:tc>
          <w:tcPr>
            <w:tcW w:w="0" w:type="auto"/>
          </w:tcPr>
          <w:p w14:paraId="0041BDF6" w14:textId="6923B3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maximum output power for inter-band UL CA</w:t>
            </w:r>
          </w:p>
        </w:tc>
        <w:tc>
          <w:tcPr>
            <w:tcW w:w="0" w:type="auto"/>
          </w:tcPr>
          <w:p w14:paraId="752148D3" w14:textId="19BB44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F3CB48" w14:textId="40465A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CA37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D2AC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A26676" w14:textId="77777777" w:rsidTr="00AB1096">
        <w:tc>
          <w:tcPr>
            <w:tcW w:w="0" w:type="auto"/>
          </w:tcPr>
          <w:p w14:paraId="346F1FD4" w14:textId="5241AF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R4-2117989</w:t>
            </w:r>
          </w:p>
        </w:tc>
        <w:tc>
          <w:tcPr>
            <w:tcW w:w="0" w:type="auto"/>
          </w:tcPr>
          <w:p w14:paraId="2624E12F" w14:textId="3CE885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Hybrid duplex operation for PC2 FDD bands</w:t>
            </w:r>
          </w:p>
        </w:tc>
        <w:tc>
          <w:tcPr>
            <w:tcW w:w="0" w:type="auto"/>
          </w:tcPr>
          <w:p w14:paraId="6FDF8164" w14:textId="3F4D5A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73D7CE" w14:textId="158FB7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2AEB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83D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2E47F0" w14:textId="77777777" w:rsidTr="00AB1096">
        <w:tc>
          <w:tcPr>
            <w:tcW w:w="0" w:type="auto"/>
          </w:tcPr>
          <w:p w14:paraId="25734214" w14:textId="008ABE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R4-2117990</w:t>
            </w:r>
          </w:p>
        </w:tc>
        <w:tc>
          <w:tcPr>
            <w:tcW w:w="0" w:type="auto"/>
          </w:tcPr>
          <w:p w14:paraId="51BAC7F1" w14:textId="65C92E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SCell dropping for UL CA</w:t>
            </w:r>
          </w:p>
        </w:tc>
        <w:tc>
          <w:tcPr>
            <w:tcW w:w="0" w:type="auto"/>
          </w:tcPr>
          <w:p w14:paraId="059537C1" w14:textId="71F990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889A5D" w14:textId="0E2A79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96C4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D2A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EBA542" w14:textId="77777777" w:rsidTr="00AB1096">
        <w:tc>
          <w:tcPr>
            <w:tcW w:w="0" w:type="auto"/>
          </w:tcPr>
          <w:p w14:paraId="538C741B" w14:textId="6E2FBC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R4-2117991</w:t>
            </w:r>
          </w:p>
        </w:tc>
        <w:tc>
          <w:tcPr>
            <w:tcW w:w="0" w:type="auto"/>
          </w:tcPr>
          <w:p w14:paraId="4E4F1ACE" w14:textId="386BE1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38.101-2: FR2 inter-band DL CA requirements clarification</w:t>
            </w:r>
          </w:p>
        </w:tc>
        <w:tc>
          <w:tcPr>
            <w:tcW w:w="0" w:type="auto"/>
          </w:tcPr>
          <w:p w14:paraId="4BC4395C" w14:textId="1DB375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1D9672C" w14:textId="08B363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C57DA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DA0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5D00E4" w14:textId="77777777" w:rsidTr="00AB1096">
        <w:tc>
          <w:tcPr>
            <w:tcW w:w="0" w:type="auto"/>
          </w:tcPr>
          <w:p w14:paraId="3F194B82" w14:textId="20F7EF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R4-2117992</w:t>
            </w:r>
          </w:p>
        </w:tc>
        <w:tc>
          <w:tcPr>
            <w:tcW w:w="0" w:type="auto"/>
          </w:tcPr>
          <w:p w14:paraId="48727D70" w14:textId="62AA6A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38.101-2: FR2 inter-band DL CA requirements clarification</w:t>
            </w:r>
          </w:p>
        </w:tc>
        <w:tc>
          <w:tcPr>
            <w:tcW w:w="0" w:type="auto"/>
          </w:tcPr>
          <w:p w14:paraId="6B4308E7" w14:textId="3EC067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B9703F" w14:textId="763F41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613CA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6D6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13B39F" w14:textId="77777777" w:rsidTr="00AB1096">
        <w:tc>
          <w:tcPr>
            <w:tcW w:w="0" w:type="auto"/>
          </w:tcPr>
          <w:p w14:paraId="0230F89C" w14:textId="72DEA3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R4-2117993</w:t>
            </w:r>
          </w:p>
        </w:tc>
        <w:tc>
          <w:tcPr>
            <w:tcW w:w="0" w:type="auto"/>
          </w:tcPr>
          <w:p w14:paraId="2BBE1F30" w14:textId="6233E7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UE REFSENS requirements</w:t>
            </w:r>
          </w:p>
        </w:tc>
        <w:tc>
          <w:tcPr>
            <w:tcW w:w="0" w:type="auto"/>
          </w:tcPr>
          <w:p w14:paraId="37BF35DA" w14:textId="7C35BC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81CCA1" w14:textId="349B64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940D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915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814EF3" w14:textId="77777777" w:rsidTr="00AB1096">
        <w:tc>
          <w:tcPr>
            <w:tcW w:w="0" w:type="auto"/>
          </w:tcPr>
          <w:p w14:paraId="6E019281" w14:textId="46BEA5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R4-2117994</w:t>
            </w:r>
          </w:p>
        </w:tc>
        <w:tc>
          <w:tcPr>
            <w:tcW w:w="0" w:type="auto"/>
          </w:tcPr>
          <w:p w14:paraId="4D5E4211" w14:textId="1AD1CF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MMSE-IRC receiver for inter-cell interference test</w:t>
            </w:r>
          </w:p>
        </w:tc>
        <w:tc>
          <w:tcPr>
            <w:tcW w:w="0" w:type="auto"/>
          </w:tcPr>
          <w:p w14:paraId="341972E6" w14:textId="7E1482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F59AA89" w14:textId="73D9BB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F020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1A2E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7F86C4" w14:textId="77777777" w:rsidTr="00AB1096">
        <w:tc>
          <w:tcPr>
            <w:tcW w:w="0" w:type="auto"/>
          </w:tcPr>
          <w:p w14:paraId="7B664880" w14:textId="2D6206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R4-2117995</w:t>
            </w:r>
          </w:p>
        </w:tc>
        <w:tc>
          <w:tcPr>
            <w:tcW w:w="0" w:type="auto"/>
          </w:tcPr>
          <w:p w14:paraId="1DF85881" w14:textId="249DCC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 reference measurement channels</w:t>
            </w:r>
          </w:p>
        </w:tc>
        <w:tc>
          <w:tcPr>
            <w:tcW w:w="0" w:type="auto"/>
          </w:tcPr>
          <w:p w14:paraId="5B680608" w14:textId="54C023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0BC5173" w14:textId="6A1C6F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8D7B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604B6" w14:textId="5FF07B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R4-2120764</w:t>
            </w:r>
          </w:p>
        </w:tc>
      </w:tr>
      <w:tr w:rsidR="00AB1096" w14:paraId="5C32AE29" w14:textId="77777777" w:rsidTr="00AB1096">
        <w:tc>
          <w:tcPr>
            <w:tcW w:w="0" w:type="auto"/>
          </w:tcPr>
          <w:p w14:paraId="0C543319" w14:textId="1F504F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R4-2117996</w:t>
            </w:r>
          </w:p>
        </w:tc>
        <w:tc>
          <w:tcPr>
            <w:tcW w:w="0" w:type="auto"/>
          </w:tcPr>
          <w:p w14:paraId="1538F5BD" w14:textId="670333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 reference measurement channels</w:t>
            </w:r>
          </w:p>
        </w:tc>
        <w:tc>
          <w:tcPr>
            <w:tcW w:w="0" w:type="auto"/>
          </w:tcPr>
          <w:p w14:paraId="45381B37" w14:textId="00EC01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478F8BB" w14:textId="7904AB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EAD9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5AD9F" w14:textId="43327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R4-2120765</w:t>
            </w:r>
          </w:p>
        </w:tc>
      </w:tr>
      <w:tr w:rsidR="00AB1096" w14:paraId="1FABDB9E" w14:textId="77777777" w:rsidTr="00AB1096">
        <w:tc>
          <w:tcPr>
            <w:tcW w:w="0" w:type="auto"/>
          </w:tcPr>
          <w:p w14:paraId="279B41A9" w14:textId="1F1509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R4-2117997</w:t>
            </w:r>
          </w:p>
        </w:tc>
        <w:tc>
          <w:tcPr>
            <w:tcW w:w="0" w:type="auto"/>
          </w:tcPr>
          <w:p w14:paraId="0A32CAFD" w14:textId="052009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 reference measurement channels</w:t>
            </w:r>
          </w:p>
        </w:tc>
        <w:tc>
          <w:tcPr>
            <w:tcW w:w="0" w:type="auto"/>
          </w:tcPr>
          <w:p w14:paraId="59A1F02D" w14:textId="391B8E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487C4E4" w14:textId="7128B0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9930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F1F7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C64FE0" w14:textId="77777777" w:rsidTr="00AB1096">
        <w:tc>
          <w:tcPr>
            <w:tcW w:w="0" w:type="auto"/>
          </w:tcPr>
          <w:p w14:paraId="7E512ABA" w14:textId="2FF2F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R4-2117998</w:t>
            </w:r>
          </w:p>
        </w:tc>
        <w:tc>
          <w:tcPr>
            <w:tcW w:w="0" w:type="auto"/>
          </w:tcPr>
          <w:p w14:paraId="0AE12406" w14:textId="17BF10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demodulation MMSE-IRC requirements for scenario with inter-cell interference</w:t>
            </w:r>
          </w:p>
        </w:tc>
        <w:tc>
          <w:tcPr>
            <w:tcW w:w="0" w:type="auto"/>
          </w:tcPr>
          <w:p w14:paraId="7A2FB6CB" w14:textId="17E8C3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38487EE" w14:textId="57ACB6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5F64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D18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F49BB5" w14:textId="77777777" w:rsidTr="00AB1096">
        <w:tc>
          <w:tcPr>
            <w:tcW w:w="0" w:type="auto"/>
          </w:tcPr>
          <w:p w14:paraId="19D54689" w14:textId="210678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R4-2117999</w:t>
            </w:r>
          </w:p>
        </w:tc>
        <w:tc>
          <w:tcPr>
            <w:tcW w:w="0" w:type="auto"/>
          </w:tcPr>
          <w:p w14:paraId="25FFC4F8" w14:textId="104B6E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PDSCH simulation results for inter-cell interference suppression</w:t>
            </w:r>
          </w:p>
        </w:tc>
        <w:tc>
          <w:tcPr>
            <w:tcW w:w="0" w:type="auto"/>
          </w:tcPr>
          <w:p w14:paraId="603437B5" w14:textId="38CF5E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E49FDE2" w14:textId="065A52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9DAC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D1A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10A594" w14:textId="77777777" w:rsidTr="00AB1096">
        <w:tc>
          <w:tcPr>
            <w:tcW w:w="0" w:type="auto"/>
          </w:tcPr>
          <w:p w14:paraId="040AA606" w14:textId="2AACEF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R4-2118000</w:t>
            </w:r>
          </w:p>
        </w:tc>
        <w:tc>
          <w:tcPr>
            <w:tcW w:w="0" w:type="auto"/>
          </w:tcPr>
          <w:p w14:paraId="278FEBA1" w14:textId="4779D3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 reporting requirements with MMSE-IRC for scenario with inter-cell interference</w:t>
            </w:r>
          </w:p>
        </w:tc>
        <w:tc>
          <w:tcPr>
            <w:tcW w:w="0" w:type="auto"/>
          </w:tcPr>
          <w:p w14:paraId="574F42D9" w14:textId="27A4C8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6C463FD" w14:textId="77A786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3C9C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19D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04B19E" w14:textId="77777777" w:rsidTr="00AB1096">
        <w:tc>
          <w:tcPr>
            <w:tcW w:w="0" w:type="auto"/>
          </w:tcPr>
          <w:p w14:paraId="238E12E0" w14:textId="3B1ED7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R4-2118001</w:t>
            </w:r>
          </w:p>
        </w:tc>
        <w:tc>
          <w:tcPr>
            <w:tcW w:w="0" w:type="auto"/>
          </w:tcPr>
          <w:p w14:paraId="1C76EBDA" w14:textId="2936D4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intra-cell inter-user interference</w:t>
            </w:r>
          </w:p>
        </w:tc>
        <w:tc>
          <w:tcPr>
            <w:tcW w:w="0" w:type="auto"/>
          </w:tcPr>
          <w:p w14:paraId="1942C0D2" w14:textId="37842F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0EBFBBA" w14:textId="6516E1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4D4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278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588E1E" w14:textId="77777777" w:rsidTr="00AB1096">
        <w:tc>
          <w:tcPr>
            <w:tcW w:w="0" w:type="auto"/>
          </w:tcPr>
          <w:p w14:paraId="462F801C" w14:textId="7A5106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R4-2118002</w:t>
            </w:r>
          </w:p>
        </w:tc>
        <w:tc>
          <w:tcPr>
            <w:tcW w:w="0" w:type="auto"/>
          </w:tcPr>
          <w:p w14:paraId="27527D54" w14:textId="116A31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Link level simulation results for inter-user interference suppression for MU-MIMO</w:t>
            </w:r>
          </w:p>
        </w:tc>
        <w:tc>
          <w:tcPr>
            <w:tcW w:w="0" w:type="auto"/>
          </w:tcPr>
          <w:p w14:paraId="229EBA1D" w14:textId="320269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E569FA9" w14:textId="21A6EC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37E7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8EDD3" w14:textId="1BDD6B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R4-2120712</w:t>
            </w:r>
          </w:p>
        </w:tc>
      </w:tr>
      <w:tr w:rsidR="00AB1096" w14:paraId="3CBC7513" w14:textId="77777777" w:rsidTr="00AB1096">
        <w:tc>
          <w:tcPr>
            <w:tcW w:w="0" w:type="auto"/>
          </w:tcPr>
          <w:p w14:paraId="5BC069B2" w14:textId="24E43D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R4-2118003</w:t>
            </w:r>
          </w:p>
        </w:tc>
        <w:tc>
          <w:tcPr>
            <w:tcW w:w="0" w:type="auto"/>
          </w:tcPr>
          <w:p w14:paraId="7FA3A74E" w14:textId="6328C0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CRS-IM receiver assumptions for scenarios with overlapping spectrum for LTE and NR</w:t>
            </w:r>
          </w:p>
        </w:tc>
        <w:tc>
          <w:tcPr>
            <w:tcW w:w="0" w:type="auto"/>
          </w:tcPr>
          <w:p w14:paraId="44564CC7" w14:textId="2D5EB4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DCC486F" w14:textId="253349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0391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F1F1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A2BCCA" w14:textId="77777777" w:rsidTr="00AB1096">
        <w:tc>
          <w:tcPr>
            <w:tcW w:w="0" w:type="auto"/>
          </w:tcPr>
          <w:p w14:paraId="7CBD76CD" w14:textId="4D3148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R4-2118004</w:t>
            </w:r>
          </w:p>
        </w:tc>
        <w:tc>
          <w:tcPr>
            <w:tcW w:w="0" w:type="auto"/>
          </w:tcPr>
          <w:p w14:paraId="0B839255" w14:textId="76BE16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assistance signaling for CRS-IM receiver for scenarios with overlapping spectrum for LTE and NR</w:t>
            </w:r>
          </w:p>
        </w:tc>
        <w:tc>
          <w:tcPr>
            <w:tcW w:w="0" w:type="auto"/>
          </w:tcPr>
          <w:p w14:paraId="51918FA2" w14:textId="758522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402200" w14:textId="0F776E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6546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5B0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D5056F" w14:textId="77777777" w:rsidTr="00AB1096">
        <w:tc>
          <w:tcPr>
            <w:tcW w:w="0" w:type="auto"/>
          </w:tcPr>
          <w:p w14:paraId="48668747" w14:textId="493E30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R4-2118005</w:t>
            </w:r>
          </w:p>
        </w:tc>
        <w:tc>
          <w:tcPr>
            <w:tcW w:w="0" w:type="auto"/>
          </w:tcPr>
          <w:p w14:paraId="20608111" w14:textId="71D627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setup for CRS-IM receiver requirements for scenarios with overlapping spectrum for LTE and NR</w:t>
            </w:r>
          </w:p>
        </w:tc>
        <w:tc>
          <w:tcPr>
            <w:tcW w:w="0" w:type="auto"/>
          </w:tcPr>
          <w:p w14:paraId="31442D96" w14:textId="3FB4B8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F95A71D" w14:textId="131F8F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38D2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810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4D04F9" w14:textId="77777777" w:rsidTr="00AB1096">
        <w:tc>
          <w:tcPr>
            <w:tcW w:w="0" w:type="auto"/>
          </w:tcPr>
          <w:p w14:paraId="51ACFF8E" w14:textId="00C471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R4-2118006</w:t>
            </w:r>
          </w:p>
        </w:tc>
        <w:tc>
          <w:tcPr>
            <w:tcW w:w="0" w:type="auto"/>
          </w:tcPr>
          <w:p w14:paraId="74D4DB80" w14:textId="0B42A8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FR1 256QAM PUSCH demodulation requirements</w:t>
            </w:r>
          </w:p>
        </w:tc>
        <w:tc>
          <w:tcPr>
            <w:tcW w:w="0" w:type="auto"/>
          </w:tcPr>
          <w:p w14:paraId="24F5B370" w14:textId="174B97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0F1A5EF" w14:textId="4A1065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7777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078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C1D07A" w14:textId="77777777" w:rsidTr="00AB1096">
        <w:tc>
          <w:tcPr>
            <w:tcW w:w="0" w:type="auto"/>
          </w:tcPr>
          <w:p w14:paraId="0213723A" w14:textId="19678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R4-2118007</w:t>
            </w:r>
          </w:p>
        </w:tc>
        <w:tc>
          <w:tcPr>
            <w:tcW w:w="0" w:type="auto"/>
          </w:tcPr>
          <w:p w14:paraId="3F11D477" w14:textId="339BEC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CA PDSCH performance requirements</w:t>
            </w:r>
          </w:p>
        </w:tc>
        <w:tc>
          <w:tcPr>
            <w:tcW w:w="0" w:type="auto"/>
          </w:tcPr>
          <w:p w14:paraId="2A10B852" w14:textId="7FBD23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E7BD929" w14:textId="1617C7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46DC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BB5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CF1104" w14:textId="77777777" w:rsidTr="00AB1096">
        <w:tc>
          <w:tcPr>
            <w:tcW w:w="0" w:type="auto"/>
          </w:tcPr>
          <w:p w14:paraId="607D3D11" w14:textId="1ECC9B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R4-2118008</w:t>
            </w:r>
          </w:p>
        </w:tc>
        <w:tc>
          <w:tcPr>
            <w:tcW w:w="0" w:type="auto"/>
          </w:tcPr>
          <w:p w14:paraId="3F9C8CFE" w14:textId="2A8496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 HST PDSCH performance requirements</w:t>
            </w:r>
          </w:p>
        </w:tc>
        <w:tc>
          <w:tcPr>
            <w:tcW w:w="0" w:type="auto"/>
          </w:tcPr>
          <w:p w14:paraId="73D9C19D" w14:textId="3B905F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3E59FF8" w14:textId="2CA179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36B1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EB5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29B094" w14:textId="77777777" w:rsidTr="00AB1096">
        <w:tc>
          <w:tcPr>
            <w:tcW w:w="0" w:type="auto"/>
          </w:tcPr>
          <w:p w14:paraId="020357A5" w14:textId="7D6821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R4-2118009</w:t>
            </w:r>
          </w:p>
        </w:tc>
        <w:tc>
          <w:tcPr>
            <w:tcW w:w="0" w:type="auto"/>
          </w:tcPr>
          <w:p w14:paraId="55461035" w14:textId="1EC85F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 HST PUSCH performance requirements</w:t>
            </w:r>
          </w:p>
        </w:tc>
        <w:tc>
          <w:tcPr>
            <w:tcW w:w="0" w:type="auto"/>
          </w:tcPr>
          <w:p w14:paraId="7BE8B518" w14:textId="080322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9784385" w14:textId="7B4349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C30B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CB5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1D0753" w14:textId="77777777" w:rsidTr="00AB1096">
        <w:tc>
          <w:tcPr>
            <w:tcW w:w="0" w:type="auto"/>
          </w:tcPr>
          <w:p w14:paraId="4A4CD18D" w14:textId="09AEAD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R4-2118010</w:t>
            </w:r>
          </w:p>
        </w:tc>
        <w:tc>
          <w:tcPr>
            <w:tcW w:w="0" w:type="auto"/>
          </w:tcPr>
          <w:p w14:paraId="000FF2C8" w14:textId="0D378A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 HST UL TA performance requirements</w:t>
            </w:r>
          </w:p>
        </w:tc>
        <w:tc>
          <w:tcPr>
            <w:tcW w:w="0" w:type="auto"/>
          </w:tcPr>
          <w:p w14:paraId="7EE18CFD" w14:textId="26CDAA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DEAB7CE" w14:textId="3B0D78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A1E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869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EE6B25" w14:textId="77777777" w:rsidTr="00AB1096">
        <w:tc>
          <w:tcPr>
            <w:tcW w:w="0" w:type="auto"/>
          </w:tcPr>
          <w:p w14:paraId="711A8CA5" w14:textId="37914F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R4-2118011</w:t>
            </w:r>
          </w:p>
        </w:tc>
        <w:tc>
          <w:tcPr>
            <w:tcW w:w="0" w:type="auto"/>
          </w:tcPr>
          <w:p w14:paraId="22927ACC" w14:textId="5C9BDC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 HST PRACH performance requirements</w:t>
            </w:r>
          </w:p>
        </w:tc>
        <w:tc>
          <w:tcPr>
            <w:tcW w:w="0" w:type="auto"/>
          </w:tcPr>
          <w:p w14:paraId="687DAA77" w14:textId="62731F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8018693" w14:textId="7585DE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948C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F54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E1D57B" w14:textId="77777777" w:rsidTr="00AB1096">
        <w:tc>
          <w:tcPr>
            <w:tcW w:w="0" w:type="auto"/>
          </w:tcPr>
          <w:p w14:paraId="21114629" w14:textId="58C783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R4-2118012</w:t>
            </w:r>
          </w:p>
        </w:tc>
        <w:tc>
          <w:tcPr>
            <w:tcW w:w="0" w:type="auto"/>
          </w:tcPr>
          <w:p w14:paraId="2EBD5B94" w14:textId="79026D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256QAM PDSCH requirements for band n262</w:t>
            </w:r>
          </w:p>
        </w:tc>
        <w:tc>
          <w:tcPr>
            <w:tcW w:w="0" w:type="auto"/>
          </w:tcPr>
          <w:p w14:paraId="316EF796" w14:textId="6D2D36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91CFF86" w14:textId="7AA223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837C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910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C36B04" w14:textId="77777777" w:rsidTr="00AB1096">
        <w:tc>
          <w:tcPr>
            <w:tcW w:w="0" w:type="auto"/>
          </w:tcPr>
          <w:p w14:paraId="581DB791" w14:textId="3CED47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R4-2118013</w:t>
            </w:r>
          </w:p>
        </w:tc>
        <w:tc>
          <w:tcPr>
            <w:tcW w:w="0" w:type="auto"/>
          </w:tcPr>
          <w:p w14:paraId="07180D45" w14:textId="75DCEB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measurement gap</w:t>
            </w:r>
          </w:p>
        </w:tc>
        <w:tc>
          <w:tcPr>
            <w:tcW w:w="0" w:type="auto"/>
          </w:tcPr>
          <w:p w14:paraId="40C1D081" w14:textId="3744F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668C6CB" w14:textId="6BFE51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9F43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DD8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0DF428" w14:textId="77777777" w:rsidTr="00AB1096">
        <w:tc>
          <w:tcPr>
            <w:tcW w:w="0" w:type="auto"/>
          </w:tcPr>
          <w:p w14:paraId="56CCD8A3" w14:textId="705C95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R4-2118014</w:t>
            </w:r>
          </w:p>
        </w:tc>
        <w:tc>
          <w:tcPr>
            <w:tcW w:w="0" w:type="auto"/>
          </w:tcPr>
          <w:p w14:paraId="0B9FC14E" w14:textId="2AD66F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and independent concurrent measurement gaps in NR</w:t>
            </w:r>
          </w:p>
        </w:tc>
        <w:tc>
          <w:tcPr>
            <w:tcW w:w="0" w:type="auto"/>
          </w:tcPr>
          <w:p w14:paraId="0AC789E2" w14:textId="7F76AA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4014D97" w14:textId="0670A4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0A4C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3728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F18C46" w14:textId="77777777" w:rsidTr="00AB1096">
        <w:tc>
          <w:tcPr>
            <w:tcW w:w="0" w:type="auto"/>
          </w:tcPr>
          <w:p w14:paraId="7B8614B0" w14:textId="1E9F04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R4-2118015</w:t>
            </w:r>
          </w:p>
        </w:tc>
        <w:tc>
          <w:tcPr>
            <w:tcW w:w="0" w:type="auto"/>
          </w:tcPr>
          <w:p w14:paraId="61D49BF9" w14:textId="5585A0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 in NR</w:t>
            </w:r>
          </w:p>
        </w:tc>
        <w:tc>
          <w:tcPr>
            <w:tcW w:w="0" w:type="auto"/>
          </w:tcPr>
          <w:p w14:paraId="347078FF" w14:textId="0259E0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9DEAACC" w14:textId="4D1796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4B3D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95B9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E79869" w14:textId="77777777" w:rsidTr="00AB1096">
        <w:tc>
          <w:tcPr>
            <w:tcW w:w="0" w:type="auto"/>
          </w:tcPr>
          <w:p w14:paraId="08A5249B" w14:textId="37CEB2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R4-2118016</w:t>
            </w:r>
          </w:p>
        </w:tc>
        <w:tc>
          <w:tcPr>
            <w:tcW w:w="0" w:type="auto"/>
          </w:tcPr>
          <w:p w14:paraId="4279F8B8" w14:textId="0F969E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NR positioning measurement accuracy requirements</w:t>
            </w:r>
          </w:p>
        </w:tc>
        <w:tc>
          <w:tcPr>
            <w:tcW w:w="0" w:type="auto"/>
          </w:tcPr>
          <w:p w14:paraId="5C477D57" w14:textId="203FDE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DA04BEC" w14:textId="4D3FE6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D63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1D7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9B6B9F" w14:textId="77777777" w:rsidTr="00AB1096">
        <w:tc>
          <w:tcPr>
            <w:tcW w:w="0" w:type="auto"/>
          </w:tcPr>
          <w:p w14:paraId="36CA9E53" w14:textId="1D7C7C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R4-2118017</w:t>
            </w:r>
          </w:p>
        </w:tc>
        <w:tc>
          <w:tcPr>
            <w:tcW w:w="0" w:type="auto"/>
          </w:tcPr>
          <w:p w14:paraId="1628A2CF" w14:textId="4BCF1C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mitigating for NR positioning enhancement</w:t>
            </w:r>
          </w:p>
        </w:tc>
        <w:tc>
          <w:tcPr>
            <w:tcW w:w="0" w:type="auto"/>
          </w:tcPr>
          <w:p w14:paraId="2FFA8BB5" w14:textId="638FC6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9CE748C" w14:textId="1DC88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59F7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71E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D1310A" w14:textId="77777777" w:rsidTr="00AB1096">
        <w:tc>
          <w:tcPr>
            <w:tcW w:w="0" w:type="auto"/>
          </w:tcPr>
          <w:p w14:paraId="178020B7" w14:textId="7A5315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R4-2118018</w:t>
            </w:r>
          </w:p>
        </w:tc>
        <w:tc>
          <w:tcPr>
            <w:tcW w:w="0" w:type="auto"/>
          </w:tcPr>
          <w:p w14:paraId="2973BEFC" w14:textId="605FBF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for NR positioning enhancement</w:t>
            </w:r>
          </w:p>
        </w:tc>
        <w:tc>
          <w:tcPr>
            <w:tcW w:w="0" w:type="auto"/>
          </w:tcPr>
          <w:p w14:paraId="58728D5B" w14:textId="54428A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DA5C4A9" w14:textId="17BD04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7650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4A8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FB7199" w14:textId="77777777" w:rsidTr="00AB1096">
        <w:tc>
          <w:tcPr>
            <w:tcW w:w="0" w:type="auto"/>
          </w:tcPr>
          <w:p w14:paraId="062282D9" w14:textId="7C41D9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R4-2118019</w:t>
            </w:r>
          </w:p>
        </w:tc>
        <w:tc>
          <w:tcPr>
            <w:tcW w:w="0" w:type="auto"/>
          </w:tcPr>
          <w:p w14:paraId="75027A06" w14:textId="053F9C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Unified TCI state in FeMIMO</w:t>
            </w:r>
          </w:p>
        </w:tc>
        <w:tc>
          <w:tcPr>
            <w:tcW w:w="0" w:type="auto"/>
          </w:tcPr>
          <w:p w14:paraId="7B10250C" w14:textId="7459C8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6A3AB7" w14:textId="336A9F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5B53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15A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353EE1" w14:textId="77777777" w:rsidTr="00AB1096">
        <w:tc>
          <w:tcPr>
            <w:tcW w:w="0" w:type="auto"/>
          </w:tcPr>
          <w:p w14:paraId="2BEA86AB" w14:textId="66B9E4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R4-2118020</w:t>
            </w:r>
          </w:p>
        </w:tc>
        <w:tc>
          <w:tcPr>
            <w:tcW w:w="0" w:type="auto"/>
          </w:tcPr>
          <w:p w14:paraId="5F3D1E25" w14:textId="049031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inter-cell beam management in FeMIMO</w:t>
            </w:r>
          </w:p>
        </w:tc>
        <w:tc>
          <w:tcPr>
            <w:tcW w:w="0" w:type="auto"/>
          </w:tcPr>
          <w:p w14:paraId="46BA4AFB" w14:textId="2AD5B5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3DB5B58" w14:textId="63B388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4C28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7B3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358BB5" w14:textId="77777777" w:rsidTr="00AB1096">
        <w:tc>
          <w:tcPr>
            <w:tcW w:w="0" w:type="auto"/>
          </w:tcPr>
          <w:p w14:paraId="78E5F8FE" w14:textId="1C3D68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R4-2118021</w:t>
            </w:r>
          </w:p>
        </w:tc>
        <w:tc>
          <w:tcPr>
            <w:tcW w:w="0" w:type="auto"/>
          </w:tcPr>
          <w:p w14:paraId="298E2CF9" w14:textId="7AD86C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issues in FeMIMO</w:t>
            </w:r>
          </w:p>
        </w:tc>
        <w:tc>
          <w:tcPr>
            <w:tcW w:w="0" w:type="auto"/>
          </w:tcPr>
          <w:p w14:paraId="4E601A4F" w14:textId="5BD8B1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7DE17F9" w14:textId="232F5A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A8C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B3A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010224" w14:textId="77777777" w:rsidTr="00AB1096">
        <w:tc>
          <w:tcPr>
            <w:tcW w:w="0" w:type="auto"/>
          </w:tcPr>
          <w:p w14:paraId="530B96D9" w14:textId="2EBC01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R4-2118022</w:t>
            </w:r>
          </w:p>
        </w:tc>
        <w:tc>
          <w:tcPr>
            <w:tcW w:w="0" w:type="auto"/>
          </w:tcPr>
          <w:p w14:paraId="7EA6DB78" w14:textId="7D8B12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623E8639" w14:textId="5B53D0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3B02DD3" w14:textId="3964C6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DAA7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709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5297E7" w14:textId="77777777" w:rsidTr="00AB1096">
        <w:tc>
          <w:tcPr>
            <w:tcW w:w="0" w:type="auto"/>
          </w:tcPr>
          <w:p w14:paraId="2F1211D6" w14:textId="309A5C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R4-2118023</w:t>
            </w:r>
          </w:p>
        </w:tc>
        <w:tc>
          <w:tcPr>
            <w:tcW w:w="0" w:type="auto"/>
          </w:tcPr>
          <w:p w14:paraId="634307CC" w14:textId="2CCFDD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1D8EFAC6" w14:textId="3D7EDF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137335B" w14:textId="474DE2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B9F1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62E0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184136" w14:textId="77777777" w:rsidTr="00AB1096">
        <w:tc>
          <w:tcPr>
            <w:tcW w:w="0" w:type="auto"/>
          </w:tcPr>
          <w:p w14:paraId="4180051D" w14:textId="138A90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R4-2118024</w:t>
            </w:r>
          </w:p>
        </w:tc>
        <w:tc>
          <w:tcPr>
            <w:tcW w:w="0" w:type="auto"/>
          </w:tcPr>
          <w:p w14:paraId="6750F583" w14:textId="45C72D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27E79A7A" w14:textId="0522E1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B1E05C5" w14:textId="262B50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D053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C3B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E811C9" w14:textId="77777777" w:rsidTr="00AB1096">
        <w:tc>
          <w:tcPr>
            <w:tcW w:w="0" w:type="auto"/>
          </w:tcPr>
          <w:p w14:paraId="6E25280D" w14:textId="63FF3E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R4-2118025</w:t>
            </w:r>
          </w:p>
        </w:tc>
        <w:tc>
          <w:tcPr>
            <w:tcW w:w="0" w:type="auto"/>
          </w:tcPr>
          <w:p w14:paraId="227E6DD1" w14:textId="520830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67479E66" w14:textId="1F37B4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194A717" w14:textId="37181E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DAF6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38CB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D922F4" w14:textId="77777777" w:rsidTr="00AB1096">
        <w:tc>
          <w:tcPr>
            <w:tcW w:w="0" w:type="auto"/>
          </w:tcPr>
          <w:p w14:paraId="343308BC" w14:textId="651ED4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R4-2118026</w:t>
            </w:r>
          </w:p>
        </w:tc>
        <w:tc>
          <w:tcPr>
            <w:tcW w:w="0" w:type="auto"/>
          </w:tcPr>
          <w:p w14:paraId="24E2DC15" w14:textId="6ACB98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DL 1024QAM in FR1</w:t>
            </w:r>
          </w:p>
        </w:tc>
        <w:tc>
          <w:tcPr>
            <w:tcW w:w="0" w:type="auto"/>
          </w:tcPr>
          <w:p w14:paraId="2E21C58E" w14:textId="1FAD25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0A4ADB4" w14:textId="507335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A8B9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E0E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EE2B29" w14:textId="77777777" w:rsidTr="00AB1096">
        <w:tc>
          <w:tcPr>
            <w:tcW w:w="0" w:type="auto"/>
          </w:tcPr>
          <w:p w14:paraId="37678DE5" w14:textId="32FA70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R4-2118027</w:t>
            </w:r>
          </w:p>
        </w:tc>
        <w:tc>
          <w:tcPr>
            <w:tcW w:w="0" w:type="auto"/>
          </w:tcPr>
          <w:p w14:paraId="1ABB4CCE" w14:textId="4CCB14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EVM requirements for DL 1024QAM in FR1</w:t>
            </w:r>
          </w:p>
        </w:tc>
        <w:tc>
          <w:tcPr>
            <w:tcW w:w="0" w:type="auto"/>
          </w:tcPr>
          <w:p w14:paraId="1E7E40AC" w14:textId="25D6D6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C83C50C" w14:textId="3DFDD7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2B50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CB64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0D1A2E" w14:textId="77777777" w:rsidTr="00AB1096">
        <w:tc>
          <w:tcPr>
            <w:tcW w:w="0" w:type="auto"/>
          </w:tcPr>
          <w:p w14:paraId="2621EE7B" w14:textId="30B213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R4-2118028</w:t>
            </w:r>
          </w:p>
        </w:tc>
        <w:tc>
          <w:tcPr>
            <w:tcW w:w="0" w:type="auto"/>
          </w:tcPr>
          <w:p w14:paraId="7EC6AF89" w14:textId="3A9695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uplink timing for HST in FR2</w:t>
            </w:r>
          </w:p>
        </w:tc>
        <w:tc>
          <w:tcPr>
            <w:tcW w:w="0" w:type="auto"/>
          </w:tcPr>
          <w:p w14:paraId="27490638" w14:textId="3DF59F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780581A" w14:textId="12F286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C0BB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E256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150E52" w14:textId="77777777" w:rsidTr="00AB1096">
        <w:tc>
          <w:tcPr>
            <w:tcW w:w="0" w:type="auto"/>
          </w:tcPr>
          <w:p w14:paraId="1F287000" w14:textId="4BD331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R4-2118029</w:t>
            </w:r>
          </w:p>
        </w:tc>
        <w:tc>
          <w:tcPr>
            <w:tcW w:w="0" w:type="auto"/>
          </w:tcPr>
          <w:p w14:paraId="6D5D802C" w14:textId="002BB4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NR 52.6 - 71 GHz</w:t>
            </w:r>
          </w:p>
        </w:tc>
        <w:tc>
          <w:tcPr>
            <w:tcW w:w="0" w:type="auto"/>
          </w:tcPr>
          <w:p w14:paraId="370AFF76" w14:textId="27BCA4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BF725DD" w14:textId="0B058E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745A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13B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F2E3B7" w14:textId="77777777" w:rsidTr="00AB1096">
        <w:tc>
          <w:tcPr>
            <w:tcW w:w="0" w:type="auto"/>
          </w:tcPr>
          <w:p w14:paraId="348764A1" w14:textId="7B16C1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R4-2118030</w:t>
            </w:r>
          </w:p>
        </w:tc>
        <w:tc>
          <w:tcPr>
            <w:tcW w:w="0" w:type="auto"/>
          </w:tcPr>
          <w:p w14:paraId="492C38BF" w14:textId="331BFC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52.6 - 71 GHz</w:t>
            </w:r>
          </w:p>
        </w:tc>
        <w:tc>
          <w:tcPr>
            <w:tcW w:w="0" w:type="auto"/>
          </w:tcPr>
          <w:p w14:paraId="4089E36F" w14:textId="53B061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4E6F052" w14:textId="30986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9E28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1C3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70062F" w14:textId="77777777" w:rsidTr="00AB1096">
        <w:tc>
          <w:tcPr>
            <w:tcW w:w="0" w:type="auto"/>
          </w:tcPr>
          <w:p w14:paraId="73CE35B8" w14:textId="48AA04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R4-2118031</w:t>
            </w:r>
          </w:p>
        </w:tc>
        <w:tc>
          <w:tcPr>
            <w:tcW w:w="0" w:type="auto"/>
          </w:tcPr>
          <w:p w14:paraId="48EFC1C3" w14:textId="3D7C85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requirements for NR 52.6 - 71 GHz</w:t>
            </w:r>
          </w:p>
        </w:tc>
        <w:tc>
          <w:tcPr>
            <w:tcW w:w="0" w:type="auto"/>
          </w:tcPr>
          <w:p w14:paraId="30E941AA" w14:textId="6D1ABD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F88D8D7" w14:textId="35E843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F3B8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04A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003977" w14:textId="77777777" w:rsidTr="00AB1096">
        <w:tc>
          <w:tcPr>
            <w:tcW w:w="0" w:type="auto"/>
          </w:tcPr>
          <w:p w14:paraId="0B24FCAC" w14:textId="08A963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R4-2118032</w:t>
            </w:r>
          </w:p>
        </w:tc>
        <w:tc>
          <w:tcPr>
            <w:tcW w:w="0" w:type="auto"/>
          </w:tcPr>
          <w:p w14:paraId="24FDF960" w14:textId="6559D9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BWP switching delay for NR 52.6 - 71 GHz</w:t>
            </w:r>
          </w:p>
        </w:tc>
        <w:tc>
          <w:tcPr>
            <w:tcW w:w="0" w:type="auto"/>
          </w:tcPr>
          <w:p w14:paraId="3E5495C4" w14:textId="42F019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E025B64" w14:textId="101DBE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78E7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FD0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6B4D1E" w14:textId="77777777" w:rsidTr="00AB1096">
        <w:tc>
          <w:tcPr>
            <w:tcW w:w="0" w:type="auto"/>
          </w:tcPr>
          <w:p w14:paraId="432FA42C" w14:textId="697A17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R4-2118033</w:t>
            </w:r>
          </w:p>
        </w:tc>
        <w:tc>
          <w:tcPr>
            <w:tcW w:w="0" w:type="auto"/>
          </w:tcPr>
          <w:p w14:paraId="15BA0C6C" w14:textId="0BE235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MRTD requirements for CBM UEs</w:t>
            </w:r>
          </w:p>
        </w:tc>
        <w:tc>
          <w:tcPr>
            <w:tcW w:w="0" w:type="auto"/>
          </w:tcPr>
          <w:p w14:paraId="1D7B35F2" w14:textId="003C8B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AD14CEC" w14:textId="2DBA36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80C2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4FD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0F4FA1" w14:textId="77777777" w:rsidTr="00AB1096">
        <w:tc>
          <w:tcPr>
            <w:tcW w:w="0" w:type="auto"/>
          </w:tcPr>
          <w:p w14:paraId="40AA7B8C" w14:textId="5E6EC8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R4-2118034</w:t>
            </w:r>
          </w:p>
        </w:tc>
        <w:tc>
          <w:tcPr>
            <w:tcW w:w="0" w:type="auto"/>
          </w:tcPr>
          <w:p w14:paraId="67528D70" w14:textId="5B1571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L1-SINR applicability for HST FR1</w:t>
            </w:r>
          </w:p>
        </w:tc>
        <w:tc>
          <w:tcPr>
            <w:tcW w:w="0" w:type="auto"/>
          </w:tcPr>
          <w:p w14:paraId="6508EAE3" w14:textId="60C2A1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227E135" w14:textId="25CA98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F760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C36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F0D10C" w14:textId="77777777" w:rsidTr="00AB1096">
        <w:tc>
          <w:tcPr>
            <w:tcW w:w="0" w:type="auto"/>
          </w:tcPr>
          <w:p w14:paraId="073DA5F1" w14:textId="51907E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R4-2118035</w:t>
            </w:r>
          </w:p>
        </w:tc>
        <w:tc>
          <w:tcPr>
            <w:tcW w:w="0" w:type="auto"/>
          </w:tcPr>
          <w:p w14:paraId="6313BC08" w14:textId="2F4FA1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for NTN UE RRM requirements</w:t>
            </w:r>
          </w:p>
        </w:tc>
        <w:tc>
          <w:tcPr>
            <w:tcW w:w="0" w:type="auto"/>
          </w:tcPr>
          <w:p w14:paraId="07216291" w14:textId="1CE133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CEF81E" w14:textId="06762B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116D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339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B1B5AE" w14:textId="77777777" w:rsidTr="00AB1096">
        <w:tc>
          <w:tcPr>
            <w:tcW w:w="0" w:type="auto"/>
          </w:tcPr>
          <w:p w14:paraId="04029C6D" w14:textId="7D9392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R4-2118036</w:t>
            </w:r>
          </w:p>
        </w:tc>
        <w:tc>
          <w:tcPr>
            <w:tcW w:w="0" w:type="auto"/>
          </w:tcPr>
          <w:p w14:paraId="7337B8BE" w14:textId="215E8A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 UE</w:t>
            </w:r>
          </w:p>
        </w:tc>
        <w:tc>
          <w:tcPr>
            <w:tcW w:w="0" w:type="auto"/>
          </w:tcPr>
          <w:p w14:paraId="3BB7453D" w14:textId="42EF58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0E80483" w14:textId="732B6E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1D6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96B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348988" w14:textId="77777777" w:rsidTr="00AB1096">
        <w:tc>
          <w:tcPr>
            <w:tcW w:w="0" w:type="auto"/>
          </w:tcPr>
          <w:p w14:paraId="407D3098" w14:textId="038CED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R4-2118037</w:t>
            </w:r>
          </w:p>
        </w:tc>
        <w:tc>
          <w:tcPr>
            <w:tcW w:w="0" w:type="auto"/>
          </w:tcPr>
          <w:p w14:paraId="1DBE1628" w14:textId="507523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measurements for NTN UE RRM requirements</w:t>
            </w:r>
          </w:p>
        </w:tc>
        <w:tc>
          <w:tcPr>
            <w:tcW w:w="0" w:type="auto"/>
          </w:tcPr>
          <w:p w14:paraId="2064B554" w14:textId="38DC31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28D2537" w14:textId="7254E1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D996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67A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F58403" w14:textId="77777777" w:rsidTr="00AB1096">
        <w:tc>
          <w:tcPr>
            <w:tcW w:w="0" w:type="auto"/>
          </w:tcPr>
          <w:p w14:paraId="3A902506" w14:textId="10D63C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R4-2118038</w:t>
            </w:r>
          </w:p>
        </w:tc>
        <w:tc>
          <w:tcPr>
            <w:tcW w:w="0" w:type="auto"/>
          </w:tcPr>
          <w:p w14:paraId="46E92B06" w14:textId="05DF03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aspects for NTN UE RRM requirements</w:t>
            </w:r>
          </w:p>
        </w:tc>
        <w:tc>
          <w:tcPr>
            <w:tcW w:w="0" w:type="auto"/>
          </w:tcPr>
          <w:p w14:paraId="7A2468D5" w14:textId="579B40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1D6A38B" w14:textId="79F644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4D08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DE9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76CCF5" w14:textId="77777777" w:rsidTr="00AB1096">
        <w:tc>
          <w:tcPr>
            <w:tcW w:w="0" w:type="auto"/>
          </w:tcPr>
          <w:p w14:paraId="44271693" w14:textId="7CA1A3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R4-2118039</w:t>
            </w:r>
          </w:p>
        </w:tc>
        <w:tc>
          <w:tcPr>
            <w:tcW w:w="0" w:type="auto"/>
          </w:tcPr>
          <w:p w14:paraId="2A99EDEE" w14:textId="6014DB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DL interruption requirements for R17 UE UL Tx switching</w:t>
            </w:r>
          </w:p>
        </w:tc>
        <w:tc>
          <w:tcPr>
            <w:tcW w:w="0" w:type="auto"/>
          </w:tcPr>
          <w:p w14:paraId="6E4985D8" w14:textId="1B40AD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5A0AD20" w14:textId="1B5753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E6F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D46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028E08" w14:textId="77777777" w:rsidTr="00AB1096">
        <w:tc>
          <w:tcPr>
            <w:tcW w:w="0" w:type="auto"/>
          </w:tcPr>
          <w:p w14:paraId="6D9D22BA" w14:textId="780F8F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R4-2118040</w:t>
            </w:r>
          </w:p>
        </w:tc>
        <w:tc>
          <w:tcPr>
            <w:tcW w:w="0" w:type="auto"/>
          </w:tcPr>
          <w:p w14:paraId="404A28EA" w14:textId="080C0B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point for Te requirements</w:t>
            </w:r>
          </w:p>
        </w:tc>
        <w:tc>
          <w:tcPr>
            <w:tcW w:w="0" w:type="auto"/>
          </w:tcPr>
          <w:p w14:paraId="78106FD9" w14:textId="512CB1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99FC5AE" w14:textId="3AA53D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F62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D39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4EEE39" w14:textId="77777777" w:rsidTr="00AB1096">
        <w:tc>
          <w:tcPr>
            <w:tcW w:w="0" w:type="auto"/>
          </w:tcPr>
          <w:p w14:paraId="04CFF62A" w14:textId="0715F2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R4-2118041</w:t>
            </w:r>
          </w:p>
        </w:tc>
        <w:tc>
          <w:tcPr>
            <w:tcW w:w="0" w:type="auto"/>
          </w:tcPr>
          <w:p w14:paraId="39234AFA" w14:textId="6FF495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NR MUSIM LS from RAN2</w:t>
            </w:r>
          </w:p>
        </w:tc>
        <w:tc>
          <w:tcPr>
            <w:tcW w:w="0" w:type="auto"/>
          </w:tcPr>
          <w:p w14:paraId="1A00289F" w14:textId="152B42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3232066" w14:textId="379CA9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9EAB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B45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7ED8FB" w14:textId="77777777" w:rsidTr="00AB1096">
        <w:tc>
          <w:tcPr>
            <w:tcW w:w="0" w:type="auto"/>
          </w:tcPr>
          <w:p w14:paraId="014D1481" w14:textId="3956E2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R4-2118042</w:t>
            </w:r>
          </w:p>
        </w:tc>
        <w:tc>
          <w:tcPr>
            <w:tcW w:w="0" w:type="auto"/>
          </w:tcPr>
          <w:p w14:paraId="05183E2E" w14:textId="553100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R17 NR eIAB</w:t>
            </w:r>
          </w:p>
        </w:tc>
        <w:tc>
          <w:tcPr>
            <w:tcW w:w="0" w:type="auto"/>
          </w:tcPr>
          <w:p w14:paraId="0E162FB9" w14:textId="53FEEB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4319659" w14:textId="759504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6189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6E7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6338E9" w14:textId="77777777" w:rsidTr="00AB1096">
        <w:tc>
          <w:tcPr>
            <w:tcW w:w="0" w:type="auto"/>
          </w:tcPr>
          <w:p w14:paraId="7312699D" w14:textId="758B1C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R4-2118043</w:t>
            </w:r>
          </w:p>
        </w:tc>
        <w:tc>
          <w:tcPr>
            <w:tcW w:w="0" w:type="auto"/>
          </w:tcPr>
          <w:p w14:paraId="246AA2E0" w14:textId="74DC12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Pi/2 BPSK pulse shaping</w:t>
            </w:r>
          </w:p>
        </w:tc>
        <w:tc>
          <w:tcPr>
            <w:tcW w:w="0" w:type="auto"/>
          </w:tcPr>
          <w:p w14:paraId="29F72226" w14:textId="39B31D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8E5DD2E" w14:textId="2790AA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62EB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6EE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463D2B" w14:textId="77777777" w:rsidTr="00AB1096">
        <w:tc>
          <w:tcPr>
            <w:tcW w:w="0" w:type="auto"/>
          </w:tcPr>
          <w:p w14:paraId="4B93619C" w14:textId="00A597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R4-2118044</w:t>
            </w:r>
          </w:p>
        </w:tc>
        <w:tc>
          <w:tcPr>
            <w:tcW w:w="0" w:type="auto"/>
          </w:tcPr>
          <w:p w14:paraId="70146C32" w14:textId="6BB5C7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Pi/2 BPSK pulse shaping link-level performance</w:t>
            </w:r>
          </w:p>
        </w:tc>
        <w:tc>
          <w:tcPr>
            <w:tcW w:w="0" w:type="auto"/>
          </w:tcPr>
          <w:p w14:paraId="5A87B8CB" w14:textId="37C21A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3C91CB0" w14:textId="2C75AC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5E56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18E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800C61" w14:textId="77777777" w:rsidTr="00AB1096">
        <w:tc>
          <w:tcPr>
            <w:tcW w:w="0" w:type="auto"/>
          </w:tcPr>
          <w:p w14:paraId="269C2746" w14:textId="4467CE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R4-2118045</w:t>
            </w:r>
          </w:p>
        </w:tc>
        <w:tc>
          <w:tcPr>
            <w:tcW w:w="0" w:type="auto"/>
          </w:tcPr>
          <w:p w14:paraId="4F9B8112" w14:textId="5D6A59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 signalling for the next wider channel BW method</w:t>
            </w:r>
          </w:p>
        </w:tc>
        <w:tc>
          <w:tcPr>
            <w:tcW w:w="0" w:type="auto"/>
          </w:tcPr>
          <w:p w14:paraId="1BB364CF" w14:textId="53F08D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C2F27CC" w14:textId="4E6020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16AB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C5F6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AAA6EA" w14:textId="77777777" w:rsidTr="00AB1096">
        <w:tc>
          <w:tcPr>
            <w:tcW w:w="0" w:type="auto"/>
          </w:tcPr>
          <w:p w14:paraId="30C2454E" w14:textId="2BD212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R4-2118046</w:t>
            </w:r>
          </w:p>
        </w:tc>
        <w:tc>
          <w:tcPr>
            <w:tcW w:w="0" w:type="auto"/>
          </w:tcPr>
          <w:p w14:paraId="27E99C9A" w14:textId="3521B0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next wider channel BW method</w:t>
            </w:r>
          </w:p>
        </w:tc>
        <w:tc>
          <w:tcPr>
            <w:tcW w:w="0" w:type="auto"/>
          </w:tcPr>
          <w:p w14:paraId="48299391" w14:textId="687B70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E0EF06C" w14:textId="628518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A5B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F43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7AF9CF" w14:textId="77777777" w:rsidTr="00AB1096">
        <w:tc>
          <w:tcPr>
            <w:tcW w:w="0" w:type="auto"/>
          </w:tcPr>
          <w:p w14:paraId="2CD1BE02" w14:textId="11CE30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R4-2118047</w:t>
            </w:r>
          </w:p>
        </w:tc>
        <w:tc>
          <w:tcPr>
            <w:tcW w:w="0" w:type="auto"/>
          </w:tcPr>
          <w:p w14:paraId="05731258" w14:textId="2E1433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methods comparison for Irregular channel BW</w:t>
            </w:r>
          </w:p>
        </w:tc>
        <w:tc>
          <w:tcPr>
            <w:tcW w:w="0" w:type="auto"/>
          </w:tcPr>
          <w:p w14:paraId="2A93759D" w14:textId="5808F5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613D1FD" w14:textId="6AB7FE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BBB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395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0854FA" w14:textId="77777777" w:rsidTr="00AB1096">
        <w:tc>
          <w:tcPr>
            <w:tcW w:w="0" w:type="auto"/>
          </w:tcPr>
          <w:p w14:paraId="56C56EE0" w14:textId="1EB0A5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R4-2118048</w:t>
            </w:r>
          </w:p>
        </w:tc>
        <w:tc>
          <w:tcPr>
            <w:tcW w:w="0" w:type="auto"/>
          </w:tcPr>
          <w:p w14:paraId="6F3B5D64" w14:textId="79DC59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RAN4 Rel-18 scope</w:t>
            </w:r>
          </w:p>
        </w:tc>
        <w:tc>
          <w:tcPr>
            <w:tcW w:w="0" w:type="auto"/>
          </w:tcPr>
          <w:p w14:paraId="537AB33F" w14:textId="156798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53B63B6" w14:textId="42593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26CFF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74F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042000" w14:textId="77777777" w:rsidTr="00AB1096">
        <w:tc>
          <w:tcPr>
            <w:tcW w:w="0" w:type="auto"/>
          </w:tcPr>
          <w:p w14:paraId="1729858B" w14:textId="404C81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R4-2118049</w:t>
            </w:r>
          </w:p>
        </w:tc>
        <w:tc>
          <w:tcPr>
            <w:tcW w:w="0" w:type="auto"/>
          </w:tcPr>
          <w:p w14:paraId="2EF4F49F" w14:textId="5215F1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RAN4 Rel-18: FR2 multi-beam reception</w:t>
            </w:r>
          </w:p>
        </w:tc>
        <w:tc>
          <w:tcPr>
            <w:tcW w:w="0" w:type="auto"/>
          </w:tcPr>
          <w:p w14:paraId="06594A69" w14:textId="2ED7F6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A885F09" w14:textId="2E1129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CB29B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C10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8DCD8C" w14:textId="77777777" w:rsidTr="00AB1096">
        <w:tc>
          <w:tcPr>
            <w:tcW w:w="0" w:type="auto"/>
          </w:tcPr>
          <w:p w14:paraId="492C81A9" w14:textId="2D136D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R4-2118050</w:t>
            </w:r>
          </w:p>
        </w:tc>
        <w:tc>
          <w:tcPr>
            <w:tcW w:w="0" w:type="auto"/>
          </w:tcPr>
          <w:p w14:paraId="4B76FD6C" w14:textId="5D6406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RAN4 Rel-18: RRM enhancements</w:t>
            </w:r>
          </w:p>
        </w:tc>
        <w:tc>
          <w:tcPr>
            <w:tcW w:w="0" w:type="auto"/>
          </w:tcPr>
          <w:p w14:paraId="2EE4E796" w14:textId="615F14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E9526AF" w14:textId="17A132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AF9BC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1F1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21425B" w14:textId="77777777" w:rsidTr="00AB1096">
        <w:tc>
          <w:tcPr>
            <w:tcW w:w="0" w:type="auto"/>
          </w:tcPr>
          <w:p w14:paraId="6DF420E6" w14:textId="2BFB68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R4-2118051</w:t>
            </w:r>
          </w:p>
        </w:tc>
        <w:tc>
          <w:tcPr>
            <w:tcW w:w="0" w:type="auto"/>
          </w:tcPr>
          <w:p w14:paraId="499F1B94" w14:textId="66DCA0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RAN4 Rel-18: Demodulation enhancements</w:t>
            </w:r>
          </w:p>
        </w:tc>
        <w:tc>
          <w:tcPr>
            <w:tcW w:w="0" w:type="auto"/>
          </w:tcPr>
          <w:p w14:paraId="77F1D8B3" w14:textId="39040C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413465D" w14:textId="6B6B26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27F10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F0A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38209B" w14:textId="77777777" w:rsidTr="00AB1096">
        <w:tc>
          <w:tcPr>
            <w:tcW w:w="0" w:type="auto"/>
          </w:tcPr>
          <w:p w14:paraId="3F1694FA" w14:textId="4547B9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R4-2118052</w:t>
            </w:r>
          </w:p>
        </w:tc>
        <w:tc>
          <w:tcPr>
            <w:tcW w:w="0" w:type="auto"/>
          </w:tcPr>
          <w:p w14:paraId="605E03B9" w14:textId="6BB15D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37.717-11-11: correction for DC_7_n257 EN-DC configurations </w:t>
            </w:r>
          </w:p>
        </w:tc>
        <w:tc>
          <w:tcPr>
            <w:tcW w:w="0" w:type="auto"/>
          </w:tcPr>
          <w:p w14:paraId="11C1C64C" w14:textId="0E627C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1E10F46" w14:textId="734B3F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13DD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50A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C5F44E" w14:textId="77777777" w:rsidTr="00AB1096">
        <w:tc>
          <w:tcPr>
            <w:tcW w:w="0" w:type="auto"/>
          </w:tcPr>
          <w:p w14:paraId="65EA59CF" w14:textId="173A59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R4-2118053</w:t>
            </w:r>
          </w:p>
        </w:tc>
        <w:tc>
          <w:tcPr>
            <w:tcW w:w="0" w:type="auto"/>
          </w:tcPr>
          <w:p w14:paraId="6A8458C0" w14:textId="347C3B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conditions and performance assessment for NR  repeater EMC tests</w:t>
            </w:r>
          </w:p>
        </w:tc>
        <w:tc>
          <w:tcPr>
            <w:tcW w:w="0" w:type="auto"/>
          </w:tcPr>
          <w:p w14:paraId="724DB5EF" w14:textId="1D1154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497927" w14:textId="3CDC88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B993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1EB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A51997" w14:textId="77777777" w:rsidTr="00AB1096">
        <w:tc>
          <w:tcPr>
            <w:tcW w:w="0" w:type="auto"/>
          </w:tcPr>
          <w:p w14:paraId="42AB27D0" w14:textId="2AD3BF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R4-2118054</w:t>
            </w:r>
          </w:p>
        </w:tc>
        <w:tc>
          <w:tcPr>
            <w:tcW w:w="0" w:type="auto"/>
          </w:tcPr>
          <w:p w14:paraId="3B23369F" w14:textId="1857FF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adding support of CA_n8A-n257D/E/F</w:t>
            </w:r>
          </w:p>
        </w:tc>
        <w:tc>
          <w:tcPr>
            <w:tcW w:w="0" w:type="auto"/>
          </w:tcPr>
          <w:p w14:paraId="50F3465B" w14:textId="02F09E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FDEEDAC" w14:textId="63FA6A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50A6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E17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1F53D0" w14:textId="77777777" w:rsidTr="00AB1096">
        <w:tc>
          <w:tcPr>
            <w:tcW w:w="0" w:type="auto"/>
          </w:tcPr>
          <w:p w14:paraId="0F188203" w14:textId="18DF24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R4-2118055</w:t>
            </w:r>
          </w:p>
        </w:tc>
        <w:tc>
          <w:tcPr>
            <w:tcW w:w="0" w:type="auto"/>
          </w:tcPr>
          <w:p w14:paraId="3A406F54" w14:textId="4394EA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54FBB2DF" w14:textId="42E7AD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709E82E" w14:textId="4D02ED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1D1E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337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DB8B4D" w14:textId="77777777" w:rsidTr="00AB1096">
        <w:tc>
          <w:tcPr>
            <w:tcW w:w="0" w:type="auto"/>
          </w:tcPr>
          <w:p w14:paraId="6E382876" w14:textId="1B7BF0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R4-2118056</w:t>
            </w:r>
          </w:p>
        </w:tc>
        <w:tc>
          <w:tcPr>
            <w:tcW w:w="0" w:type="auto"/>
          </w:tcPr>
          <w:p w14:paraId="7B751E31" w14:textId="7CB30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57142A39" w14:textId="7A25FE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BA4A041" w14:textId="1EB24D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A4A5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9ED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6B0F6E" w14:textId="77777777" w:rsidTr="00AB1096">
        <w:tc>
          <w:tcPr>
            <w:tcW w:w="0" w:type="auto"/>
          </w:tcPr>
          <w:p w14:paraId="52FCB082" w14:textId="643BC9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R4-2118057</w:t>
            </w:r>
          </w:p>
        </w:tc>
        <w:tc>
          <w:tcPr>
            <w:tcW w:w="0" w:type="auto"/>
          </w:tcPr>
          <w:p w14:paraId="430C5D58" w14:textId="649EB1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4C65C4F2" w14:textId="371136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74158CB" w14:textId="2A6090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F85E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31C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43609C" w14:textId="77777777" w:rsidTr="00AB1096">
        <w:tc>
          <w:tcPr>
            <w:tcW w:w="0" w:type="auto"/>
          </w:tcPr>
          <w:p w14:paraId="1A4B81E4" w14:textId="75DE1B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R4-2118058</w:t>
            </w:r>
          </w:p>
        </w:tc>
        <w:tc>
          <w:tcPr>
            <w:tcW w:w="0" w:type="auto"/>
          </w:tcPr>
          <w:p w14:paraId="5DC2CF02" w14:textId="64D143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UL MIMO EVM measurement method</w:t>
            </w:r>
          </w:p>
        </w:tc>
        <w:tc>
          <w:tcPr>
            <w:tcW w:w="0" w:type="auto"/>
          </w:tcPr>
          <w:p w14:paraId="158C6EFF" w14:textId="4B1A7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78AFC5C" w14:textId="51160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0039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A8DD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D1D90D" w14:textId="77777777" w:rsidTr="00AB1096">
        <w:tc>
          <w:tcPr>
            <w:tcW w:w="0" w:type="auto"/>
          </w:tcPr>
          <w:p w14:paraId="00A6EE73" w14:textId="0480BD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R4-2118059</w:t>
            </w:r>
          </w:p>
        </w:tc>
        <w:tc>
          <w:tcPr>
            <w:tcW w:w="0" w:type="auto"/>
          </w:tcPr>
          <w:p w14:paraId="1F165EE3" w14:textId="59EA73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common test parameters</w:t>
            </w:r>
          </w:p>
        </w:tc>
        <w:tc>
          <w:tcPr>
            <w:tcW w:w="0" w:type="auto"/>
          </w:tcPr>
          <w:p w14:paraId="3842EB48" w14:textId="124FC2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A48ECB3" w14:textId="18E4CE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AD98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9ABD5" w14:textId="1CD06B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R4-2120648</w:t>
            </w:r>
          </w:p>
        </w:tc>
      </w:tr>
      <w:tr w:rsidR="00AB1096" w14:paraId="6CF9F233" w14:textId="77777777" w:rsidTr="00AB1096">
        <w:tc>
          <w:tcPr>
            <w:tcW w:w="0" w:type="auto"/>
          </w:tcPr>
          <w:p w14:paraId="0AD712CE" w14:textId="4BCD77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R4-2118060</w:t>
            </w:r>
          </w:p>
        </w:tc>
        <w:tc>
          <w:tcPr>
            <w:tcW w:w="0" w:type="auto"/>
          </w:tcPr>
          <w:p w14:paraId="77F925F9" w14:textId="246896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common test parameters</w:t>
            </w:r>
          </w:p>
        </w:tc>
        <w:tc>
          <w:tcPr>
            <w:tcW w:w="0" w:type="auto"/>
          </w:tcPr>
          <w:p w14:paraId="2C32CA0E" w14:textId="5B507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37E33A8" w14:textId="3A18C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9093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B8C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A8596C" w14:textId="77777777" w:rsidTr="00AB1096">
        <w:tc>
          <w:tcPr>
            <w:tcW w:w="0" w:type="auto"/>
          </w:tcPr>
          <w:p w14:paraId="5BBDA918" w14:textId="207B5D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R4-2118061</w:t>
            </w:r>
          </w:p>
        </w:tc>
        <w:tc>
          <w:tcPr>
            <w:tcW w:w="0" w:type="auto"/>
          </w:tcPr>
          <w:p w14:paraId="160CE38D" w14:textId="37CF10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common test parameters</w:t>
            </w:r>
          </w:p>
        </w:tc>
        <w:tc>
          <w:tcPr>
            <w:tcW w:w="0" w:type="auto"/>
          </w:tcPr>
          <w:p w14:paraId="078245EF" w14:textId="1DC59D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BC18DA9" w14:textId="412549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B6449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16E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77CAEE" w14:textId="77777777" w:rsidTr="00AB1096">
        <w:tc>
          <w:tcPr>
            <w:tcW w:w="0" w:type="auto"/>
          </w:tcPr>
          <w:p w14:paraId="6B6A379D" w14:textId="77B116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R4-2118062</w:t>
            </w:r>
          </w:p>
        </w:tc>
        <w:tc>
          <w:tcPr>
            <w:tcW w:w="0" w:type="auto"/>
          </w:tcPr>
          <w:p w14:paraId="64E48276" w14:textId="5FB836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Self interference analysis and MSD results for PC3 NR inter-band CA band combinations</w:t>
            </w:r>
          </w:p>
        </w:tc>
        <w:tc>
          <w:tcPr>
            <w:tcW w:w="0" w:type="auto"/>
          </w:tcPr>
          <w:p w14:paraId="2D6DCF98" w14:textId="3914EF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KDDI, Softbank</w:t>
            </w:r>
          </w:p>
        </w:tc>
        <w:tc>
          <w:tcPr>
            <w:tcW w:w="0" w:type="auto"/>
          </w:tcPr>
          <w:p w14:paraId="68C1D52E" w14:textId="734209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1C33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45403" w14:textId="47654B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R4-2119817</w:t>
            </w:r>
          </w:p>
        </w:tc>
      </w:tr>
      <w:tr w:rsidR="00AB1096" w14:paraId="7B35AEA1" w14:textId="77777777" w:rsidTr="00AB1096">
        <w:tc>
          <w:tcPr>
            <w:tcW w:w="0" w:type="auto"/>
          </w:tcPr>
          <w:p w14:paraId="38B1150F" w14:textId="557946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R4-2118063</w:t>
            </w:r>
          </w:p>
        </w:tc>
        <w:tc>
          <w:tcPr>
            <w:tcW w:w="0" w:type="auto"/>
          </w:tcPr>
          <w:p w14:paraId="7C81A588" w14:textId="28817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adding support of CA_n1-n8A-n257D/E/F</w:t>
            </w:r>
          </w:p>
        </w:tc>
        <w:tc>
          <w:tcPr>
            <w:tcW w:w="0" w:type="auto"/>
          </w:tcPr>
          <w:p w14:paraId="14B83E62" w14:textId="091C56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7B3DDF55" w14:textId="1F4211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FADC6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E8B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7C0CB3" w14:textId="77777777" w:rsidTr="00AB1096">
        <w:tc>
          <w:tcPr>
            <w:tcW w:w="0" w:type="auto"/>
          </w:tcPr>
          <w:p w14:paraId="3E1E798C" w14:textId="4C001B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R4-2118064</w:t>
            </w:r>
          </w:p>
        </w:tc>
        <w:tc>
          <w:tcPr>
            <w:tcW w:w="0" w:type="auto"/>
          </w:tcPr>
          <w:p w14:paraId="3229C282" w14:textId="3B3B1D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TS38.114: Emission</w:t>
            </w:r>
          </w:p>
        </w:tc>
        <w:tc>
          <w:tcPr>
            <w:tcW w:w="0" w:type="auto"/>
          </w:tcPr>
          <w:p w14:paraId="0717B61E" w14:textId="65E679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3B25BEA" w14:textId="55CC6B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7CF0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283B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CF73E4" w14:textId="77777777" w:rsidTr="00AB1096">
        <w:tc>
          <w:tcPr>
            <w:tcW w:w="0" w:type="auto"/>
          </w:tcPr>
          <w:p w14:paraId="6F2047A7" w14:textId="1D9DCB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R4-2118065</w:t>
            </w:r>
          </w:p>
        </w:tc>
        <w:tc>
          <w:tcPr>
            <w:tcW w:w="0" w:type="auto"/>
          </w:tcPr>
          <w:p w14:paraId="4469BB64" w14:textId="499850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v0.7.0 TR update: LTE(xDL/1UL)+ NR(2DL/1UL) DC in Rel-17</w:t>
            </w:r>
          </w:p>
        </w:tc>
        <w:tc>
          <w:tcPr>
            <w:tcW w:w="0" w:type="auto"/>
          </w:tcPr>
          <w:p w14:paraId="2746D08F" w14:textId="73654B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2BBC0A2" w14:textId="10047D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D9FA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594C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CE917A" w14:textId="77777777" w:rsidTr="00AB1096">
        <w:tc>
          <w:tcPr>
            <w:tcW w:w="0" w:type="auto"/>
          </w:tcPr>
          <w:p w14:paraId="49188C1F" w14:textId="4DAFE5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R4-2118066</w:t>
            </w:r>
          </w:p>
        </w:tc>
        <w:tc>
          <w:tcPr>
            <w:tcW w:w="0" w:type="auto"/>
          </w:tcPr>
          <w:p w14:paraId="4DC45FAC" w14:textId="7003C3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 (xDL/UL x=1.2,3,4) with NR 2 bands (2DL/1UL) DC in Rel-17</w:t>
            </w:r>
          </w:p>
        </w:tc>
        <w:tc>
          <w:tcPr>
            <w:tcW w:w="0" w:type="auto"/>
          </w:tcPr>
          <w:p w14:paraId="01971E3B" w14:textId="5B5DBC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D6F819F" w14:textId="3614AB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CC6F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D81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B59534" w14:textId="77777777" w:rsidTr="00AB1096">
        <w:tc>
          <w:tcPr>
            <w:tcW w:w="0" w:type="auto"/>
          </w:tcPr>
          <w:p w14:paraId="57907668" w14:textId="6129CC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R4-2118067</w:t>
            </w:r>
          </w:p>
        </w:tc>
        <w:tc>
          <w:tcPr>
            <w:tcW w:w="0" w:type="auto"/>
          </w:tcPr>
          <w:p w14:paraId="5C1B4D9E" w14:textId="1BA19C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0" w:type="auto"/>
          </w:tcPr>
          <w:p w14:paraId="1E7D9E70" w14:textId="21FBBD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433E1B6" w14:textId="519EA3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66F7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9A6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B2C411" w14:textId="77777777" w:rsidTr="00AB1096">
        <w:tc>
          <w:tcPr>
            <w:tcW w:w="0" w:type="auto"/>
          </w:tcPr>
          <w:p w14:paraId="59A4E451" w14:textId="1618AC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R4-2118068</w:t>
            </w:r>
          </w:p>
        </w:tc>
        <w:tc>
          <w:tcPr>
            <w:tcW w:w="0" w:type="auto"/>
          </w:tcPr>
          <w:p w14:paraId="25D7CB92" w14:textId="4B90FD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adding support of DC_n1-n78-n257 related configurations</w:t>
            </w:r>
          </w:p>
        </w:tc>
        <w:tc>
          <w:tcPr>
            <w:tcW w:w="0" w:type="auto"/>
          </w:tcPr>
          <w:p w14:paraId="62A97934" w14:textId="146687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A9B9F94" w14:textId="3C6B2E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45A2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893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91B3C9" w14:textId="77777777" w:rsidTr="00AB1096">
        <w:tc>
          <w:tcPr>
            <w:tcW w:w="0" w:type="auto"/>
          </w:tcPr>
          <w:p w14:paraId="23D665F7" w14:textId="7CAB26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R4-2118069</w:t>
            </w:r>
          </w:p>
        </w:tc>
        <w:tc>
          <w:tcPr>
            <w:tcW w:w="0" w:type="auto"/>
          </w:tcPr>
          <w:p w14:paraId="731280C8" w14:textId="4CFD29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NR DC LTE(xDL/1UL)+ NR(2DL/1UL) DC in Rel-17</w:t>
            </w:r>
          </w:p>
        </w:tc>
        <w:tc>
          <w:tcPr>
            <w:tcW w:w="0" w:type="auto"/>
          </w:tcPr>
          <w:p w14:paraId="27E36082" w14:textId="272AD3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8FA2BC6" w14:textId="31084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6E2E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979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EAA13B" w14:textId="77777777" w:rsidTr="00AB1096">
        <w:tc>
          <w:tcPr>
            <w:tcW w:w="0" w:type="auto"/>
          </w:tcPr>
          <w:p w14:paraId="5AC98D89" w14:textId="6A3846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R4-2118070</w:t>
            </w:r>
          </w:p>
        </w:tc>
        <w:tc>
          <w:tcPr>
            <w:tcW w:w="0" w:type="auto"/>
          </w:tcPr>
          <w:p w14:paraId="0147B49D" w14:textId="0BE61B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SFTD measurement delay under NE-DC</w:t>
            </w:r>
          </w:p>
        </w:tc>
        <w:tc>
          <w:tcPr>
            <w:tcW w:w="0" w:type="auto"/>
          </w:tcPr>
          <w:p w14:paraId="36E89778" w14:textId="15CC19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CMCC, Apple</w:t>
            </w:r>
          </w:p>
        </w:tc>
        <w:tc>
          <w:tcPr>
            <w:tcW w:w="0" w:type="auto"/>
          </w:tcPr>
          <w:p w14:paraId="1407A56C" w14:textId="51EA73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461E2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A05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9F7BD3" w14:textId="77777777" w:rsidTr="00AB1096">
        <w:tc>
          <w:tcPr>
            <w:tcW w:w="0" w:type="auto"/>
          </w:tcPr>
          <w:p w14:paraId="76F62771" w14:textId="725E05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R4-2118071</w:t>
            </w:r>
          </w:p>
        </w:tc>
        <w:tc>
          <w:tcPr>
            <w:tcW w:w="0" w:type="auto"/>
          </w:tcPr>
          <w:p w14:paraId="5C54221F" w14:textId="1BF399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SFTD measurement delay under NE-DC</w:t>
            </w:r>
          </w:p>
        </w:tc>
        <w:tc>
          <w:tcPr>
            <w:tcW w:w="0" w:type="auto"/>
          </w:tcPr>
          <w:p w14:paraId="22ADD3B5" w14:textId="6B654F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CMCC, Apple</w:t>
            </w:r>
          </w:p>
        </w:tc>
        <w:tc>
          <w:tcPr>
            <w:tcW w:w="0" w:type="auto"/>
          </w:tcPr>
          <w:p w14:paraId="019F956F" w14:textId="289E13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346C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63A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74DCA3" w14:textId="77777777" w:rsidTr="00AB1096">
        <w:tc>
          <w:tcPr>
            <w:tcW w:w="0" w:type="auto"/>
          </w:tcPr>
          <w:p w14:paraId="60305477" w14:textId="104116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R4-2118072</w:t>
            </w:r>
          </w:p>
        </w:tc>
        <w:tc>
          <w:tcPr>
            <w:tcW w:w="0" w:type="auto"/>
          </w:tcPr>
          <w:p w14:paraId="3925414E" w14:textId="2BFAE3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SFTD measurement delay under NE-DC</w:t>
            </w:r>
          </w:p>
        </w:tc>
        <w:tc>
          <w:tcPr>
            <w:tcW w:w="0" w:type="auto"/>
          </w:tcPr>
          <w:p w14:paraId="654732A3" w14:textId="52FD4F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CMCC, Apple</w:t>
            </w:r>
          </w:p>
        </w:tc>
        <w:tc>
          <w:tcPr>
            <w:tcW w:w="0" w:type="auto"/>
          </w:tcPr>
          <w:p w14:paraId="776E873B" w14:textId="5ACF3C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46D1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F16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80BFF7" w14:textId="77777777" w:rsidTr="00AB1096">
        <w:tc>
          <w:tcPr>
            <w:tcW w:w="0" w:type="auto"/>
          </w:tcPr>
          <w:p w14:paraId="21BB5136" w14:textId="675156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R4-2118073</w:t>
            </w:r>
          </w:p>
        </w:tc>
        <w:tc>
          <w:tcPr>
            <w:tcW w:w="0" w:type="auto"/>
          </w:tcPr>
          <w:p w14:paraId="2A2741E9" w14:textId="367CAC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SFTD measurement accuracy under NE-DC</w:t>
            </w:r>
          </w:p>
        </w:tc>
        <w:tc>
          <w:tcPr>
            <w:tcW w:w="0" w:type="auto"/>
          </w:tcPr>
          <w:p w14:paraId="3F185173" w14:textId="67EAE3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CMCC, Apple</w:t>
            </w:r>
          </w:p>
        </w:tc>
        <w:tc>
          <w:tcPr>
            <w:tcW w:w="0" w:type="auto"/>
          </w:tcPr>
          <w:p w14:paraId="22F97F66" w14:textId="39149A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991E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8F7A2" w14:textId="667EA0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R4-2120388</w:t>
            </w:r>
          </w:p>
        </w:tc>
      </w:tr>
      <w:tr w:rsidR="00AB1096" w14:paraId="06A9D4F8" w14:textId="77777777" w:rsidTr="00AB1096">
        <w:tc>
          <w:tcPr>
            <w:tcW w:w="0" w:type="auto"/>
          </w:tcPr>
          <w:p w14:paraId="33D8C5E3" w14:textId="3C5BEA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R4-2118074</w:t>
            </w:r>
          </w:p>
        </w:tc>
        <w:tc>
          <w:tcPr>
            <w:tcW w:w="0" w:type="auto"/>
          </w:tcPr>
          <w:p w14:paraId="1E2C51EF" w14:textId="2D3400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SFTD measurement accuracy under NE-DC</w:t>
            </w:r>
          </w:p>
        </w:tc>
        <w:tc>
          <w:tcPr>
            <w:tcW w:w="0" w:type="auto"/>
          </w:tcPr>
          <w:p w14:paraId="255007B5" w14:textId="3F1103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CMCC, Apple</w:t>
            </w:r>
          </w:p>
        </w:tc>
        <w:tc>
          <w:tcPr>
            <w:tcW w:w="0" w:type="auto"/>
          </w:tcPr>
          <w:p w14:paraId="0A4461FB" w14:textId="0AD0B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6F88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9C6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111EB7" w14:textId="77777777" w:rsidTr="00AB1096">
        <w:tc>
          <w:tcPr>
            <w:tcW w:w="0" w:type="auto"/>
          </w:tcPr>
          <w:p w14:paraId="3E316180" w14:textId="71D449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R4-2118075</w:t>
            </w:r>
          </w:p>
        </w:tc>
        <w:tc>
          <w:tcPr>
            <w:tcW w:w="0" w:type="auto"/>
          </w:tcPr>
          <w:p w14:paraId="07764AD0" w14:textId="780206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SFTD measurement accuracy under NE-DC</w:t>
            </w:r>
          </w:p>
        </w:tc>
        <w:tc>
          <w:tcPr>
            <w:tcW w:w="0" w:type="auto"/>
          </w:tcPr>
          <w:p w14:paraId="6020C2D6" w14:textId="00B00F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CMCC, Apple</w:t>
            </w:r>
          </w:p>
        </w:tc>
        <w:tc>
          <w:tcPr>
            <w:tcW w:w="0" w:type="auto"/>
          </w:tcPr>
          <w:p w14:paraId="63DF6B33" w14:textId="7D43DA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206D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655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340110" w14:textId="77777777" w:rsidTr="00AB1096">
        <w:tc>
          <w:tcPr>
            <w:tcW w:w="0" w:type="auto"/>
          </w:tcPr>
          <w:p w14:paraId="3FE5E316" w14:textId="5019BA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R4-2118076</w:t>
            </w:r>
          </w:p>
        </w:tc>
        <w:tc>
          <w:tcPr>
            <w:tcW w:w="0" w:type="auto"/>
          </w:tcPr>
          <w:p w14:paraId="714595C9" w14:textId="0610B1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adding UL DC_3_n257K, DC_7_n257K support for DC_3-3-7-7_n78-n257 related configurations</w:t>
            </w:r>
          </w:p>
        </w:tc>
        <w:tc>
          <w:tcPr>
            <w:tcW w:w="0" w:type="auto"/>
          </w:tcPr>
          <w:p w14:paraId="15903536" w14:textId="49630D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8560F63" w14:textId="780D2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9940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3F6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E1F9F6" w14:textId="77777777" w:rsidTr="00AB1096">
        <w:tc>
          <w:tcPr>
            <w:tcW w:w="0" w:type="auto"/>
          </w:tcPr>
          <w:p w14:paraId="3C38B82D" w14:textId="753F09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R4-2118077</w:t>
            </w:r>
          </w:p>
        </w:tc>
        <w:tc>
          <w:tcPr>
            <w:tcW w:w="0" w:type="auto"/>
          </w:tcPr>
          <w:p w14:paraId="66FE762E" w14:textId="0E543B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MSD test results and test configurations for new NR DC band combinations</w:t>
            </w:r>
          </w:p>
        </w:tc>
        <w:tc>
          <w:tcPr>
            <w:tcW w:w="0" w:type="auto"/>
          </w:tcPr>
          <w:p w14:paraId="4B08A8C3" w14:textId="506FA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63F29D1" w14:textId="65B782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33FC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7483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DD0C6B" w14:textId="77777777" w:rsidTr="00AB1096">
        <w:tc>
          <w:tcPr>
            <w:tcW w:w="0" w:type="auto"/>
          </w:tcPr>
          <w:p w14:paraId="31859696" w14:textId="23321F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R4-2118078</w:t>
            </w:r>
          </w:p>
        </w:tc>
        <w:tc>
          <w:tcPr>
            <w:tcW w:w="0" w:type="auto"/>
          </w:tcPr>
          <w:p w14:paraId="6CEEBA0D" w14:textId="54E554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measurements of pi/2 BPSK waveform with spectrum shaping</w:t>
            </w:r>
          </w:p>
        </w:tc>
        <w:tc>
          <w:tcPr>
            <w:tcW w:w="0" w:type="auto"/>
          </w:tcPr>
          <w:p w14:paraId="1D648274" w14:textId="7CD86D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33ED6E30" w14:textId="15F50F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A8FD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A79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E4DB83" w14:textId="77777777" w:rsidTr="00AB1096">
        <w:tc>
          <w:tcPr>
            <w:tcW w:w="0" w:type="auto"/>
          </w:tcPr>
          <w:p w14:paraId="10D96DA6" w14:textId="2AC5F8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R4-2118079</w:t>
            </w:r>
          </w:p>
        </w:tc>
        <w:tc>
          <w:tcPr>
            <w:tcW w:w="0" w:type="auto"/>
          </w:tcPr>
          <w:p w14:paraId="00502238" w14:textId="07E1AE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and further deployment scenarios of the simultaneous Tx/Rx capability for intra-band CA/DC UE</w:t>
            </w:r>
          </w:p>
        </w:tc>
        <w:tc>
          <w:tcPr>
            <w:tcW w:w="0" w:type="auto"/>
          </w:tcPr>
          <w:p w14:paraId="1D3D7891" w14:textId="77E7EB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A470B52" w14:textId="17351F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28A3D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5E9E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B14D1D" w14:textId="77777777" w:rsidTr="00AB1096">
        <w:tc>
          <w:tcPr>
            <w:tcW w:w="0" w:type="auto"/>
          </w:tcPr>
          <w:p w14:paraId="74E10463" w14:textId="31E823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R4-2118080</w:t>
            </w:r>
          </w:p>
        </w:tc>
        <w:tc>
          <w:tcPr>
            <w:tcW w:w="0" w:type="auto"/>
          </w:tcPr>
          <w:p w14:paraId="777249CA" w14:textId="3195C1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MSD requirements with the consideration of BCS4</w:t>
            </w:r>
          </w:p>
        </w:tc>
        <w:tc>
          <w:tcPr>
            <w:tcW w:w="0" w:type="auto"/>
          </w:tcPr>
          <w:p w14:paraId="7685C616" w14:textId="593C91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050D3601" w14:textId="03A24D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D69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7DE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6AD61B" w14:textId="77777777" w:rsidTr="00AB1096">
        <w:tc>
          <w:tcPr>
            <w:tcW w:w="0" w:type="auto"/>
          </w:tcPr>
          <w:p w14:paraId="17C59D88" w14:textId="66A4BD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R4-2118081</w:t>
            </w:r>
          </w:p>
        </w:tc>
        <w:tc>
          <w:tcPr>
            <w:tcW w:w="0" w:type="auto"/>
          </w:tcPr>
          <w:p w14:paraId="13393603" w14:textId="5900E8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v0.4.0 TR Update for SL enhancement in Rel-17 </w:t>
            </w:r>
          </w:p>
        </w:tc>
        <w:tc>
          <w:tcPr>
            <w:tcW w:w="0" w:type="auto"/>
          </w:tcPr>
          <w:p w14:paraId="14D9CF22" w14:textId="12D444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2EC0E1E" w14:textId="7464DC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E642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8A87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E06C3D" w14:textId="77777777" w:rsidTr="00AB1096">
        <w:tc>
          <w:tcPr>
            <w:tcW w:w="0" w:type="auto"/>
          </w:tcPr>
          <w:p w14:paraId="3CE71E91" w14:textId="3FA54D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R4-2118082</w:t>
            </w:r>
          </w:p>
        </w:tc>
        <w:tc>
          <w:tcPr>
            <w:tcW w:w="0" w:type="auto"/>
          </w:tcPr>
          <w:p w14:paraId="098C6277" w14:textId="439D21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SRVCC TCs</w:t>
            </w:r>
          </w:p>
        </w:tc>
        <w:tc>
          <w:tcPr>
            <w:tcW w:w="0" w:type="auto"/>
          </w:tcPr>
          <w:p w14:paraId="69AA3523" w14:textId="7E2B0C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Huawei, Hisilicon</w:t>
            </w:r>
          </w:p>
        </w:tc>
        <w:tc>
          <w:tcPr>
            <w:tcW w:w="0" w:type="auto"/>
          </w:tcPr>
          <w:p w14:paraId="41C56B9D" w14:textId="548522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BE2F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163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A8CDA4" w14:textId="77777777" w:rsidTr="00AB1096">
        <w:tc>
          <w:tcPr>
            <w:tcW w:w="0" w:type="auto"/>
          </w:tcPr>
          <w:p w14:paraId="2FE49398" w14:textId="5EE5FD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R4-2118083</w:t>
            </w:r>
          </w:p>
        </w:tc>
        <w:tc>
          <w:tcPr>
            <w:tcW w:w="0" w:type="auto"/>
          </w:tcPr>
          <w:p w14:paraId="6EFF0A14" w14:textId="382F41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intra-band con-current V2X operation with NR PC5 and NR Uu in a licensed band</w:t>
            </w:r>
          </w:p>
        </w:tc>
        <w:tc>
          <w:tcPr>
            <w:tcW w:w="0" w:type="auto"/>
          </w:tcPr>
          <w:p w14:paraId="493295A1" w14:textId="07E634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4A31EC6" w14:textId="257E91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E071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50C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C2AC16" w14:textId="77777777" w:rsidTr="00AB1096">
        <w:tc>
          <w:tcPr>
            <w:tcW w:w="0" w:type="auto"/>
          </w:tcPr>
          <w:p w14:paraId="5C280F97" w14:textId="7C50A8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R4-2118084</w:t>
            </w:r>
          </w:p>
        </w:tc>
        <w:tc>
          <w:tcPr>
            <w:tcW w:w="0" w:type="auto"/>
          </w:tcPr>
          <w:p w14:paraId="07EAF245" w14:textId="3D4EAF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EVM requirements for 1024QAM</w:t>
            </w:r>
          </w:p>
        </w:tc>
        <w:tc>
          <w:tcPr>
            <w:tcW w:w="0" w:type="auto"/>
          </w:tcPr>
          <w:p w14:paraId="5B5CEF72" w14:textId="0EA39D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75AD2F7" w14:textId="35CDDD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5C0C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64C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F3E5CE" w14:textId="77777777" w:rsidTr="00AB1096">
        <w:tc>
          <w:tcPr>
            <w:tcW w:w="0" w:type="auto"/>
          </w:tcPr>
          <w:p w14:paraId="4A5DDA50" w14:textId="26C3BF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R4-2118085</w:t>
            </w:r>
          </w:p>
        </w:tc>
        <w:tc>
          <w:tcPr>
            <w:tcW w:w="0" w:type="auto"/>
          </w:tcPr>
          <w:p w14:paraId="0D8CFDBE" w14:textId="3EA18B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output power requirements</w:t>
            </w:r>
          </w:p>
        </w:tc>
        <w:tc>
          <w:tcPr>
            <w:tcW w:w="0" w:type="auto"/>
          </w:tcPr>
          <w:p w14:paraId="74EF0ADB" w14:textId="567D85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180738A" w14:textId="2883D2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D31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02A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54B4C2" w14:textId="77777777" w:rsidTr="00AB1096">
        <w:tc>
          <w:tcPr>
            <w:tcW w:w="0" w:type="auto"/>
          </w:tcPr>
          <w:p w14:paraId="0A65FF5D" w14:textId="76A749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R4-2118086</w:t>
            </w:r>
          </w:p>
        </w:tc>
        <w:tc>
          <w:tcPr>
            <w:tcW w:w="0" w:type="auto"/>
          </w:tcPr>
          <w:p w14:paraId="06025028" w14:textId="0AAA31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BS OBUE Cat B requirements clarification</w:t>
            </w:r>
          </w:p>
        </w:tc>
        <w:tc>
          <w:tcPr>
            <w:tcW w:w="0" w:type="auto"/>
          </w:tcPr>
          <w:p w14:paraId="21C9B8F1" w14:textId="3E3F4A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2C8C80C" w14:textId="1D0C91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AF4D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43AD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48E31B" w14:textId="77777777" w:rsidTr="00AB1096">
        <w:tc>
          <w:tcPr>
            <w:tcW w:w="0" w:type="auto"/>
          </w:tcPr>
          <w:p w14:paraId="2D804B43" w14:textId="133D8E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R4-2118087</w:t>
            </w:r>
          </w:p>
        </w:tc>
        <w:tc>
          <w:tcPr>
            <w:tcW w:w="0" w:type="auto"/>
          </w:tcPr>
          <w:p w14:paraId="2DD41EC2" w14:textId="3B9567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BS OBUE Cat B requirements clarification</w:t>
            </w:r>
          </w:p>
        </w:tc>
        <w:tc>
          <w:tcPr>
            <w:tcW w:w="0" w:type="auto"/>
          </w:tcPr>
          <w:p w14:paraId="3DACD503" w14:textId="6DBE7E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A74BA72" w14:textId="3FF585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215F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AE6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0D50EE" w14:textId="77777777" w:rsidTr="00AB1096">
        <w:tc>
          <w:tcPr>
            <w:tcW w:w="0" w:type="auto"/>
          </w:tcPr>
          <w:p w14:paraId="139CE957" w14:textId="1DE6A9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R4-2118088</w:t>
            </w:r>
          </w:p>
        </w:tc>
        <w:tc>
          <w:tcPr>
            <w:tcW w:w="0" w:type="auto"/>
          </w:tcPr>
          <w:p w14:paraId="05B0702C" w14:textId="34F61B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BS OBUE Cat B requirements clarification</w:t>
            </w:r>
          </w:p>
        </w:tc>
        <w:tc>
          <w:tcPr>
            <w:tcW w:w="0" w:type="auto"/>
          </w:tcPr>
          <w:p w14:paraId="5CCBF8FC" w14:textId="608C3D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81BD3CF" w14:textId="7F2CB1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9974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08FE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DB7E74" w14:textId="77777777" w:rsidTr="00AB1096">
        <w:tc>
          <w:tcPr>
            <w:tcW w:w="0" w:type="auto"/>
          </w:tcPr>
          <w:p w14:paraId="44A36718" w14:textId="458F24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R4-2118089</w:t>
            </w:r>
          </w:p>
        </w:tc>
        <w:tc>
          <w:tcPr>
            <w:tcW w:w="0" w:type="auto"/>
          </w:tcPr>
          <w:p w14:paraId="4BB6EC9E" w14:textId="1F6A90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38.141-1: BS OBUE Cat B requirements clarification</w:t>
            </w:r>
          </w:p>
        </w:tc>
        <w:tc>
          <w:tcPr>
            <w:tcW w:w="0" w:type="auto"/>
          </w:tcPr>
          <w:p w14:paraId="43A04EA0" w14:textId="5647E7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77F5392C" w14:textId="1F9AA3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9F40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CD2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3F547C" w14:textId="77777777" w:rsidTr="00AB1096">
        <w:tc>
          <w:tcPr>
            <w:tcW w:w="0" w:type="auto"/>
          </w:tcPr>
          <w:p w14:paraId="3486B310" w14:textId="1598DF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R4-2118090</w:t>
            </w:r>
          </w:p>
        </w:tc>
        <w:tc>
          <w:tcPr>
            <w:tcW w:w="0" w:type="auto"/>
          </w:tcPr>
          <w:p w14:paraId="2E903F76" w14:textId="24D380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38.141-1: BS OBUE Cat B requirements clarification</w:t>
            </w:r>
          </w:p>
        </w:tc>
        <w:tc>
          <w:tcPr>
            <w:tcW w:w="0" w:type="auto"/>
          </w:tcPr>
          <w:p w14:paraId="6EDF52C1" w14:textId="610331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8769B7F" w14:textId="52990E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3801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9D4A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5A3FD9" w14:textId="77777777" w:rsidTr="00AB1096">
        <w:tc>
          <w:tcPr>
            <w:tcW w:w="0" w:type="auto"/>
          </w:tcPr>
          <w:p w14:paraId="133EB627" w14:textId="32503E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R4-2118091</w:t>
            </w:r>
          </w:p>
        </w:tc>
        <w:tc>
          <w:tcPr>
            <w:tcW w:w="0" w:type="auto"/>
          </w:tcPr>
          <w:p w14:paraId="67DEB3FB" w14:textId="4B813A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38.141-1: BS OBUE Cat B requirements clarification</w:t>
            </w:r>
          </w:p>
        </w:tc>
        <w:tc>
          <w:tcPr>
            <w:tcW w:w="0" w:type="auto"/>
          </w:tcPr>
          <w:p w14:paraId="65AB9EC4" w14:textId="37A78D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3F6A557" w14:textId="31E45B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31AF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24A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1334CE" w14:textId="77777777" w:rsidTr="00AB1096">
        <w:tc>
          <w:tcPr>
            <w:tcW w:w="0" w:type="auto"/>
          </w:tcPr>
          <w:p w14:paraId="7FFE9622" w14:textId="76DD91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R4-2118092</w:t>
            </w:r>
          </w:p>
        </w:tc>
        <w:tc>
          <w:tcPr>
            <w:tcW w:w="0" w:type="auto"/>
          </w:tcPr>
          <w:p w14:paraId="64D2A084" w14:textId="2D12DE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OBUE Cat B requirements clarification</w:t>
            </w:r>
          </w:p>
        </w:tc>
        <w:tc>
          <w:tcPr>
            <w:tcW w:w="0" w:type="auto"/>
          </w:tcPr>
          <w:p w14:paraId="7F64E60E" w14:textId="47F12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CDA9BD3" w14:textId="0A4DC3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98C7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9FE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6122C1" w14:textId="77777777" w:rsidTr="00AB1096">
        <w:tc>
          <w:tcPr>
            <w:tcW w:w="0" w:type="auto"/>
          </w:tcPr>
          <w:p w14:paraId="073EC6A5" w14:textId="537F0D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R4-2118093</w:t>
            </w:r>
          </w:p>
        </w:tc>
        <w:tc>
          <w:tcPr>
            <w:tcW w:w="0" w:type="auto"/>
          </w:tcPr>
          <w:p w14:paraId="0E574FA8" w14:textId="4C33A5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OBUE Cat B requirements clarification</w:t>
            </w:r>
          </w:p>
        </w:tc>
        <w:tc>
          <w:tcPr>
            <w:tcW w:w="0" w:type="auto"/>
          </w:tcPr>
          <w:p w14:paraId="46979DD9" w14:textId="74579C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18F620D" w14:textId="601A19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B16C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A9E9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DEB851" w14:textId="77777777" w:rsidTr="00AB1096">
        <w:tc>
          <w:tcPr>
            <w:tcW w:w="0" w:type="auto"/>
          </w:tcPr>
          <w:p w14:paraId="5485E18D" w14:textId="6E51C6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R4-2118094</w:t>
            </w:r>
          </w:p>
        </w:tc>
        <w:tc>
          <w:tcPr>
            <w:tcW w:w="0" w:type="auto"/>
          </w:tcPr>
          <w:p w14:paraId="2F2AC52D" w14:textId="5241BC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OBUE Cat B requirements clarification</w:t>
            </w:r>
          </w:p>
        </w:tc>
        <w:tc>
          <w:tcPr>
            <w:tcW w:w="0" w:type="auto"/>
          </w:tcPr>
          <w:p w14:paraId="16DB18DB" w14:textId="3EE7F4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6E55444D" w14:textId="639ABE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2A27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63D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784E1D" w14:textId="77777777" w:rsidTr="00AB1096">
        <w:tc>
          <w:tcPr>
            <w:tcW w:w="0" w:type="auto"/>
          </w:tcPr>
          <w:p w14:paraId="54662CBD" w14:textId="04598E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R4-2118095</w:t>
            </w:r>
          </w:p>
        </w:tc>
        <w:tc>
          <w:tcPr>
            <w:tcW w:w="0" w:type="auto"/>
          </w:tcPr>
          <w:p w14:paraId="6ECF29FF" w14:textId="7ABA7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0" w:type="auto"/>
          </w:tcPr>
          <w:p w14:paraId="1C8B0596" w14:textId="5DB701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C621F57" w14:textId="50BD46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5909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D865C" w14:textId="083529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R4-2119990</w:t>
            </w:r>
          </w:p>
        </w:tc>
      </w:tr>
      <w:tr w:rsidR="00AB1096" w14:paraId="3B6B1E66" w14:textId="77777777" w:rsidTr="00AB1096">
        <w:tc>
          <w:tcPr>
            <w:tcW w:w="0" w:type="auto"/>
          </w:tcPr>
          <w:p w14:paraId="52996F85" w14:textId="1779F2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R4-2118096</w:t>
            </w:r>
          </w:p>
        </w:tc>
        <w:tc>
          <w:tcPr>
            <w:tcW w:w="0" w:type="auto"/>
          </w:tcPr>
          <w:p w14:paraId="63582079" w14:textId="3C55B1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46E2B605" w14:textId="3E8D82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26DC585" w14:textId="55D353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3F41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CB4D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42DBD9" w14:textId="77777777" w:rsidTr="00AB1096">
        <w:tc>
          <w:tcPr>
            <w:tcW w:w="0" w:type="auto"/>
          </w:tcPr>
          <w:p w14:paraId="5EEE0211" w14:textId="14F912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R4-2118097</w:t>
            </w:r>
          </w:p>
        </w:tc>
        <w:tc>
          <w:tcPr>
            <w:tcW w:w="0" w:type="auto"/>
          </w:tcPr>
          <w:p w14:paraId="6BD24002" w14:textId="323A92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0" w:type="auto"/>
          </w:tcPr>
          <w:p w14:paraId="7BEE73E6" w14:textId="0C0C5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5E14368" w14:textId="5035A6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E3A2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292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51E3FE" w14:textId="77777777" w:rsidTr="00AB1096">
        <w:tc>
          <w:tcPr>
            <w:tcW w:w="0" w:type="auto"/>
          </w:tcPr>
          <w:p w14:paraId="2CDCF554" w14:textId="14A44F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R4-2118098</w:t>
            </w:r>
          </w:p>
        </w:tc>
        <w:tc>
          <w:tcPr>
            <w:tcW w:w="0" w:type="auto"/>
          </w:tcPr>
          <w:p w14:paraId="33BC54BC" w14:textId="7E7C86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inter-frequency relative RSRP accuracy</w:t>
            </w:r>
          </w:p>
        </w:tc>
        <w:tc>
          <w:tcPr>
            <w:tcW w:w="0" w:type="auto"/>
          </w:tcPr>
          <w:p w14:paraId="5B0B7322" w14:textId="0A36EF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14CBA17" w14:textId="789D98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8BDC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A718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B9158A" w14:textId="77777777" w:rsidTr="00AB1096">
        <w:tc>
          <w:tcPr>
            <w:tcW w:w="0" w:type="auto"/>
          </w:tcPr>
          <w:p w14:paraId="39A84C12" w14:textId="0D7C14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R4-2118099</w:t>
            </w:r>
          </w:p>
        </w:tc>
        <w:tc>
          <w:tcPr>
            <w:tcW w:w="0" w:type="auto"/>
          </w:tcPr>
          <w:p w14:paraId="087B2D67" w14:textId="6C1AAE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unified TCI for DL and UL in R17 feMIMO</w:t>
            </w:r>
          </w:p>
        </w:tc>
        <w:tc>
          <w:tcPr>
            <w:tcW w:w="0" w:type="auto"/>
          </w:tcPr>
          <w:p w14:paraId="78897A3E" w14:textId="569A25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D2394B5" w14:textId="72AC2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0CCB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7AA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5E15D4" w14:textId="77777777" w:rsidTr="00AB1096">
        <w:tc>
          <w:tcPr>
            <w:tcW w:w="0" w:type="auto"/>
          </w:tcPr>
          <w:p w14:paraId="6E88BCCD" w14:textId="227836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R4-2118100</w:t>
            </w:r>
          </w:p>
        </w:tc>
        <w:tc>
          <w:tcPr>
            <w:tcW w:w="0" w:type="auto"/>
          </w:tcPr>
          <w:p w14:paraId="0EBFE6EF" w14:textId="78BDF7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 cell beam management in R17 feMIMO</w:t>
            </w:r>
          </w:p>
        </w:tc>
        <w:tc>
          <w:tcPr>
            <w:tcW w:w="0" w:type="auto"/>
          </w:tcPr>
          <w:p w14:paraId="730B0602" w14:textId="2AC02F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8F27ADC" w14:textId="29DD88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5FEE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A1D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B2F224" w14:textId="77777777" w:rsidTr="00AB1096">
        <w:tc>
          <w:tcPr>
            <w:tcW w:w="0" w:type="auto"/>
          </w:tcPr>
          <w:p w14:paraId="10BC7478" w14:textId="58002E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R4-2118101</w:t>
            </w:r>
          </w:p>
        </w:tc>
        <w:tc>
          <w:tcPr>
            <w:tcW w:w="0" w:type="auto"/>
          </w:tcPr>
          <w:p w14:paraId="28CCC848" w14:textId="1A0EC6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and RRM requirements impacts in R17 feMIMO</w:t>
            </w:r>
          </w:p>
        </w:tc>
        <w:tc>
          <w:tcPr>
            <w:tcW w:w="0" w:type="auto"/>
          </w:tcPr>
          <w:p w14:paraId="532C3DD5" w14:textId="43F36F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34CFFC0" w14:textId="6D1710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FC4D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FB9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2885EC" w14:textId="77777777" w:rsidTr="00AB1096">
        <w:tc>
          <w:tcPr>
            <w:tcW w:w="0" w:type="auto"/>
          </w:tcPr>
          <w:p w14:paraId="0C64EF81" w14:textId="2BA677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R4-2118102</w:t>
            </w:r>
          </w:p>
        </w:tc>
        <w:tc>
          <w:tcPr>
            <w:tcW w:w="0" w:type="auto"/>
          </w:tcPr>
          <w:p w14:paraId="1744D57F" w14:textId="2C45BE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inter-frequency measurement</w:t>
            </w:r>
          </w:p>
        </w:tc>
        <w:tc>
          <w:tcPr>
            <w:tcW w:w="0" w:type="auto"/>
          </w:tcPr>
          <w:p w14:paraId="46BF345D" w14:textId="0AA76A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048BBB6" w14:textId="539EA0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560C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9C2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32389E" w14:textId="77777777" w:rsidTr="00AB1096">
        <w:tc>
          <w:tcPr>
            <w:tcW w:w="0" w:type="auto"/>
          </w:tcPr>
          <w:p w14:paraId="4154EBBC" w14:textId="60B2EC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R4-2118103</w:t>
            </w:r>
          </w:p>
        </w:tc>
        <w:tc>
          <w:tcPr>
            <w:tcW w:w="0" w:type="auto"/>
          </w:tcPr>
          <w:p w14:paraId="71E46E93" w14:textId="4B1962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L1-SINR measurement</w:t>
            </w:r>
          </w:p>
        </w:tc>
        <w:tc>
          <w:tcPr>
            <w:tcW w:w="0" w:type="auto"/>
          </w:tcPr>
          <w:p w14:paraId="6372F117" w14:textId="27E80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B97EA94" w14:textId="0AA022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0F06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5F5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0CB938" w14:textId="77777777" w:rsidTr="00AB1096">
        <w:tc>
          <w:tcPr>
            <w:tcW w:w="0" w:type="auto"/>
          </w:tcPr>
          <w:p w14:paraId="4D9F8EE9" w14:textId="742A63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R4-2118104</w:t>
            </w:r>
          </w:p>
        </w:tc>
        <w:tc>
          <w:tcPr>
            <w:tcW w:w="0" w:type="auto"/>
          </w:tcPr>
          <w:p w14:paraId="7D3A70BC" w14:textId="193BBE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general issue</w:t>
            </w:r>
          </w:p>
        </w:tc>
        <w:tc>
          <w:tcPr>
            <w:tcW w:w="0" w:type="auto"/>
          </w:tcPr>
          <w:p w14:paraId="4603D24F" w14:textId="240DA6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BA7FDD6" w14:textId="3ABFC9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C1CC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058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E26BA0" w14:textId="77777777" w:rsidTr="00AB1096">
        <w:tc>
          <w:tcPr>
            <w:tcW w:w="0" w:type="auto"/>
          </w:tcPr>
          <w:p w14:paraId="5FBC9CDD" w14:textId="2F47BF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R4-2118105</w:t>
            </w:r>
          </w:p>
        </w:tc>
        <w:tc>
          <w:tcPr>
            <w:tcW w:w="0" w:type="auto"/>
          </w:tcPr>
          <w:p w14:paraId="61DABB5A" w14:textId="6E80EA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CGI reading test case in R16</w:t>
            </w:r>
          </w:p>
        </w:tc>
        <w:tc>
          <w:tcPr>
            <w:tcW w:w="0" w:type="auto"/>
          </w:tcPr>
          <w:p w14:paraId="1F524935" w14:textId="62A541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2CF441B" w14:textId="78DD13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748F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1F937" w14:textId="544BA3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R4-2120258</w:t>
            </w:r>
          </w:p>
        </w:tc>
      </w:tr>
      <w:tr w:rsidR="00AB1096" w14:paraId="2717BE45" w14:textId="77777777" w:rsidTr="00AB1096">
        <w:tc>
          <w:tcPr>
            <w:tcW w:w="0" w:type="auto"/>
          </w:tcPr>
          <w:p w14:paraId="2CB0BAEB" w14:textId="54EB26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R4-2118106</w:t>
            </w:r>
          </w:p>
        </w:tc>
        <w:tc>
          <w:tcPr>
            <w:tcW w:w="0" w:type="auto"/>
          </w:tcPr>
          <w:p w14:paraId="12FF82FE" w14:textId="5C2250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CGI reading test case in R17</w:t>
            </w:r>
          </w:p>
        </w:tc>
        <w:tc>
          <w:tcPr>
            <w:tcW w:w="0" w:type="auto"/>
          </w:tcPr>
          <w:p w14:paraId="6F5117E6" w14:textId="2B8749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50EB34A" w14:textId="001C60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000E4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4C66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982816" w14:textId="77777777" w:rsidTr="00AB1096">
        <w:tc>
          <w:tcPr>
            <w:tcW w:w="0" w:type="auto"/>
          </w:tcPr>
          <w:p w14:paraId="13AEAD78" w14:textId="1E46AF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R4-2118107</w:t>
            </w:r>
          </w:p>
        </w:tc>
        <w:tc>
          <w:tcPr>
            <w:tcW w:w="0" w:type="auto"/>
          </w:tcPr>
          <w:p w14:paraId="2F4181DA" w14:textId="18C6D3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BWP switching test case in R16</w:t>
            </w:r>
          </w:p>
        </w:tc>
        <w:tc>
          <w:tcPr>
            <w:tcW w:w="0" w:type="auto"/>
          </w:tcPr>
          <w:p w14:paraId="7F1F56F1" w14:textId="1EA163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0575814" w14:textId="307AED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1DAF3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38F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12872B" w14:textId="77777777" w:rsidTr="00AB1096">
        <w:tc>
          <w:tcPr>
            <w:tcW w:w="0" w:type="auto"/>
          </w:tcPr>
          <w:p w14:paraId="36836C56" w14:textId="4ED84D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R4-2118108</w:t>
            </w:r>
          </w:p>
        </w:tc>
        <w:tc>
          <w:tcPr>
            <w:tcW w:w="0" w:type="auto"/>
          </w:tcPr>
          <w:p w14:paraId="6ADFEF1D" w14:textId="5B34ED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BWP switching test case in R17</w:t>
            </w:r>
          </w:p>
        </w:tc>
        <w:tc>
          <w:tcPr>
            <w:tcW w:w="0" w:type="auto"/>
          </w:tcPr>
          <w:p w14:paraId="2BE51D81" w14:textId="187ACF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FA99BFB" w14:textId="3A85B4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D1B5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CA1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7EAD81" w14:textId="77777777" w:rsidTr="00AB1096">
        <w:tc>
          <w:tcPr>
            <w:tcW w:w="0" w:type="auto"/>
          </w:tcPr>
          <w:p w14:paraId="24A5E48D" w14:textId="1DD30E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R4-2118109</w:t>
            </w:r>
          </w:p>
        </w:tc>
        <w:tc>
          <w:tcPr>
            <w:tcW w:w="0" w:type="auto"/>
          </w:tcPr>
          <w:p w14:paraId="0B3DB67D" w14:textId="44D28A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BWP switch on multiple CCs in R16</w:t>
            </w:r>
          </w:p>
        </w:tc>
        <w:tc>
          <w:tcPr>
            <w:tcW w:w="0" w:type="auto"/>
          </w:tcPr>
          <w:p w14:paraId="598E94E7" w14:textId="5C290F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DF3444C" w14:textId="2E4FF3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9004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05D9BC" w14:textId="4C3F5E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R4-2120260</w:t>
            </w:r>
          </w:p>
        </w:tc>
      </w:tr>
      <w:tr w:rsidR="00AB1096" w14:paraId="2260EC26" w14:textId="77777777" w:rsidTr="00AB1096">
        <w:tc>
          <w:tcPr>
            <w:tcW w:w="0" w:type="auto"/>
          </w:tcPr>
          <w:p w14:paraId="0DA8DDA8" w14:textId="7B5022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R4-2118110</w:t>
            </w:r>
          </w:p>
        </w:tc>
        <w:tc>
          <w:tcPr>
            <w:tcW w:w="0" w:type="auto"/>
          </w:tcPr>
          <w:p w14:paraId="224C2011" w14:textId="4C4796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BWP switch on multiple CCs in R17</w:t>
            </w:r>
          </w:p>
        </w:tc>
        <w:tc>
          <w:tcPr>
            <w:tcW w:w="0" w:type="auto"/>
          </w:tcPr>
          <w:p w14:paraId="5D770231" w14:textId="716F74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9BFFB9" w14:textId="5BE0E4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0AE21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B7F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A44465" w14:textId="77777777" w:rsidTr="00AB1096">
        <w:tc>
          <w:tcPr>
            <w:tcW w:w="0" w:type="auto"/>
          </w:tcPr>
          <w:p w14:paraId="54F12585" w14:textId="44E0DA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R4-2118111</w:t>
            </w:r>
          </w:p>
        </w:tc>
        <w:tc>
          <w:tcPr>
            <w:tcW w:w="0" w:type="auto"/>
          </w:tcPr>
          <w:p w14:paraId="4239425F" w14:textId="01199B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RRC Re-establishment test case in R15</w:t>
            </w:r>
          </w:p>
        </w:tc>
        <w:tc>
          <w:tcPr>
            <w:tcW w:w="0" w:type="auto"/>
          </w:tcPr>
          <w:p w14:paraId="29B4154C" w14:textId="4E6F96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A1D5D4" w14:textId="29FEE8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9522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28AD0" w14:textId="332993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R4-2120251</w:t>
            </w:r>
          </w:p>
        </w:tc>
      </w:tr>
      <w:tr w:rsidR="00AB1096" w14:paraId="379AABF8" w14:textId="77777777" w:rsidTr="00AB1096">
        <w:tc>
          <w:tcPr>
            <w:tcW w:w="0" w:type="auto"/>
          </w:tcPr>
          <w:p w14:paraId="7FA41B16" w14:textId="43C40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R4-2118112</w:t>
            </w:r>
          </w:p>
        </w:tc>
        <w:tc>
          <w:tcPr>
            <w:tcW w:w="0" w:type="auto"/>
          </w:tcPr>
          <w:p w14:paraId="55B017BF" w14:textId="530D64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RRC Re-establishment test case in R16</w:t>
            </w:r>
          </w:p>
        </w:tc>
        <w:tc>
          <w:tcPr>
            <w:tcW w:w="0" w:type="auto"/>
          </w:tcPr>
          <w:p w14:paraId="5F8BE4DC" w14:textId="43C4DA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4D7AA09" w14:textId="7211C4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0A2D4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13D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932546" w14:textId="77777777" w:rsidTr="00AB1096">
        <w:tc>
          <w:tcPr>
            <w:tcW w:w="0" w:type="auto"/>
          </w:tcPr>
          <w:p w14:paraId="592C5AE4" w14:textId="6009B5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R4-2118113</w:t>
            </w:r>
          </w:p>
        </w:tc>
        <w:tc>
          <w:tcPr>
            <w:tcW w:w="0" w:type="auto"/>
          </w:tcPr>
          <w:p w14:paraId="15A7B9F8" w14:textId="6F8910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RRC Re-establishment test case in R17</w:t>
            </w:r>
          </w:p>
        </w:tc>
        <w:tc>
          <w:tcPr>
            <w:tcW w:w="0" w:type="auto"/>
          </w:tcPr>
          <w:p w14:paraId="5E960A1A" w14:textId="785BBD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D0E6B53" w14:textId="72790A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382D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4441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E991A9" w14:textId="77777777" w:rsidTr="00AB1096">
        <w:tc>
          <w:tcPr>
            <w:tcW w:w="0" w:type="auto"/>
          </w:tcPr>
          <w:p w14:paraId="68415EAB" w14:textId="4185EB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R4-2118114</w:t>
            </w:r>
          </w:p>
        </w:tc>
        <w:tc>
          <w:tcPr>
            <w:tcW w:w="0" w:type="auto"/>
          </w:tcPr>
          <w:p w14:paraId="2ED9A98D" w14:textId="499E84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Updating REFSENS requirements for NR SL enhancement</w:t>
            </w:r>
          </w:p>
        </w:tc>
        <w:tc>
          <w:tcPr>
            <w:tcW w:w="0" w:type="auto"/>
          </w:tcPr>
          <w:p w14:paraId="6F4A617C" w14:textId="613F17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38AB508" w14:textId="4C687C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4FA5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A6FA3" w14:textId="5F8896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R4-2119985</w:t>
            </w:r>
          </w:p>
        </w:tc>
      </w:tr>
      <w:tr w:rsidR="00AB1096" w14:paraId="55F69E34" w14:textId="77777777" w:rsidTr="00AB1096">
        <w:tc>
          <w:tcPr>
            <w:tcW w:w="0" w:type="auto"/>
          </w:tcPr>
          <w:p w14:paraId="0791ED0C" w14:textId="71200B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R4-2118115</w:t>
            </w:r>
          </w:p>
        </w:tc>
        <w:tc>
          <w:tcPr>
            <w:tcW w:w="0" w:type="auto"/>
          </w:tcPr>
          <w:p w14:paraId="043F93F8" w14:textId="7556D8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PC2 intra-band contiguous UL CA with UL MIMO support</w:t>
            </w:r>
          </w:p>
        </w:tc>
        <w:tc>
          <w:tcPr>
            <w:tcW w:w="0" w:type="auto"/>
          </w:tcPr>
          <w:p w14:paraId="161C43D3" w14:textId="1FCE1A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562A801" w14:textId="40D0FA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D40A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A780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62DEF0" w14:textId="77777777" w:rsidTr="00AB1096">
        <w:tc>
          <w:tcPr>
            <w:tcW w:w="0" w:type="auto"/>
          </w:tcPr>
          <w:p w14:paraId="606C8249" w14:textId="600F42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R4-2118116</w:t>
            </w:r>
          </w:p>
        </w:tc>
        <w:tc>
          <w:tcPr>
            <w:tcW w:w="0" w:type="auto"/>
          </w:tcPr>
          <w:p w14:paraId="3DCF1A3D" w14:textId="446B94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Revision of Recommendations ITU-R M.2070 and ITU-R M.2071 on Unwanted Emissions of IMT-Advanced</w:t>
            </w:r>
          </w:p>
        </w:tc>
        <w:tc>
          <w:tcPr>
            <w:tcW w:w="0" w:type="auto"/>
          </w:tcPr>
          <w:p w14:paraId="4D2E6955" w14:textId="6E288F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Nokia, ZTE</w:t>
            </w:r>
          </w:p>
        </w:tc>
        <w:tc>
          <w:tcPr>
            <w:tcW w:w="0" w:type="auto"/>
          </w:tcPr>
          <w:p w14:paraId="088BAD30" w14:textId="251427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7FAC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0D898E" w14:textId="114731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R4-2120660</w:t>
            </w:r>
          </w:p>
        </w:tc>
      </w:tr>
      <w:tr w:rsidR="00AB1096" w14:paraId="03248F19" w14:textId="77777777" w:rsidTr="00AB1096">
        <w:tc>
          <w:tcPr>
            <w:tcW w:w="0" w:type="auto"/>
          </w:tcPr>
          <w:p w14:paraId="5D34D64E" w14:textId="2C926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R4-2118117</w:t>
            </w:r>
          </w:p>
        </w:tc>
        <w:tc>
          <w:tcPr>
            <w:tcW w:w="0" w:type="auto"/>
          </w:tcPr>
          <w:p w14:paraId="4F0E46C0" w14:textId="084625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update of ITU-R recommendation M.2070, Chapters 1 and 2.1 to 2.4</w:t>
            </w:r>
          </w:p>
        </w:tc>
        <w:tc>
          <w:tcPr>
            <w:tcW w:w="0" w:type="auto"/>
          </w:tcPr>
          <w:p w14:paraId="71BD1A79" w14:textId="061986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AD9548" w14:textId="1C5359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4D8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3D1A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7A0919" w14:textId="77777777" w:rsidTr="00AB1096">
        <w:tc>
          <w:tcPr>
            <w:tcW w:w="0" w:type="auto"/>
          </w:tcPr>
          <w:p w14:paraId="71EB93D7" w14:textId="65BC02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R4-2118118</w:t>
            </w:r>
          </w:p>
        </w:tc>
        <w:tc>
          <w:tcPr>
            <w:tcW w:w="0" w:type="auto"/>
          </w:tcPr>
          <w:p w14:paraId="75938574" w14:textId="78BE10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HST-SFN joint transmission for CA scenario</w:t>
            </w:r>
          </w:p>
        </w:tc>
        <w:tc>
          <w:tcPr>
            <w:tcW w:w="0" w:type="auto"/>
          </w:tcPr>
          <w:p w14:paraId="3773B824" w14:textId="2E7A2D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D6C0070" w14:textId="203F71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59AD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EF3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48FA11" w14:textId="77777777" w:rsidTr="00AB1096">
        <w:tc>
          <w:tcPr>
            <w:tcW w:w="0" w:type="auto"/>
          </w:tcPr>
          <w:p w14:paraId="01764172" w14:textId="60AE4A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R4-2118119</w:t>
            </w:r>
          </w:p>
        </w:tc>
        <w:tc>
          <w:tcPr>
            <w:tcW w:w="0" w:type="auto"/>
          </w:tcPr>
          <w:p w14:paraId="30B95867" w14:textId="197942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unified TCI</w:t>
            </w:r>
          </w:p>
        </w:tc>
        <w:tc>
          <w:tcPr>
            <w:tcW w:w="0" w:type="auto"/>
          </w:tcPr>
          <w:p w14:paraId="518144C7" w14:textId="5BFF4E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7387812" w14:textId="6C7616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6330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1B9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56CD4E" w14:textId="77777777" w:rsidTr="00AB1096">
        <w:tc>
          <w:tcPr>
            <w:tcW w:w="0" w:type="auto"/>
          </w:tcPr>
          <w:p w14:paraId="01C8DAD6" w14:textId="010F0A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R4-2118120</w:t>
            </w:r>
          </w:p>
        </w:tc>
        <w:tc>
          <w:tcPr>
            <w:tcW w:w="0" w:type="auto"/>
          </w:tcPr>
          <w:p w14:paraId="117FF2E0" w14:textId="39107A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RAN1 on the guard period between SRS resources for antenna switching</w:t>
            </w:r>
          </w:p>
        </w:tc>
        <w:tc>
          <w:tcPr>
            <w:tcW w:w="0" w:type="auto"/>
          </w:tcPr>
          <w:p w14:paraId="74953884" w14:textId="483763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A61931" w14:textId="0FF4E2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211C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4A9C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D165FE" w14:textId="77777777" w:rsidTr="00AB1096">
        <w:tc>
          <w:tcPr>
            <w:tcW w:w="0" w:type="auto"/>
          </w:tcPr>
          <w:p w14:paraId="505A6220" w14:textId="1B4282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R4-2118121</w:t>
            </w:r>
          </w:p>
        </w:tc>
        <w:tc>
          <w:tcPr>
            <w:tcW w:w="0" w:type="auto"/>
          </w:tcPr>
          <w:p w14:paraId="367336B3" w14:textId="619C63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SRS time mask for SRS usage set to antenna switching</w:t>
            </w:r>
          </w:p>
        </w:tc>
        <w:tc>
          <w:tcPr>
            <w:tcW w:w="0" w:type="auto"/>
          </w:tcPr>
          <w:p w14:paraId="7D063908" w14:textId="479CE7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C6D719" w14:textId="6961C9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136C9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D191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B83FDE" w14:textId="77777777" w:rsidTr="00AB1096">
        <w:tc>
          <w:tcPr>
            <w:tcW w:w="0" w:type="auto"/>
          </w:tcPr>
          <w:p w14:paraId="2D0618BB" w14:textId="2976DA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R4-2118122</w:t>
            </w:r>
          </w:p>
        </w:tc>
        <w:tc>
          <w:tcPr>
            <w:tcW w:w="0" w:type="auto"/>
          </w:tcPr>
          <w:p w14:paraId="5DEF881C" w14:textId="4FA18D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SRS time mask for SRS usage set to antenna switching</w:t>
            </w:r>
          </w:p>
        </w:tc>
        <w:tc>
          <w:tcPr>
            <w:tcW w:w="0" w:type="auto"/>
          </w:tcPr>
          <w:p w14:paraId="494593A1" w14:textId="03C6AC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3D7231" w14:textId="77C910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5268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700D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B758D1" w14:textId="77777777" w:rsidTr="00AB1096">
        <w:tc>
          <w:tcPr>
            <w:tcW w:w="0" w:type="auto"/>
          </w:tcPr>
          <w:p w14:paraId="061ADF78" w14:textId="1CD71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R4-2118123</w:t>
            </w:r>
          </w:p>
        </w:tc>
        <w:tc>
          <w:tcPr>
            <w:tcW w:w="0" w:type="auto"/>
          </w:tcPr>
          <w:p w14:paraId="4FFBBAC3" w14:textId="03A3B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Extending the deployment scenarios for UE TX switching</w:t>
            </w:r>
          </w:p>
        </w:tc>
        <w:tc>
          <w:tcPr>
            <w:tcW w:w="0" w:type="auto"/>
          </w:tcPr>
          <w:p w14:paraId="07389F37" w14:textId="39EF12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40A253" w14:textId="239D9E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01D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784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CF8867" w14:textId="77777777" w:rsidTr="00AB1096">
        <w:tc>
          <w:tcPr>
            <w:tcW w:w="0" w:type="auto"/>
          </w:tcPr>
          <w:p w14:paraId="4E8EFAC0" w14:textId="3BB0B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R4-2118124</w:t>
            </w:r>
          </w:p>
        </w:tc>
        <w:tc>
          <w:tcPr>
            <w:tcW w:w="0" w:type="auto"/>
          </w:tcPr>
          <w:p w14:paraId="5E367C3A" w14:textId="0547DA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TX switching for non-collocated UL CA</w:t>
            </w:r>
          </w:p>
        </w:tc>
        <w:tc>
          <w:tcPr>
            <w:tcW w:w="0" w:type="auto"/>
          </w:tcPr>
          <w:p w14:paraId="6B48AD29" w14:textId="308C56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27F3E8" w14:textId="12E29F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DC4E8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522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A1A2AD" w14:textId="77777777" w:rsidTr="00AB1096">
        <w:tc>
          <w:tcPr>
            <w:tcW w:w="0" w:type="auto"/>
          </w:tcPr>
          <w:p w14:paraId="36395B5C" w14:textId="2EEA95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R4-2118125</w:t>
            </w:r>
          </w:p>
        </w:tc>
        <w:tc>
          <w:tcPr>
            <w:tcW w:w="0" w:type="auto"/>
          </w:tcPr>
          <w:p w14:paraId="5172ACF1" w14:textId="788284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a UE supporting a dedicated EU band implemented with a 5925-7125 MHz RF filter</w:t>
            </w:r>
          </w:p>
        </w:tc>
        <w:tc>
          <w:tcPr>
            <w:tcW w:w="0" w:type="auto"/>
          </w:tcPr>
          <w:p w14:paraId="37616F32" w14:textId="421CAC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F39C3E" w14:textId="612271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BDD0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511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DE4F44" w14:textId="77777777" w:rsidTr="00AB1096">
        <w:tc>
          <w:tcPr>
            <w:tcW w:w="0" w:type="auto"/>
          </w:tcPr>
          <w:p w14:paraId="6738E09D" w14:textId="2493AC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R4-2118126</w:t>
            </w:r>
          </w:p>
        </w:tc>
        <w:tc>
          <w:tcPr>
            <w:tcW w:w="0" w:type="auto"/>
          </w:tcPr>
          <w:p w14:paraId="0C0DD27C" w14:textId="50462C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Band n101 for 6GHz shared-spectrum access for EU: band definition</w:t>
            </w:r>
          </w:p>
        </w:tc>
        <w:tc>
          <w:tcPr>
            <w:tcW w:w="0" w:type="auto"/>
          </w:tcPr>
          <w:p w14:paraId="0950A4A9" w14:textId="2F35DB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C9910D" w14:textId="402578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0CE9F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E99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EEF14F" w14:textId="77777777" w:rsidTr="00AB1096">
        <w:tc>
          <w:tcPr>
            <w:tcW w:w="0" w:type="auto"/>
          </w:tcPr>
          <w:p w14:paraId="2619D65E" w14:textId="63AC38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R4-2118127</w:t>
            </w:r>
          </w:p>
        </w:tc>
        <w:tc>
          <w:tcPr>
            <w:tcW w:w="0" w:type="auto"/>
          </w:tcPr>
          <w:p w14:paraId="4841AA9E" w14:textId="610F70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Receiver requirements for Band n101</w:t>
            </w:r>
          </w:p>
        </w:tc>
        <w:tc>
          <w:tcPr>
            <w:tcW w:w="0" w:type="auto"/>
          </w:tcPr>
          <w:p w14:paraId="1A3B3A67" w14:textId="28681B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3C5470" w14:textId="3CE0D2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E8030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E49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657598" w14:textId="77777777" w:rsidTr="00AB1096">
        <w:tc>
          <w:tcPr>
            <w:tcW w:w="0" w:type="auto"/>
          </w:tcPr>
          <w:p w14:paraId="5FC5B226" w14:textId="7F5D43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R4-2118128</w:t>
            </w:r>
          </w:p>
        </w:tc>
        <w:tc>
          <w:tcPr>
            <w:tcW w:w="0" w:type="auto"/>
          </w:tcPr>
          <w:p w14:paraId="3E504C33" w14:textId="3800D0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Simuations of intra-band contiguous UL CA with 2 x 20 MHz</w:t>
            </w:r>
          </w:p>
        </w:tc>
        <w:tc>
          <w:tcPr>
            <w:tcW w:w="0" w:type="auto"/>
          </w:tcPr>
          <w:p w14:paraId="298805B0" w14:textId="125CAA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4EFD83" w14:textId="07F89C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607C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2B7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44F0A0" w14:textId="77777777" w:rsidTr="00AB1096">
        <w:tc>
          <w:tcPr>
            <w:tcW w:w="0" w:type="auto"/>
          </w:tcPr>
          <w:p w14:paraId="629FAC60" w14:textId="6BD000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R4-2118129</w:t>
            </w:r>
          </w:p>
        </w:tc>
        <w:tc>
          <w:tcPr>
            <w:tcW w:w="0" w:type="auto"/>
          </w:tcPr>
          <w:p w14:paraId="22A4D6FD" w14:textId="25B0B2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resolving the Scell dropping (power reduction) problem by power limits</w:t>
            </w:r>
          </w:p>
        </w:tc>
        <w:tc>
          <w:tcPr>
            <w:tcW w:w="0" w:type="auto"/>
          </w:tcPr>
          <w:p w14:paraId="28D861E8" w14:textId="06B6FD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30CB63" w14:textId="3534D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F761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49E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ADD97A" w14:textId="77777777" w:rsidTr="00AB1096">
        <w:tc>
          <w:tcPr>
            <w:tcW w:w="0" w:type="auto"/>
          </w:tcPr>
          <w:p w14:paraId="45B61584" w14:textId="237CE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R4-2118130</w:t>
            </w:r>
          </w:p>
        </w:tc>
        <w:tc>
          <w:tcPr>
            <w:tcW w:w="0" w:type="auto"/>
          </w:tcPr>
          <w:p w14:paraId="756438C0" w14:textId="0A11C9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20E208C0" w14:textId="6766C5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766FEA" w14:textId="6CA772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B026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DC7FC" w14:textId="6ED0CA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R4-2119958</w:t>
            </w:r>
          </w:p>
        </w:tc>
      </w:tr>
      <w:tr w:rsidR="00AB1096" w14:paraId="35E8A314" w14:textId="77777777" w:rsidTr="00AB1096">
        <w:tc>
          <w:tcPr>
            <w:tcW w:w="0" w:type="auto"/>
          </w:tcPr>
          <w:p w14:paraId="3A7318DB" w14:textId="38C503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R4-2118131</w:t>
            </w:r>
          </w:p>
        </w:tc>
        <w:tc>
          <w:tcPr>
            <w:tcW w:w="0" w:type="auto"/>
          </w:tcPr>
          <w:p w14:paraId="6C8D5143" w14:textId="791D93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04737107" w14:textId="7EB30A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C3CC6B" w14:textId="35AC6E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860B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4E7AD" w14:textId="331AE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R4-2119834</w:t>
            </w:r>
          </w:p>
        </w:tc>
      </w:tr>
      <w:tr w:rsidR="00AB1096" w14:paraId="6F46B170" w14:textId="77777777" w:rsidTr="00AB1096">
        <w:tc>
          <w:tcPr>
            <w:tcW w:w="0" w:type="auto"/>
          </w:tcPr>
          <w:p w14:paraId="55616EE2" w14:textId="06120D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R4-2118132</w:t>
            </w:r>
          </w:p>
        </w:tc>
        <w:tc>
          <w:tcPr>
            <w:tcW w:w="0" w:type="auto"/>
          </w:tcPr>
          <w:p w14:paraId="15E7AD7E" w14:textId="7DADEB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RAN1 and RAN2 on UE-specific power limits for serving cells of UL CA</w:t>
            </w:r>
          </w:p>
        </w:tc>
        <w:tc>
          <w:tcPr>
            <w:tcW w:w="0" w:type="auto"/>
          </w:tcPr>
          <w:p w14:paraId="73F788FF" w14:textId="142818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4F90C0" w14:textId="613AFD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7108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531B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8AC71D" w14:textId="77777777" w:rsidTr="00AB1096">
        <w:tc>
          <w:tcPr>
            <w:tcW w:w="0" w:type="auto"/>
          </w:tcPr>
          <w:p w14:paraId="68CEA340" w14:textId="38056A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R4-2118133</w:t>
            </w:r>
          </w:p>
        </w:tc>
        <w:tc>
          <w:tcPr>
            <w:tcW w:w="0" w:type="auto"/>
          </w:tcPr>
          <w:p w14:paraId="5A59B68D" w14:textId="42C7BE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antenna switching with antenna virtualization</w:t>
            </w:r>
          </w:p>
        </w:tc>
        <w:tc>
          <w:tcPr>
            <w:tcW w:w="0" w:type="auto"/>
          </w:tcPr>
          <w:p w14:paraId="3EBD1311" w14:textId="03E9F9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9156D4" w14:textId="420B7A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BCF3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A28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E37DA9" w14:textId="77777777" w:rsidTr="00AB1096">
        <w:tc>
          <w:tcPr>
            <w:tcW w:w="0" w:type="auto"/>
          </w:tcPr>
          <w:p w14:paraId="6DD925D7" w14:textId="6B586F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R4-2118134</w:t>
            </w:r>
          </w:p>
        </w:tc>
        <w:tc>
          <w:tcPr>
            <w:tcW w:w="0" w:type="auto"/>
          </w:tcPr>
          <w:p w14:paraId="3E8D9860" w14:textId="3AB3B8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Pcmax for SRS usage set as antenna switching</w:t>
            </w:r>
          </w:p>
        </w:tc>
        <w:tc>
          <w:tcPr>
            <w:tcW w:w="0" w:type="auto"/>
          </w:tcPr>
          <w:p w14:paraId="591B6AAC" w14:textId="1BBE86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</w:t>
            </w:r>
          </w:p>
        </w:tc>
        <w:tc>
          <w:tcPr>
            <w:tcW w:w="0" w:type="auto"/>
          </w:tcPr>
          <w:p w14:paraId="0BD8337C" w14:textId="7734F5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03BDE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880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E23C92" w14:textId="77777777" w:rsidTr="00AB1096">
        <w:tc>
          <w:tcPr>
            <w:tcW w:w="0" w:type="auto"/>
          </w:tcPr>
          <w:p w14:paraId="7627F728" w14:textId="333A8E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R4-2118135</w:t>
            </w:r>
          </w:p>
        </w:tc>
        <w:tc>
          <w:tcPr>
            <w:tcW w:w="0" w:type="auto"/>
          </w:tcPr>
          <w:p w14:paraId="7641BDC7" w14:textId="686EE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UL-MIMO requirements for single-port antenna transmission</w:t>
            </w:r>
          </w:p>
        </w:tc>
        <w:tc>
          <w:tcPr>
            <w:tcW w:w="0" w:type="auto"/>
          </w:tcPr>
          <w:p w14:paraId="531A6C0F" w14:textId="023019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B06387" w14:textId="0A5B59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E6F0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7BD34" w14:textId="6D9365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R4-2119978</w:t>
            </w:r>
          </w:p>
        </w:tc>
      </w:tr>
      <w:tr w:rsidR="00AB1096" w14:paraId="41F33A4E" w14:textId="77777777" w:rsidTr="00AB1096">
        <w:tc>
          <w:tcPr>
            <w:tcW w:w="0" w:type="auto"/>
          </w:tcPr>
          <w:p w14:paraId="2988572E" w14:textId="2B1089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R4-2118136</w:t>
            </w:r>
          </w:p>
        </w:tc>
        <w:tc>
          <w:tcPr>
            <w:tcW w:w="0" w:type="auto"/>
          </w:tcPr>
          <w:p w14:paraId="6E854983" w14:textId="34811B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bandwidth class with multiple fall-back groups</w:t>
            </w:r>
          </w:p>
        </w:tc>
        <w:tc>
          <w:tcPr>
            <w:tcW w:w="0" w:type="auto"/>
          </w:tcPr>
          <w:p w14:paraId="0A622393" w14:textId="5815A4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FB70FA" w14:textId="51455E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2A17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61C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5F1830" w14:textId="77777777" w:rsidTr="00AB1096">
        <w:tc>
          <w:tcPr>
            <w:tcW w:w="0" w:type="auto"/>
          </w:tcPr>
          <w:p w14:paraId="085ED8FD" w14:textId="4C2FA5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R4-2118137</w:t>
            </w:r>
          </w:p>
        </w:tc>
        <w:tc>
          <w:tcPr>
            <w:tcW w:w="0" w:type="auto"/>
          </w:tcPr>
          <w:p w14:paraId="39B7202D" w14:textId="5ADFC0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output power limit and unwanted emissions beyond 52.6 GHz</w:t>
            </w:r>
          </w:p>
        </w:tc>
        <w:tc>
          <w:tcPr>
            <w:tcW w:w="0" w:type="auto"/>
          </w:tcPr>
          <w:p w14:paraId="415A3604" w14:textId="54E702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D6FEDC" w14:textId="3D5A92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FC1B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0BE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AED74B" w14:textId="77777777" w:rsidTr="00AB1096">
        <w:tc>
          <w:tcPr>
            <w:tcW w:w="0" w:type="auto"/>
          </w:tcPr>
          <w:p w14:paraId="171FE35D" w14:textId="7F8658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R4-2118138</w:t>
            </w:r>
          </w:p>
        </w:tc>
        <w:tc>
          <w:tcPr>
            <w:tcW w:w="0" w:type="auto"/>
          </w:tcPr>
          <w:p w14:paraId="3D6219F6" w14:textId="5FF925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4Rx support for NR band n8</w:t>
            </w:r>
          </w:p>
        </w:tc>
        <w:tc>
          <w:tcPr>
            <w:tcW w:w="0" w:type="auto"/>
          </w:tcPr>
          <w:p w14:paraId="778ACE87" w14:textId="74237C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321FAEB" w14:textId="10665D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9A3D6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C36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E35F5C" w14:textId="77777777" w:rsidTr="00AB1096">
        <w:tc>
          <w:tcPr>
            <w:tcW w:w="0" w:type="auto"/>
          </w:tcPr>
          <w:p w14:paraId="5B2447CB" w14:textId="2DCDF1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R4-2118139</w:t>
            </w:r>
          </w:p>
        </w:tc>
        <w:tc>
          <w:tcPr>
            <w:tcW w:w="0" w:type="auto"/>
          </w:tcPr>
          <w:p w14:paraId="19E33022" w14:textId="50C28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Rel17 LTE inter-band CA for 2 bands DL with 1 band UL</w:t>
            </w:r>
          </w:p>
        </w:tc>
        <w:tc>
          <w:tcPr>
            <w:tcW w:w="0" w:type="auto"/>
          </w:tcPr>
          <w:p w14:paraId="3BBA45B8" w14:textId="51638E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411749D" w14:textId="735F41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CB3A3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361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51B45B" w14:textId="77777777" w:rsidTr="00AB1096">
        <w:tc>
          <w:tcPr>
            <w:tcW w:w="0" w:type="auto"/>
          </w:tcPr>
          <w:p w14:paraId="0A85186E" w14:textId="2780C3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R4-2118140</w:t>
            </w:r>
          </w:p>
        </w:tc>
        <w:tc>
          <w:tcPr>
            <w:tcW w:w="0" w:type="auto"/>
          </w:tcPr>
          <w:p w14:paraId="2F06F7D9" w14:textId="11E27B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  <w:tc>
          <w:tcPr>
            <w:tcW w:w="0" w:type="auto"/>
          </w:tcPr>
          <w:p w14:paraId="395F090A" w14:textId="38AA07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DEA89DF" w14:textId="6E0171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B7DD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D8E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AD8065" w14:textId="77777777" w:rsidTr="00AB1096">
        <w:tc>
          <w:tcPr>
            <w:tcW w:w="0" w:type="auto"/>
          </w:tcPr>
          <w:p w14:paraId="58502198" w14:textId="1B235A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R4-2118141</w:t>
            </w:r>
          </w:p>
        </w:tc>
        <w:tc>
          <w:tcPr>
            <w:tcW w:w="0" w:type="auto"/>
          </w:tcPr>
          <w:p w14:paraId="1525B67D" w14:textId="3642FA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0" w:type="auto"/>
          </w:tcPr>
          <w:p w14:paraId="62D68CF6" w14:textId="429381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BEA9202" w14:textId="2FDA09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F02B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D4A4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BE3778" w14:textId="77777777" w:rsidTr="00AB1096">
        <w:tc>
          <w:tcPr>
            <w:tcW w:w="0" w:type="auto"/>
          </w:tcPr>
          <w:p w14:paraId="671E2838" w14:textId="3562E7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R4-2118142</w:t>
            </w:r>
          </w:p>
        </w:tc>
        <w:tc>
          <w:tcPr>
            <w:tcW w:w="0" w:type="auto"/>
          </w:tcPr>
          <w:p w14:paraId="0AF9DAF1" w14:textId="2E585C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MIMO OTA performance requirements</w:t>
            </w:r>
          </w:p>
        </w:tc>
        <w:tc>
          <w:tcPr>
            <w:tcW w:w="0" w:type="auto"/>
          </w:tcPr>
          <w:p w14:paraId="2E5106ED" w14:textId="0ED76D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836E7D" w14:textId="7985EE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329A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50D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23DE52" w14:textId="77777777" w:rsidTr="00AB1096">
        <w:tc>
          <w:tcPr>
            <w:tcW w:w="0" w:type="auto"/>
          </w:tcPr>
          <w:p w14:paraId="768F1EBB" w14:textId="3914C9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R4-2118143</w:t>
            </w:r>
          </w:p>
        </w:tc>
        <w:tc>
          <w:tcPr>
            <w:tcW w:w="0" w:type="auto"/>
          </w:tcPr>
          <w:p w14:paraId="6B9AE76A" w14:textId="6D70F8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results for alignment of FR2 MIMO OTA</w:t>
            </w:r>
          </w:p>
        </w:tc>
        <w:tc>
          <w:tcPr>
            <w:tcW w:w="0" w:type="auto"/>
          </w:tcPr>
          <w:p w14:paraId="30ACB489" w14:textId="21EE6A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96BC51" w14:textId="526B72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C353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296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C26822" w14:textId="77777777" w:rsidTr="00AB1096">
        <w:tc>
          <w:tcPr>
            <w:tcW w:w="0" w:type="auto"/>
          </w:tcPr>
          <w:p w14:paraId="683B8D1D" w14:textId="5E218C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R4-2118144</w:t>
            </w:r>
          </w:p>
        </w:tc>
        <w:tc>
          <w:tcPr>
            <w:tcW w:w="0" w:type="auto"/>
          </w:tcPr>
          <w:p w14:paraId="4FA178CA" w14:textId="481A2A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LS on NR CA capability for BCS5</w:t>
            </w:r>
          </w:p>
        </w:tc>
        <w:tc>
          <w:tcPr>
            <w:tcW w:w="0" w:type="auto"/>
          </w:tcPr>
          <w:p w14:paraId="00A3AACA" w14:textId="2ED302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DBACD9" w14:textId="70245B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82D3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361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789298" w14:textId="77777777" w:rsidTr="00AB1096">
        <w:tc>
          <w:tcPr>
            <w:tcW w:w="0" w:type="auto"/>
          </w:tcPr>
          <w:p w14:paraId="5FF2F501" w14:textId="769CA1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R4-2118145</w:t>
            </w:r>
          </w:p>
        </w:tc>
        <w:tc>
          <w:tcPr>
            <w:tcW w:w="0" w:type="auto"/>
          </w:tcPr>
          <w:p w14:paraId="06AE1DAE" w14:textId="71DA01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simulation assumptions and results for NTN</w:t>
            </w:r>
          </w:p>
        </w:tc>
        <w:tc>
          <w:tcPr>
            <w:tcW w:w="0" w:type="auto"/>
          </w:tcPr>
          <w:p w14:paraId="60B5486B" w14:textId="537681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5A81128" w14:textId="044B4F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6EE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EE6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A94691" w14:textId="77777777" w:rsidTr="00AB1096">
        <w:tc>
          <w:tcPr>
            <w:tcW w:w="0" w:type="auto"/>
          </w:tcPr>
          <w:p w14:paraId="37A230FB" w14:textId="1E0527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R4-2118146</w:t>
            </w:r>
          </w:p>
        </w:tc>
        <w:tc>
          <w:tcPr>
            <w:tcW w:w="0" w:type="auto"/>
          </w:tcPr>
          <w:p w14:paraId="643DDF01" w14:textId="46C1B4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simulation assumptions and results for HAPS</w:t>
            </w:r>
          </w:p>
        </w:tc>
        <w:tc>
          <w:tcPr>
            <w:tcW w:w="0" w:type="auto"/>
          </w:tcPr>
          <w:p w14:paraId="34A110B1" w14:textId="102812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0A1C49" w14:textId="6C673B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BE9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750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BD1CF8" w14:textId="77777777" w:rsidTr="00AB1096">
        <w:tc>
          <w:tcPr>
            <w:tcW w:w="0" w:type="auto"/>
          </w:tcPr>
          <w:p w14:paraId="0F557B37" w14:textId="330D17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R4-2118147</w:t>
            </w:r>
          </w:p>
        </w:tc>
        <w:tc>
          <w:tcPr>
            <w:tcW w:w="0" w:type="auto"/>
          </w:tcPr>
          <w:p w14:paraId="5D64A241" w14:textId="184E7F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system parameters</w:t>
            </w:r>
          </w:p>
        </w:tc>
        <w:tc>
          <w:tcPr>
            <w:tcW w:w="0" w:type="auto"/>
          </w:tcPr>
          <w:p w14:paraId="78B17712" w14:textId="167F34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B31D71D" w14:textId="28FD11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164A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4171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C51D89" w14:textId="77777777" w:rsidTr="00AB1096">
        <w:tc>
          <w:tcPr>
            <w:tcW w:w="0" w:type="auto"/>
          </w:tcPr>
          <w:p w14:paraId="4A8A3BC2" w14:textId="330AFA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R4-2118148</w:t>
            </w:r>
          </w:p>
        </w:tc>
        <w:tc>
          <w:tcPr>
            <w:tcW w:w="0" w:type="auto"/>
          </w:tcPr>
          <w:p w14:paraId="342361FC" w14:textId="474418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EN-DC test methodology</w:t>
            </w:r>
          </w:p>
        </w:tc>
        <w:tc>
          <w:tcPr>
            <w:tcW w:w="0" w:type="auto"/>
          </w:tcPr>
          <w:p w14:paraId="4C72D896" w14:textId="1A6945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EBDCBD" w14:textId="53A55C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802E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7A52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BBA543" w14:textId="77777777" w:rsidTr="00AB1096">
        <w:tc>
          <w:tcPr>
            <w:tcW w:w="0" w:type="auto"/>
          </w:tcPr>
          <w:p w14:paraId="0CC2B227" w14:textId="68C002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R4-2118149</w:t>
            </w:r>
          </w:p>
        </w:tc>
        <w:tc>
          <w:tcPr>
            <w:tcW w:w="0" w:type="auto"/>
          </w:tcPr>
          <w:p w14:paraId="24392C6E" w14:textId="29276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High power UE (power class 2) for EN-DC with 1 LTE band + 1 NR TDD band</w:t>
            </w:r>
          </w:p>
        </w:tc>
        <w:tc>
          <w:tcPr>
            <w:tcW w:w="0" w:type="auto"/>
          </w:tcPr>
          <w:p w14:paraId="406A3C85" w14:textId="68090F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6A09BDF" w14:textId="3EB013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88A6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703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E146E6" w14:textId="77777777" w:rsidTr="00AB1096">
        <w:tc>
          <w:tcPr>
            <w:tcW w:w="0" w:type="auto"/>
          </w:tcPr>
          <w:p w14:paraId="7DA6A45B" w14:textId="4C69AB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R4-2118150</w:t>
            </w:r>
          </w:p>
        </w:tc>
        <w:tc>
          <w:tcPr>
            <w:tcW w:w="0" w:type="auto"/>
          </w:tcPr>
          <w:p w14:paraId="7CFC2952" w14:textId="0CE699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 in NR and LTE</w:t>
            </w:r>
          </w:p>
        </w:tc>
        <w:tc>
          <w:tcPr>
            <w:tcW w:w="0" w:type="auto"/>
          </w:tcPr>
          <w:p w14:paraId="70CA2F23" w14:textId="05A0C7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7F57C4" w14:textId="0404DA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6AC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280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772B94" w14:textId="77777777" w:rsidTr="00AB1096">
        <w:tc>
          <w:tcPr>
            <w:tcW w:w="0" w:type="auto"/>
          </w:tcPr>
          <w:p w14:paraId="57864760" w14:textId="17CF8F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R4-2118151</w:t>
            </w:r>
          </w:p>
        </w:tc>
        <w:tc>
          <w:tcPr>
            <w:tcW w:w="0" w:type="auto"/>
          </w:tcPr>
          <w:p w14:paraId="556D12CD" w14:textId="10D341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0" w:type="auto"/>
          </w:tcPr>
          <w:p w14:paraId="54773603" w14:textId="1372E0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C5FEE5F" w14:textId="391EF7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48B8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EBE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671E37" w14:textId="77777777" w:rsidTr="00AB1096">
        <w:tc>
          <w:tcPr>
            <w:tcW w:w="0" w:type="auto"/>
          </w:tcPr>
          <w:p w14:paraId="366BA16D" w14:textId="73FEF0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R4-2118152</w:t>
            </w:r>
          </w:p>
        </w:tc>
        <w:tc>
          <w:tcPr>
            <w:tcW w:w="0" w:type="auto"/>
          </w:tcPr>
          <w:p w14:paraId="5A1CB4D4" w14:textId="165C89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v0.5.0 ENDC_UE_PC2_R17_NR_TDD</w:t>
            </w:r>
          </w:p>
        </w:tc>
        <w:tc>
          <w:tcPr>
            <w:tcW w:w="0" w:type="auto"/>
          </w:tcPr>
          <w:p w14:paraId="1A5207E1" w14:textId="772640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5804F491" w14:textId="117A7C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2730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C5F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D2BDBD" w14:textId="77777777" w:rsidTr="00AB1096">
        <w:tc>
          <w:tcPr>
            <w:tcW w:w="0" w:type="auto"/>
          </w:tcPr>
          <w:p w14:paraId="40C4155C" w14:textId="7EC5AE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R4-2118153</w:t>
            </w:r>
          </w:p>
        </w:tc>
        <w:tc>
          <w:tcPr>
            <w:tcW w:w="0" w:type="auto"/>
          </w:tcPr>
          <w:p w14:paraId="3D744A1B" w14:textId="00D123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Basket WID on adding channel bandwidth support to existing NR bands</w:t>
            </w:r>
          </w:p>
        </w:tc>
        <w:tc>
          <w:tcPr>
            <w:tcW w:w="0" w:type="auto"/>
          </w:tcPr>
          <w:p w14:paraId="314BC5ED" w14:textId="725B3E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F4DFF3" w14:textId="318A7E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4058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89D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8DDD99" w14:textId="77777777" w:rsidTr="00AB1096">
        <w:tc>
          <w:tcPr>
            <w:tcW w:w="0" w:type="auto"/>
          </w:tcPr>
          <w:p w14:paraId="2126588D" w14:textId="7A7B0A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R4-2118154</w:t>
            </w:r>
          </w:p>
        </w:tc>
        <w:tc>
          <w:tcPr>
            <w:tcW w:w="0" w:type="auto"/>
          </w:tcPr>
          <w:p w14:paraId="571FE63F" w14:textId="5D5A3A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0" w:type="auto"/>
          </w:tcPr>
          <w:p w14:paraId="7DD0F498" w14:textId="698727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447922" w14:textId="01144E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E7E8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B12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EE3001" w14:textId="77777777" w:rsidTr="00AB1096">
        <w:tc>
          <w:tcPr>
            <w:tcW w:w="0" w:type="auto"/>
          </w:tcPr>
          <w:p w14:paraId="41B30F27" w14:textId="0BB481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R4-2118155</w:t>
            </w:r>
          </w:p>
        </w:tc>
        <w:tc>
          <w:tcPr>
            <w:tcW w:w="0" w:type="auto"/>
          </w:tcPr>
          <w:p w14:paraId="0D591979" w14:textId="26D66E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0" w:type="auto"/>
          </w:tcPr>
          <w:p w14:paraId="2E32E351" w14:textId="0B662C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476248" w14:textId="69C81B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9245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DC4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F32964" w14:textId="77777777" w:rsidTr="00AB1096">
        <w:tc>
          <w:tcPr>
            <w:tcW w:w="0" w:type="auto"/>
          </w:tcPr>
          <w:p w14:paraId="7328A393" w14:textId="1387A0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R4-2118156</w:t>
            </w:r>
          </w:p>
        </w:tc>
        <w:tc>
          <w:tcPr>
            <w:tcW w:w="0" w:type="auto"/>
          </w:tcPr>
          <w:p w14:paraId="791835D6" w14:textId="5524E0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General</w:t>
            </w:r>
          </w:p>
        </w:tc>
        <w:tc>
          <w:tcPr>
            <w:tcW w:w="0" w:type="auto"/>
          </w:tcPr>
          <w:p w14:paraId="30D64143" w14:textId="02BEFF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927E2F" w14:textId="745EF3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FF98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8C64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FD0A7C" w14:textId="77777777" w:rsidTr="00AB1096">
        <w:tc>
          <w:tcPr>
            <w:tcW w:w="0" w:type="auto"/>
          </w:tcPr>
          <w:p w14:paraId="6A5C2DEE" w14:textId="688811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R4-2118157</w:t>
            </w:r>
          </w:p>
        </w:tc>
        <w:tc>
          <w:tcPr>
            <w:tcW w:w="0" w:type="auto"/>
          </w:tcPr>
          <w:p w14:paraId="6D5AFEF1" w14:textId="4713A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Regulatory information - TP to TR 38.863</w:t>
            </w:r>
          </w:p>
        </w:tc>
        <w:tc>
          <w:tcPr>
            <w:tcW w:w="0" w:type="auto"/>
          </w:tcPr>
          <w:p w14:paraId="56F34A93" w14:textId="57B1B5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80E050" w14:textId="578269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2A41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0D1C22" w14:textId="411C27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R4-2120761</w:t>
            </w:r>
          </w:p>
        </w:tc>
      </w:tr>
      <w:tr w:rsidR="00AB1096" w14:paraId="1911DD3F" w14:textId="77777777" w:rsidTr="00AB1096">
        <w:tc>
          <w:tcPr>
            <w:tcW w:w="0" w:type="auto"/>
          </w:tcPr>
          <w:p w14:paraId="54079F58" w14:textId="5D617F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R4-2118158</w:t>
            </w:r>
          </w:p>
        </w:tc>
        <w:tc>
          <w:tcPr>
            <w:tcW w:w="0" w:type="auto"/>
          </w:tcPr>
          <w:p w14:paraId="4378D054" w14:textId="00707A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NTN - Simulation first results </w:t>
            </w:r>
          </w:p>
        </w:tc>
        <w:tc>
          <w:tcPr>
            <w:tcW w:w="0" w:type="auto"/>
          </w:tcPr>
          <w:p w14:paraId="0CDD0CCC" w14:textId="761DD4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409F44" w14:textId="718118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2AAD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425709" w14:textId="008E02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R4-2120626</w:t>
            </w:r>
          </w:p>
        </w:tc>
      </w:tr>
      <w:tr w:rsidR="00AB1096" w14:paraId="73B8A04F" w14:textId="77777777" w:rsidTr="00AB1096">
        <w:tc>
          <w:tcPr>
            <w:tcW w:w="0" w:type="auto"/>
          </w:tcPr>
          <w:p w14:paraId="17A77B18" w14:textId="0CEAE4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R4-2118159</w:t>
            </w:r>
          </w:p>
        </w:tc>
        <w:tc>
          <w:tcPr>
            <w:tcW w:w="0" w:type="auto"/>
          </w:tcPr>
          <w:p w14:paraId="0F29F594" w14:textId="2A4E8D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System parameters</w:t>
            </w:r>
          </w:p>
        </w:tc>
        <w:tc>
          <w:tcPr>
            <w:tcW w:w="0" w:type="auto"/>
          </w:tcPr>
          <w:p w14:paraId="57BEE889" w14:textId="22945B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EBAB55" w14:textId="309198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18B4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C67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FF806C" w14:textId="77777777" w:rsidTr="00AB1096">
        <w:tc>
          <w:tcPr>
            <w:tcW w:w="0" w:type="auto"/>
          </w:tcPr>
          <w:p w14:paraId="1D6488CB" w14:textId="66EEA1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R4-2118160</w:t>
            </w:r>
          </w:p>
        </w:tc>
        <w:tc>
          <w:tcPr>
            <w:tcW w:w="0" w:type="auto"/>
          </w:tcPr>
          <w:p w14:paraId="34E0911D" w14:textId="6BAB06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Satellite Node - Tx requirements</w:t>
            </w:r>
          </w:p>
        </w:tc>
        <w:tc>
          <w:tcPr>
            <w:tcW w:w="0" w:type="auto"/>
          </w:tcPr>
          <w:p w14:paraId="262BD64F" w14:textId="1B1244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C96731" w14:textId="26D90C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88C2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9AF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860EFD" w14:textId="77777777" w:rsidTr="00AB1096">
        <w:tc>
          <w:tcPr>
            <w:tcW w:w="0" w:type="auto"/>
          </w:tcPr>
          <w:p w14:paraId="71F12473" w14:textId="4EF9D1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R4-2118161</w:t>
            </w:r>
          </w:p>
        </w:tc>
        <w:tc>
          <w:tcPr>
            <w:tcW w:w="0" w:type="auto"/>
          </w:tcPr>
          <w:p w14:paraId="4B10402B" w14:textId="60D5FB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Satellite Node - Rx requirements</w:t>
            </w:r>
          </w:p>
        </w:tc>
        <w:tc>
          <w:tcPr>
            <w:tcW w:w="0" w:type="auto"/>
          </w:tcPr>
          <w:p w14:paraId="497A9D25" w14:textId="0C1B49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EB6104" w14:textId="0DD82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5C8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214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817E0E" w14:textId="77777777" w:rsidTr="00AB1096">
        <w:tc>
          <w:tcPr>
            <w:tcW w:w="0" w:type="auto"/>
          </w:tcPr>
          <w:p w14:paraId="318A85E0" w14:textId="2ACDC7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R4-2118162</w:t>
            </w:r>
          </w:p>
        </w:tc>
        <w:tc>
          <w:tcPr>
            <w:tcW w:w="0" w:type="auto"/>
          </w:tcPr>
          <w:p w14:paraId="2A3EB34D" w14:textId="336135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LS to RAN2 on NTN UE assumptions for TN-NTN coexistence studies</w:t>
            </w:r>
          </w:p>
        </w:tc>
        <w:tc>
          <w:tcPr>
            <w:tcW w:w="0" w:type="auto"/>
          </w:tcPr>
          <w:p w14:paraId="42714B0B" w14:textId="333DB9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58B612" w14:textId="61F1D6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D98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1FB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BAA7B7" w14:textId="77777777" w:rsidTr="00AB1096">
        <w:tc>
          <w:tcPr>
            <w:tcW w:w="0" w:type="auto"/>
          </w:tcPr>
          <w:p w14:paraId="28948338" w14:textId="5FC0DE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R4-2118163</w:t>
            </w:r>
          </w:p>
        </w:tc>
        <w:tc>
          <w:tcPr>
            <w:tcW w:w="0" w:type="auto"/>
          </w:tcPr>
          <w:p w14:paraId="647AC033" w14:textId="052DC8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900 MHz - TP to TR 38.853 on Regulatory background</w:t>
            </w:r>
          </w:p>
        </w:tc>
        <w:tc>
          <w:tcPr>
            <w:tcW w:w="0" w:type="auto"/>
          </w:tcPr>
          <w:p w14:paraId="542C61F5" w14:textId="4872FB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B6D064" w14:textId="7E224F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6564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6B3BF" w14:textId="0560AD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R4-2120036</w:t>
            </w:r>
          </w:p>
        </w:tc>
      </w:tr>
      <w:tr w:rsidR="00AB1096" w14:paraId="77F1E2B4" w14:textId="77777777" w:rsidTr="00AB1096">
        <w:tc>
          <w:tcPr>
            <w:tcW w:w="0" w:type="auto"/>
          </w:tcPr>
          <w:p w14:paraId="14A5A3AD" w14:textId="159301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R4-2118164</w:t>
            </w:r>
          </w:p>
        </w:tc>
        <w:tc>
          <w:tcPr>
            <w:tcW w:w="0" w:type="auto"/>
          </w:tcPr>
          <w:p w14:paraId="3184EDA7" w14:textId="43A05F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900 MHz - BS RF</w:t>
            </w:r>
          </w:p>
        </w:tc>
        <w:tc>
          <w:tcPr>
            <w:tcW w:w="0" w:type="auto"/>
          </w:tcPr>
          <w:p w14:paraId="539DF649" w14:textId="7A8745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FE2775" w14:textId="3294B5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3CA4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532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BFDED1" w14:textId="77777777" w:rsidTr="00AB1096">
        <w:tc>
          <w:tcPr>
            <w:tcW w:w="0" w:type="auto"/>
          </w:tcPr>
          <w:p w14:paraId="0F68A14D" w14:textId="09D39E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R4-2118165</w:t>
            </w:r>
          </w:p>
        </w:tc>
        <w:tc>
          <w:tcPr>
            <w:tcW w:w="0" w:type="auto"/>
          </w:tcPr>
          <w:p w14:paraId="3C00D234" w14:textId="1674F6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900 MHz - UE RF</w:t>
            </w:r>
          </w:p>
        </w:tc>
        <w:tc>
          <w:tcPr>
            <w:tcW w:w="0" w:type="auto"/>
          </w:tcPr>
          <w:p w14:paraId="068CD675" w14:textId="201B06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0BF781" w14:textId="47D729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2308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B7B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2BE61B" w14:textId="77777777" w:rsidTr="00AB1096">
        <w:tc>
          <w:tcPr>
            <w:tcW w:w="0" w:type="auto"/>
          </w:tcPr>
          <w:p w14:paraId="5FCF9006" w14:textId="0D27A1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R4-2118166</w:t>
            </w:r>
          </w:p>
        </w:tc>
        <w:tc>
          <w:tcPr>
            <w:tcW w:w="0" w:type="auto"/>
          </w:tcPr>
          <w:p w14:paraId="38D52BAB" w14:textId="447449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900 MHz - TP to TR 38.852 on Regulatory background</w:t>
            </w:r>
          </w:p>
        </w:tc>
        <w:tc>
          <w:tcPr>
            <w:tcW w:w="0" w:type="auto"/>
          </w:tcPr>
          <w:p w14:paraId="64F911C4" w14:textId="3C380A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2B7374" w14:textId="4CFFAE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7F90E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ED4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3E99A4" w14:textId="77777777" w:rsidTr="00AB1096">
        <w:tc>
          <w:tcPr>
            <w:tcW w:w="0" w:type="auto"/>
          </w:tcPr>
          <w:p w14:paraId="7D3AB7A6" w14:textId="6298F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R4-2118167</w:t>
            </w:r>
          </w:p>
        </w:tc>
        <w:tc>
          <w:tcPr>
            <w:tcW w:w="0" w:type="auto"/>
          </w:tcPr>
          <w:p w14:paraId="50A44879" w14:textId="20BCCE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1900 MHz - BS RF</w:t>
            </w:r>
          </w:p>
        </w:tc>
        <w:tc>
          <w:tcPr>
            <w:tcW w:w="0" w:type="auto"/>
          </w:tcPr>
          <w:p w14:paraId="497D3CD2" w14:textId="064C4D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932F96" w14:textId="3853E6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956B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AF2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0C8A0A" w14:textId="77777777" w:rsidTr="00AB1096">
        <w:tc>
          <w:tcPr>
            <w:tcW w:w="0" w:type="auto"/>
          </w:tcPr>
          <w:p w14:paraId="31A133AD" w14:textId="4F1888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R4-2118168</w:t>
            </w:r>
          </w:p>
        </w:tc>
        <w:tc>
          <w:tcPr>
            <w:tcW w:w="0" w:type="auto"/>
          </w:tcPr>
          <w:p w14:paraId="10484333" w14:textId="7B4B0B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1900 MHz - UE RF</w:t>
            </w:r>
          </w:p>
        </w:tc>
        <w:tc>
          <w:tcPr>
            <w:tcW w:w="0" w:type="auto"/>
          </w:tcPr>
          <w:p w14:paraId="3F46BCB7" w14:textId="090228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C2935F" w14:textId="32C7FB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C63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7C3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9FD557" w14:textId="77777777" w:rsidTr="00AB1096">
        <w:tc>
          <w:tcPr>
            <w:tcW w:w="0" w:type="auto"/>
          </w:tcPr>
          <w:p w14:paraId="62408253" w14:textId="47C82D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R4-2118169</w:t>
            </w:r>
          </w:p>
        </w:tc>
        <w:tc>
          <w:tcPr>
            <w:tcW w:w="0" w:type="auto"/>
          </w:tcPr>
          <w:p w14:paraId="5FD496DF" w14:textId="6575C3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1900 MHz - Other BS-UE common aspects</w:t>
            </w:r>
          </w:p>
        </w:tc>
        <w:tc>
          <w:tcPr>
            <w:tcW w:w="0" w:type="auto"/>
          </w:tcPr>
          <w:p w14:paraId="79ACD85A" w14:textId="71D766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F4F1BF" w14:textId="6F83E2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EB32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624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E1AA81" w14:textId="77777777" w:rsidTr="00AB1096">
        <w:tc>
          <w:tcPr>
            <w:tcW w:w="0" w:type="auto"/>
          </w:tcPr>
          <w:p w14:paraId="0A415CAA" w14:textId="4C56F1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R4-2118170</w:t>
            </w:r>
          </w:p>
        </w:tc>
        <w:tc>
          <w:tcPr>
            <w:tcW w:w="0" w:type="auto"/>
          </w:tcPr>
          <w:p w14:paraId="088C92DE" w14:textId="3E8DD8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Fix to band n85 introduction</w:t>
            </w:r>
          </w:p>
        </w:tc>
        <w:tc>
          <w:tcPr>
            <w:tcW w:w="0" w:type="auto"/>
          </w:tcPr>
          <w:p w14:paraId="13EB0F77" w14:textId="62C576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BD0047" w14:textId="4C59E2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C078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D0A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8193D6" w14:textId="77777777" w:rsidTr="00AB1096">
        <w:tc>
          <w:tcPr>
            <w:tcW w:w="0" w:type="auto"/>
          </w:tcPr>
          <w:p w14:paraId="58EED410" w14:textId="69114B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R4-2118171</w:t>
            </w:r>
          </w:p>
        </w:tc>
        <w:tc>
          <w:tcPr>
            <w:tcW w:w="0" w:type="auto"/>
          </w:tcPr>
          <w:p w14:paraId="5D4A5EB3" w14:textId="5785FC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Correction on the CA nominal channel spacing</w:t>
            </w:r>
          </w:p>
        </w:tc>
        <w:tc>
          <w:tcPr>
            <w:tcW w:w="0" w:type="auto"/>
          </w:tcPr>
          <w:p w14:paraId="091FE0A8" w14:textId="4A29AF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FA4887" w14:textId="3C392D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BD1F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D6F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B7A722" w14:textId="77777777" w:rsidTr="00AB1096">
        <w:tc>
          <w:tcPr>
            <w:tcW w:w="0" w:type="auto"/>
          </w:tcPr>
          <w:p w14:paraId="2826BAE2" w14:textId="4B9379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R4-2118172</w:t>
            </w:r>
          </w:p>
        </w:tc>
        <w:tc>
          <w:tcPr>
            <w:tcW w:w="0" w:type="auto"/>
          </w:tcPr>
          <w:p w14:paraId="70DC29A5" w14:textId="739E70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Correction on the CA nominal channel spacing</w:t>
            </w:r>
          </w:p>
        </w:tc>
        <w:tc>
          <w:tcPr>
            <w:tcW w:w="0" w:type="auto"/>
          </w:tcPr>
          <w:p w14:paraId="4936A2F7" w14:textId="205099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16B9AB" w14:textId="4F2A34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2DDAA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30D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05E678" w14:textId="77777777" w:rsidTr="00AB1096">
        <w:tc>
          <w:tcPr>
            <w:tcW w:w="0" w:type="auto"/>
          </w:tcPr>
          <w:p w14:paraId="0F8B7ACE" w14:textId="6D675A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R4-2118173</w:t>
            </w:r>
          </w:p>
        </w:tc>
        <w:tc>
          <w:tcPr>
            <w:tcW w:w="0" w:type="auto"/>
          </w:tcPr>
          <w:p w14:paraId="74F2DC24" w14:textId="310B3A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Correction on the CA nominal channel spacing</w:t>
            </w:r>
          </w:p>
        </w:tc>
        <w:tc>
          <w:tcPr>
            <w:tcW w:w="0" w:type="auto"/>
          </w:tcPr>
          <w:p w14:paraId="23F450D5" w14:textId="16C6C2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CDC9AD" w14:textId="6230EC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BEEA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479A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CE7198" w14:textId="77777777" w:rsidTr="00AB1096">
        <w:tc>
          <w:tcPr>
            <w:tcW w:w="0" w:type="auto"/>
          </w:tcPr>
          <w:p w14:paraId="33F6B9D8" w14:textId="48E8C0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R4-2118174</w:t>
            </w:r>
          </w:p>
        </w:tc>
        <w:tc>
          <w:tcPr>
            <w:tcW w:w="0" w:type="auto"/>
          </w:tcPr>
          <w:p w14:paraId="1B445B54" w14:textId="241C28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MSD requirements for PC2 and PC3 NR inter-band CA</w:t>
            </w:r>
          </w:p>
        </w:tc>
        <w:tc>
          <w:tcPr>
            <w:tcW w:w="0" w:type="auto"/>
          </w:tcPr>
          <w:p w14:paraId="28706069" w14:textId="673A8F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A2F6D24" w14:textId="4C9C8A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AE5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26C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CB2931" w14:textId="77777777" w:rsidTr="00AB1096">
        <w:tc>
          <w:tcPr>
            <w:tcW w:w="0" w:type="auto"/>
          </w:tcPr>
          <w:p w14:paraId="73593D55" w14:textId="03F822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R4-2118175</w:t>
            </w:r>
          </w:p>
        </w:tc>
        <w:tc>
          <w:tcPr>
            <w:tcW w:w="0" w:type="auto"/>
          </w:tcPr>
          <w:p w14:paraId="4192CE8E" w14:textId="615B0E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MSD table to apply PC2 NR inter-band CA combination</w:t>
            </w:r>
          </w:p>
        </w:tc>
        <w:tc>
          <w:tcPr>
            <w:tcW w:w="0" w:type="auto"/>
          </w:tcPr>
          <w:p w14:paraId="380AEDFC" w14:textId="7D4069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58B291" w14:textId="2B2C8D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C72C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F8BF2E" w14:textId="674310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R4-2119884</w:t>
            </w:r>
          </w:p>
        </w:tc>
      </w:tr>
      <w:tr w:rsidR="00AB1096" w14:paraId="0F002004" w14:textId="77777777" w:rsidTr="00AB1096">
        <w:tc>
          <w:tcPr>
            <w:tcW w:w="0" w:type="auto"/>
          </w:tcPr>
          <w:p w14:paraId="6AFD1409" w14:textId="12D8F7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R4-2118176</w:t>
            </w:r>
          </w:p>
        </w:tc>
        <w:tc>
          <w:tcPr>
            <w:tcW w:w="0" w:type="auto"/>
          </w:tcPr>
          <w:p w14:paraId="09F69B61" w14:textId="28A14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TR38.862: Further simplification on configuration tables for NR inter-band CA and SUL in Rel-18</w:t>
            </w:r>
          </w:p>
        </w:tc>
        <w:tc>
          <w:tcPr>
            <w:tcW w:w="0" w:type="auto"/>
          </w:tcPr>
          <w:p w14:paraId="54B38053" w14:textId="4DF970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54ED0D0" w14:textId="754E99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AD7B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B4F5C" w14:textId="6359CC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R4-2120021</w:t>
            </w:r>
          </w:p>
        </w:tc>
      </w:tr>
      <w:tr w:rsidR="00AB1096" w14:paraId="2B7712C4" w14:textId="77777777" w:rsidTr="00AB1096">
        <w:tc>
          <w:tcPr>
            <w:tcW w:w="0" w:type="auto"/>
          </w:tcPr>
          <w:p w14:paraId="2B05886E" w14:textId="1217B3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R4-2118177</w:t>
            </w:r>
          </w:p>
        </w:tc>
        <w:tc>
          <w:tcPr>
            <w:tcW w:w="0" w:type="auto"/>
          </w:tcPr>
          <w:p w14:paraId="0E4FA766" w14:textId="3240EA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Inter-band NR CA Tx requirement including intra-band non-contiguous CA and combinations of intra-band and inter-band CA UL configuration</w:t>
            </w:r>
          </w:p>
        </w:tc>
        <w:tc>
          <w:tcPr>
            <w:tcW w:w="0" w:type="auto"/>
          </w:tcPr>
          <w:p w14:paraId="20D5B9D1" w14:textId="7F611E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463E86" w14:textId="4BE337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D96B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032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246E15" w14:textId="77777777" w:rsidTr="00AB1096">
        <w:tc>
          <w:tcPr>
            <w:tcW w:w="0" w:type="auto"/>
          </w:tcPr>
          <w:p w14:paraId="0ED45641" w14:textId="5D9FEB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R4-2118178</w:t>
            </w:r>
          </w:p>
        </w:tc>
        <w:tc>
          <w:tcPr>
            <w:tcW w:w="0" w:type="auto"/>
          </w:tcPr>
          <w:p w14:paraId="02FDA534" w14:textId="5B14BF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for FR2 Inter-band DL CA</w:t>
            </w:r>
          </w:p>
        </w:tc>
        <w:tc>
          <w:tcPr>
            <w:tcW w:w="0" w:type="auto"/>
          </w:tcPr>
          <w:p w14:paraId="57B76819" w14:textId="460C08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21675E" w14:textId="56BC7B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75B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5ED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643E69" w14:textId="77777777" w:rsidTr="00AB1096">
        <w:tc>
          <w:tcPr>
            <w:tcW w:w="0" w:type="auto"/>
          </w:tcPr>
          <w:p w14:paraId="746BF139" w14:textId="5DBB1F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R4-2118179</w:t>
            </w:r>
          </w:p>
        </w:tc>
        <w:tc>
          <w:tcPr>
            <w:tcW w:w="0" w:type="auto"/>
          </w:tcPr>
          <w:p w14:paraId="6C1213DC" w14:textId="6EC2DD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On Simultaneous RxTx capability for FR2 inter-band CA</w:t>
            </w:r>
          </w:p>
        </w:tc>
        <w:tc>
          <w:tcPr>
            <w:tcW w:w="0" w:type="auto"/>
          </w:tcPr>
          <w:p w14:paraId="0C90DE61" w14:textId="44B814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AFE1AB" w14:textId="64E5F2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7119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DDF16" w14:textId="64872A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R4-2120052</w:t>
            </w:r>
          </w:p>
        </w:tc>
      </w:tr>
      <w:tr w:rsidR="00AB1096" w14:paraId="4E3CADF1" w14:textId="77777777" w:rsidTr="00AB1096">
        <w:tc>
          <w:tcPr>
            <w:tcW w:w="0" w:type="auto"/>
          </w:tcPr>
          <w:p w14:paraId="0F703D12" w14:textId="08E9E6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R4-2118180</w:t>
            </w:r>
          </w:p>
        </w:tc>
        <w:tc>
          <w:tcPr>
            <w:tcW w:w="0" w:type="auto"/>
          </w:tcPr>
          <w:p w14:paraId="5FE3A20C" w14:textId="104AB7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On Simultaneous RxTx capability for FR2 inter-band CA</w:t>
            </w:r>
          </w:p>
        </w:tc>
        <w:tc>
          <w:tcPr>
            <w:tcW w:w="0" w:type="auto"/>
          </w:tcPr>
          <w:p w14:paraId="3ACC7D47" w14:textId="1D6316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EEDB3E" w14:textId="7D666A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5DBA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C5CB0" w14:textId="5D0C0F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R4-2119950</w:t>
            </w:r>
          </w:p>
        </w:tc>
      </w:tr>
      <w:tr w:rsidR="00AB1096" w14:paraId="37FFB487" w14:textId="77777777" w:rsidTr="00AB1096">
        <w:tc>
          <w:tcPr>
            <w:tcW w:w="0" w:type="auto"/>
          </w:tcPr>
          <w:p w14:paraId="12FD0916" w14:textId="67BD67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R4-2118181</w:t>
            </w:r>
          </w:p>
        </w:tc>
        <w:tc>
          <w:tcPr>
            <w:tcW w:w="0" w:type="auto"/>
          </w:tcPr>
          <w:p w14:paraId="10525B79" w14:textId="682A0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FDD maximum output power related</w:t>
            </w:r>
          </w:p>
        </w:tc>
        <w:tc>
          <w:tcPr>
            <w:tcW w:w="0" w:type="auto"/>
          </w:tcPr>
          <w:p w14:paraId="428BF990" w14:textId="2F4548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F1E388" w14:textId="0FF0E7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B280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ECC2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5042AD" w14:textId="77777777" w:rsidTr="00AB1096">
        <w:tc>
          <w:tcPr>
            <w:tcW w:w="0" w:type="auto"/>
          </w:tcPr>
          <w:p w14:paraId="4CC4BED1" w14:textId="1D1ABC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R4-2118182</w:t>
            </w:r>
          </w:p>
        </w:tc>
        <w:tc>
          <w:tcPr>
            <w:tcW w:w="0" w:type="auto"/>
          </w:tcPr>
          <w:p w14:paraId="32D93D9B" w14:textId="25C978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FDD MSD</w:t>
            </w:r>
          </w:p>
        </w:tc>
        <w:tc>
          <w:tcPr>
            <w:tcW w:w="0" w:type="auto"/>
          </w:tcPr>
          <w:p w14:paraId="531D2971" w14:textId="3D1A44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CBAE7E" w14:textId="33CC34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F1D4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70B8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BA1719" w14:textId="77777777" w:rsidTr="00AB1096">
        <w:tc>
          <w:tcPr>
            <w:tcW w:w="0" w:type="auto"/>
          </w:tcPr>
          <w:p w14:paraId="73954EB4" w14:textId="6514E1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R4-2118183</w:t>
            </w:r>
          </w:p>
        </w:tc>
        <w:tc>
          <w:tcPr>
            <w:tcW w:w="0" w:type="auto"/>
          </w:tcPr>
          <w:p w14:paraId="41F9385E" w14:textId="6D0CF6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increase UE maximum power for NR uplink inter band CA</w:t>
            </w:r>
          </w:p>
        </w:tc>
        <w:tc>
          <w:tcPr>
            <w:tcW w:w="0" w:type="auto"/>
          </w:tcPr>
          <w:p w14:paraId="10F4340F" w14:textId="25677A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37DE8FD" w14:textId="0DD7BC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5FD4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BF5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8144BF" w14:textId="77777777" w:rsidTr="00AB1096">
        <w:tc>
          <w:tcPr>
            <w:tcW w:w="0" w:type="auto"/>
          </w:tcPr>
          <w:p w14:paraId="64AB6FF0" w14:textId="71374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R4-2118184</w:t>
            </w:r>
          </w:p>
        </w:tc>
        <w:tc>
          <w:tcPr>
            <w:tcW w:w="0" w:type="auto"/>
          </w:tcPr>
          <w:p w14:paraId="1FF2296C" w14:textId="70D3ED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FR1 RedCap UE REFSEN requirements</w:t>
            </w:r>
          </w:p>
        </w:tc>
        <w:tc>
          <w:tcPr>
            <w:tcW w:w="0" w:type="auto"/>
          </w:tcPr>
          <w:p w14:paraId="282BE8E8" w14:textId="0D48F6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92C980" w14:textId="431C96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48F6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F1B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A2C11C" w14:textId="77777777" w:rsidTr="00AB1096">
        <w:tc>
          <w:tcPr>
            <w:tcW w:w="0" w:type="auto"/>
          </w:tcPr>
          <w:p w14:paraId="19810AC0" w14:textId="55D727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R4-2118185</w:t>
            </w:r>
          </w:p>
        </w:tc>
        <w:tc>
          <w:tcPr>
            <w:tcW w:w="0" w:type="auto"/>
          </w:tcPr>
          <w:p w14:paraId="0686281E" w14:textId="3A168C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RedCap UE</w:t>
            </w:r>
          </w:p>
        </w:tc>
        <w:tc>
          <w:tcPr>
            <w:tcW w:w="0" w:type="auto"/>
          </w:tcPr>
          <w:p w14:paraId="63BDBB7F" w14:textId="0E0E1B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CEE49C" w14:textId="4E3A6C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24F6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1592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41D970" w14:textId="77777777" w:rsidTr="00AB1096">
        <w:tc>
          <w:tcPr>
            <w:tcW w:w="0" w:type="auto"/>
          </w:tcPr>
          <w:p w14:paraId="520FC4D7" w14:textId="623F93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R4-2118186</w:t>
            </w:r>
          </w:p>
        </w:tc>
        <w:tc>
          <w:tcPr>
            <w:tcW w:w="0" w:type="auto"/>
          </w:tcPr>
          <w:p w14:paraId="41FF50F6" w14:textId="3C0697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7AD1B392" w14:textId="63F5D0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9E2EFCF" w14:textId="683BFE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16B7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C72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CD1761" w14:textId="77777777" w:rsidTr="00AB1096">
        <w:tc>
          <w:tcPr>
            <w:tcW w:w="0" w:type="auto"/>
          </w:tcPr>
          <w:p w14:paraId="7AC198F7" w14:textId="280698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R4-2118187</w:t>
            </w:r>
          </w:p>
        </w:tc>
        <w:tc>
          <w:tcPr>
            <w:tcW w:w="0" w:type="auto"/>
          </w:tcPr>
          <w:p w14:paraId="701631E4" w14:textId="200E18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NR CA capability for BCS5</w:t>
            </w:r>
          </w:p>
        </w:tc>
        <w:tc>
          <w:tcPr>
            <w:tcW w:w="0" w:type="auto"/>
          </w:tcPr>
          <w:p w14:paraId="1E84E2E7" w14:textId="57C015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B01811F" w14:textId="7F0CAB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C36D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A64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B578CE" w14:textId="77777777" w:rsidTr="00AB1096">
        <w:tc>
          <w:tcPr>
            <w:tcW w:w="0" w:type="auto"/>
          </w:tcPr>
          <w:p w14:paraId="5F49AEBD" w14:textId="34E824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R4-2118188</w:t>
            </w:r>
          </w:p>
        </w:tc>
        <w:tc>
          <w:tcPr>
            <w:tcW w:w="0" w:type="auto"/>
          </w:tcPr>
          <w:p w14:paraId="28C180B2" w14:textId="48DFF9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36.717-03-02_CA_3A-7A-20A-38A</w:t>
            </w:r>
          </w:p>
        </w:tc>
        <w:tc>
          <w:tcPr>
            <w:tcW w:w="0" w:type="auto"/>
          </w:tcPr>
          <w:p w14:paraId="2273060E" w14:textId="538377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1BC1550" w14:textId="758A50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8A69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A42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DD252C" w14:textId="77777777" w:rsidTr="00AB1096">
        <w:tc>
          <w:tcPr>
            <w:tcW w:w="0" w:type="auto"/>
          </w:tcPr>
          <w:p w14:paraId="6048E636" w14:textId="27E807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R4-2118189</w:t>
            </w:r>
          </w:p>
        </w:tc>
        <w:tc>
          <w:tcPr>
            <w:tcW w:w="0" w:type="auto"/>
          </w:tcPr>
          <w:p w14:paraId="67B49363" w14:textId="0B7BC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36.717-03-02_CA_1A-3A-7A-20A-38A</w:t>
            </w:r>
          </w:p>
        </w:tc>
        <w:tc>
          <w:tcPr>
            <w:tcW w:w="0" w:type="auto"/>
          </w:tcPr>
          <w:p w14:paraId="15871AC7" w14:textId="271ECD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B1B07A6" w14:textId="63C30F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0176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838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59B035" w14:textId="77777777" w:rsidTr="00AB1096">
        <w:tc>
          <w:tcPr>
            <w:tcW w:w="0" w:type="auto"/>
          </w:tcPr>
          <w:p w14:paraId="12517450" w14:textId="2FC9CA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R4-2118190</w:t>
            </w:r>
          </w:p>
        </w:tc>
        <w:tc>
          <w:tcPr>
            <w:tcW w:w="0" w:type="auto"/>
          </w:tcPr>
          <w:p w14:paraId="59E7E432" w14:textId="6B5A3F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DC_1A_n38A-n78A</w:t>
            </w:r>
          </w:p>
        </w:tc>
        <w:tc>
          <w:tcPr>
            <w:tcW w:w="0" w:type="auto"/>
          </w:tcPr>
          <w:p w14:paraId="302A48C7" w14:textId="0046C4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36C25F" w14:textId="35F5B5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CBAC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C2D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DA84BE" w14:textId="77777777" w:rsidTr="00AB1096">
        <w:tc>
          <w:tcPr>
            <w:tcW w:w="0" w:type="auto"/>
          </w:tcPr>
          <w:p w14:paraId="5803AD45" w14:textId="4D2331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R4-2118191</w:t>
            </w:r>
          </w:p>
        </w:tc>
        <w:tc>
          <w:tcPr>
            <w:tcW w:w="0" w:type="auto"/>
          </w:tcPr>
          <w:p w14:paraId="201B0687" w14:textId="5A37C2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DC_3A_n38A-n78A</w:t>
            </w:r>
          </w:p>
        </w:tc>
        <w:tc>
          <w:tcPr>
            <w:tcW w:w="0" w:type="auto"/>
          </w:tcPr>
          <w:p w14:paraId="47D624C3" w14:textId="282AB4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4D1DC2" w14:textId="0950EC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7BA2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D28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EB5E7B" w14:textId="77777777" w:rsidTr="00AB1096">
        <w:tc>
          <w:tcPr>
            <w:tcW w:w="0" w:type="auto"/>
          </w:tcPr>
          <w:p w14:paraId="54A305C5" w14:textId="4B947B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R4-2118192</w:t>
            </w:r>
          </w:p>
        </w:tc>
        <w:tc>
          <w:tcPr>
            <w:tcW w:w="0" w:type="auto"/>
          </w:tcPr>
          <w:p w14:paraId="0D214C48" w14:textId="1A6085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DC_7A_n38A-n78A</w:t>
            </w:r>
          </w:p>
        </w:tc>
        <w:tc>
          <w:tcPr>
            <w:tcW w:w="0" w:type="auto"/>
          </w:tcPr>
          <w:p w14:paraId="51782758" w14:textId="03E7E2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8A35DC" w14:textId="71EDD8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40F9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FA0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7DCAB8" w14:textId="77777777" w:rsidTr="00AB1096">
        <w:tc>
          <w:tcPr>
            <w:tcW w:w="0" w:type="auto"/>
          </w:tcPr>
          <w:p w14:paraId="235E61B1" w14:textId="7DD6C2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R4-2118193</w:t>
            </w:r>
          </w:p>
        </w:tc>
        <w:tc>
          <w:tcPr>
            <w:tcW w:w="0" w:type="auto"/>
          </w:tcPr>
          <w:p w14:paraId="76D6798C" w14:textId="32F236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DC_20A_n38A-n78A</w:t>
            </w:r>
          </w:p>
        </w:tc>
        <w:tc>
          <w:tcPr>
            <w:tcW w:w="0" w:type="auto"/>
          </w:tcPr>
          <w:p w14:paraId="1D01DD2F" w14:textId="111604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B8F0826" w14:textId="14CA3C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387C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AE2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38DE25" w14:textId="77777777" w:rsidTr="00AB1096">
        <w:tc>
          <w:tcPr>
            <w:tcW w:w="0" w:type="auto"/>
          </w:tcPr>
          <w:p w14:paraId="3EE4AE8D" w14:textId="0DAF05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R4-2118194</w:t>
            </w:r>
          </w:p>
        </w:tc>
        <w:tc>
          <w:tcPr>
            <w:tcW w:w="0" w:type="auto"/>
          </w:tcPr>
          <w:p w14:paraId="66092A64" w14:textId="0E64E5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DC_1A-3A-7A-20A_n38A-n78A</w:t>
            </w:r>
          </w:p>
        </w:tc>
        <w:tc>
          <w:tcPr>
            <w:tcW w:w="0" w:type="auto"/>
          </w:tcPr>
          <w:p w14:paraId="08AC2FFF" w14:textId="4FC2A5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BA122B" w14:textId="794F03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57CE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7ECEB" w14:textId="674180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R4-2119789</w:t>
            </w:r>
          </w:p>
        </w:tc>
      </w:tr>
      <w:tr w:rsidR="00AB1096" w14:paraId="24812E2D" w14:textId="77777777" w:rsidTr="00AB1096">
        <w:tc>
          <w:tcPr>
            <w:tcW w:w="0" w:type="auto"/>
          </w:tcPr>
          <w:p w14:paraId="4B1580E5" w14:textId="0AD54C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R4-2118195</w:t>
            </w:r>
          </w:p>
        </w:tc>
        <w:tc>
          <w:tcPr>
            <w:tcW w:w="0" w:type="auto"/>
          </w:tcPr>
          <w:p w14:paraId="12FEB35A" w14:textId="33F47B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 DC_1A-7A_n38A</w:t>
            </w:r>
          </w:p>
        </w:tc>
        <w:tc>
          <w:tcPr>
            <w:tcW w:w="0" w:type="auto"/>
          </w:tcPr>
          <w:p w14:paraId="50333539" w14:textId="452B58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78DA804" w14:textId="2AEBEF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7399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B8A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DB3E4A" w14:textId="77777777" w:rsidTr="00AB1096">
        <w:tc>
          <w:tcPr>
            <w:tcW w:w="0" w:type="auto"/>
          </w:tcPr>
          <w:p w14:paraId="696F036B" w14:textId="5BF16C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R4-2118196</w:t>
            </w:r>
          </w:p>
        </w:tc>
        <w:tc>
          <w:tcPr>
            <w:tcW w:w="0" w:type="auto"/>
          </w:tcPr>
          <w:p w14:paraId="62E309E5" w14:textId="57D7BA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 DC_3A-7A_n38A</w:t>
            </w:r>
          </w:p>
        </w:tc>
        <w:tc>
          <w:tcPr>
            <w:tcW w:w="0" w:type="auto"/>
          </w:tcPr>
          <w:p w14:paraId="3AFF70DB" w14:textId="0A2344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995327" w14:textId="05FCD9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17F7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01D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1A8F6D" w14:textId="77777777" w:rsidTr="00AB1096">
        <w:tc>
          <w:tcPr>
            <w:tcW w:w="0" w:type="auto"/>
          </w:tcPr>
          <w:p w14:paraId="64DAACCF" w14:textId="02FD38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R4-2118197</w:t>
            </w:r>
          </w:p>
        </w:tc>
        <w:tc>
          <w:tcPr>
            <w:tcW w:w="0" w:type="auto"/>
          </w:tcPr>
          <w:p w14:paraId="34247C75" w14:textId="47664E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 DC_7A-20A_n38A</w:t>
            </w:r>
          </w:p>
        </w:tc>
        <w:tc>
          <w:tcPr>
            <w:tcW w:w="0" w:type="auto"/>
          </w:tcPr>
          <w:p w14:paraId="76C7669F" w14:textId="3AE20E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AB8E4F6" w14:textId="0D61FA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348D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DBE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F7B759" w14:textId="77777777" w:rsidTr="00AB1096">
        <w:tc>
          <w:tcPr>
            <w:tcW w:w="0" w:type="auto"/>
          </w:tcPr>
          <w:p w14:paraId="0F8BAE15" w14:textId="064198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R4-2118198</w:t>
            </w:r>
          </w:p>
        </w:tc>
        <w:tc>
          <w:tcPr>
            <w:tcW w:w="0" w:type="auto"/>
          </w:tcPr>
          <w:p w14:paraId="7CA22248" w14:textId="1D7F09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DC_1A-3A-7A_n38A</w:t>
            </w:r>
          </w:p>
        </w:tc>
        <w:tc>
          <w:tcPr>
            <w:tcW w:w="0" w:type="auto"/>
          </w:tcPr>
          <w:p w14:paraId="730A2F5F" w14:textId="2D8D9B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C83C3B" w14:textId="2CA150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BB92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D92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DC63B4" w14:textId="77777777" w:rsidTr="00AB1096">
        <w:tc>
          <w:tcPr>
            <w:tcW w:w="0" w:type="auto"/>
          </w:tcPr>
          <w:p w14:paraId="581B693B" w14:textId="4EE9A8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R4-2118199</w:t>
            </w:r>
          </w:p>
        </w:tc>
        <w:tc>
          <w:tcPr>
            <w:tcW w:w="0" w:type="auto"/>
          </w:tcPr>
          <w:p w14:paraId="2EA0EA48" w14:textId="74E705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DC_1A-7A-20A_n38A</w:t>
            </w:r>
          </w:p>
        </w:tc>
        <w:tc>
          <w:tcPr>
            <w:tcW w:w="0" w:type="auto"/>
          </w:tcPr>
          <w:p w14:paraId="6E488A92" w14:textId="5DD719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F8E8A4" w14:textId="20070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01C1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A07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CD65A9" w14:textId="77777777" w:rsidTr="00AB1096">
        <w:tc>
          <w:tcPr>
            <w:tcW w:w="0" w:type="auto"/>
          </w:tcPr>
          <w:p w14:paraId="2B8AD1EA" w14:textId="18C1C0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R4-2118200</w:t>
            </w:r>
          </w:p>
        </w:tc>
        <w:tc>
          <w:tcPr>
            <w:tcW w:w="0" w:type="auto"/>
          </w:tcPr>
          <w:p w14:paraId="07A3C26C" w14:textId="5BF9A9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DC_3A-7A-20A_n38A</w:t>
            </w:r>
          </w:p>
        </w:tc>
        <w:tc>
          <w:tcPr>
            <w:tcW w:w="0" w:type="auto"/>
          </w:tcPr>
          <w:p w14:paraId="3066567E" w14:textId="13DCE1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10EE85" w14:textId="1BCC21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9B60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F3A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F70FCC" w14:textId="77777777" w:rsidTr="00AB1096">
        <w:tc>
          <w:tcPr>
            <w:tcW w:w="0" w:type="auto"/>
          </w:tcPr>
          <w:p w14:paraId="1A1B4204" w14:textId="5625E5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R4-2118201</w:t>
            </w:r>
          </w:p>
        </w:tc>
        <w:tc>
          <w:tcPr>
            <w:tcW w:w="0" w:type="auto"/>
          </w:tcPr>
          <w:p w14:paraId="22C04E93" w14:textId="06D857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DC_1A-3A-7A-20A_n38A</w:t>
            </w:r>
          </w:p>
        </w:tc>
        <w:tc>
          <w:tcPr>
            <w:tcW w:w="0" w:type="auto"/>
          </w:tcPr>
          <w:p w14:paraId="46931CF1" w14:textId="3491BF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4CA2497" w14:textId="566BBF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EA82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DC8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B4A674" w14:textId="77777777" w:rsidTr="00AB1096">
        <w:tc>
          <w:tcPr>
            <w:tcW w:w="0" w:type="auto"/>
          </w:tcPr>
          <w:p w14:paraId="277B98F7" w14:textId="7A6278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R4-2118202</w:t>
            </w:r>
          </w:p>
        </w:tc>
        <w:tc>
          <w:tcPr>
            <w:tcW w:w="0" w:type="auto"/>
          </w:tcPr>
          <w:p w14:paraId="4BA7F14E" w14:textId="2EBF11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37.717-33_DC_39A_n40A-n258A</w:t>
            </w:r>
          </w:p>
        </w:tc>
        <w:tc>
          <w:tcPr>
            <w:tcW w:w="0" w:type="auto"/>
          </w:tcPr>
          <w:p w14:paraId="04E1124F" w14:textId="73130F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988136D" w14:textId="3D36F6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5E15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47A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4367BE" w14:textId="77777777" w:rsidTr="00AB1096">
        <w:tc>
          <w:tcPr>
            <w:tcW w:w="0" w:type="auto"/>
          </w:tcPr>
          <w:p w14:paraId="2F4B3C1D" w14:textId="30EFAD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R4-2118203</w:t>
            </w:r>
          </w:p>
        </w:tc>
        <w:tc>
          <w:tcPr>
            <w:tcW w:w="0" w:type="auto"/>
          </w:tcPr>
          <w:p w14:paraId="744DE6B2" w14:textId="75E994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TR38.717-03-01_CA_n28A-n40A-n79A</w:t>
            </w:r>
          </w:p>
        </w:tc>
        <w:tc>
          <w:tcPr>
            <w:tcW w:w="0" w:type="auto"/>
          </w:tcPr>
          <w:p w14:paraId="6B982369" w14:textId="1CFCD9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9370F3" w14:textId="2B403D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0F3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5F7620" w14:textId="5A831A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R4-2119756</w:t>
            </w:r>
          </w:p>
        </w:tc>
      </w:tr>
      <w:tr w:rsidR="00AB1096" w14:paraId="4CD83F38" w14:textId="77777777" w:rsidTr="00AB1096">
        <w:tc>
          <w:tcPr>
            <w:tcW w:w="0" w:type="auto"/>
          </w:tcPr>
          <w:p w14:paraId="25A99BAD" w14:textId="1EFE2E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R4-2118204</w:t>
            </w:r>
          </w:p>
        </w:tc>
        <w:tc>
          <w:tcPr>
            <w:tcW w:w="0" w:type="auto"/>
          </w:tcPr>
          <w:p w14:paraId="76C60E6A" w14:textId="185702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TR38.717-03-02_CA_n28A-n40A-n79A</w:t>
            </w:r>
          </w:p>
        </w:tc>
        <w:tc>
          <w:tcPr>
            <w:tcW w:w="0" w:type="auto"/>
          </w:tcPr>
          <w:p w14:paraId="2723FF28" w14:textId="5CFC95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0064BE" w14:textId="610E9E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25A4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AA27C" w14:textId="08E06C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R4-2119765</w:t>
            </w:r>
          </w:p>
        </w:tc>
      </w:tr>
      <w:tr w:rsidR="00AB1096" w14:paraId="166C3A29" w14:textId="77777777" w:rsidTr="00AB1096">
        <w:tc>
          <w:tcPr>
            <w:tcW w:w="0" w:type="auto"/>
          </w:tcPr>
          <w:p w14:paraId="46CC7BF6" w14:textId="50FFFD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R4-2118205</w:t>
            </w:r>
          </w:p>
        </w:tc>
        <w:tc>
          <w:tcPr>
            <w:tcW w:w="0" w:type="auto"/>
          </w:tcPr>
          <w:p w14:paraId="2DBC6B01" w14:textId="07A08F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CA_DC xUL_2DL (x=1,2)</w:t>
            </w:r>
          </w:p>
        </w:tc>
        <w:tc>
          <w:tcPr>
            <w:tcW w:w="0" w:type="auto"/>
          </w:tcPr>
          <w:p w14:paraId="3061C8A6" w14:textId="35B687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5B667E" w14:textId="3666AA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777AF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98EA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50410C" w14:textId="77777777" w:rsidTr="00AB1096">
        <w:tc>
          <w:tcPr>
            <w:tcW w:w="0" w:type="auto"/>
          </w:tcPr>
          <w:p w14:paraId="01D89D17" w14:textId="7BDC27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R4-2118206</w:t>
            </w:r>
          </w:p>
        </w:tc>
        <w:tc>
          <w:tcPr>
            <w:tcW w:w="0" w:type="auto"/>
          </w:tcPr>
          <w:p w14:paraId="6E0F1E7F" w14:textId="47D1FD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0" w:type="auto"/>
          </w:tcPr>
          <w:p w14:paraId="5511CF3F" w14:textId="5E037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487E07" w14:textId="44F357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1799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13D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ACF083" w14:textId="77777777" w:rsidTr="00AB1096">
        <w:tc>
          <w:tcPr>
            <w:tcW w:w="0" w:type="auto"/>
          </w:tcPr>
          <w:p w14:paraId="365B550B" w14:textId="3A93A1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R4-2118207</w:t>
            </w:r>
          </w:p>
        </w:tc>
        <w:tc>
          <w:tcPr>
            <w:tcW w:w="0" w:type="auto"/>
          </w:tcPr>
          <w:p w14:paraId="68DA4C61" w14:textId="4C94DE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0" w:type="auto"/>
          </w:tcPr>
          <w:p w14:paraId="19B1151C" w14:textId="062CDD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838DEB" w14:textId="0237F8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E833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9F2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B4E25F" w14:textId="77777777" w:rsidTr="00AB1096">
        <w:tc>
          <w:tcPr>
            <w:tcW w:w="0" w:type="auto"/>
          </w:tcPr>
          <w:p w14:paraId="243EF762" w14:textId="5F5D30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R4-2118208</w:t>
            </w:r>
          </w:p>
        </w:tc>
        <w:tc>
          <w:tcPr>
            <w:tcW w:w="0" w:type="auto"/>
          </w:tcPr>
          <w:p w14:paraId="1EA5396E" w14:textId="151D5D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0" w:type="auto"/>
          </w:tcPr>
          <w:p w14:paraId="4398E7BC" w14:textId="22AB33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BFEE8AB" w14:textId="1CD86D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30CC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EFA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37F0A7" w14:textId="77777777" w:rsidTr="00AB1096">
        <w:tc>
          <w:tcPr>
            <w:tcW w:w="0" w:type="auto"/>
          </w:tcPr>
          <w:p w14:paraId="5E1202A8" w14:textId="2A17E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R4-2118209</w:t>
            </w:r>
          </w:p>
        </w:tc>
        <w:tc>
          <w:tcPr>
            <w:tcW w:w="0" w:type="auto"/>
          </w:tcPr>
          <w:p w14:paraId="73FCE283" w14:textId="72955E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Carrier AggregationDual Connectivity for 3 bands DL with 2 bands UL</w:t>
            </w:r>
          </w:p>
        </w:tc>
        <w:tc>
          <w:tcPr>
            <w:tcW w:w="0" w:type="auto"/>
          </w:tcPr>
          <w:p w14:paraId="478AA29E" w14:textId="674704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8D57F3" w14:textId="2A7338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73C2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7A4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FC2BC8" w14:textId="77777777" w:rsidTr="00AB1096">
        <w:tc>
          <w:tcPr>
            <w:tcW w:w="0" w:type="auto"/>
          </w:tcPr>
          <w:p w14:paraId="5155E7FC" w14:textId="73287C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R4-2118210</w:t>
            </w:r>
          </w:p>
        </w:tc>
        <w:tc>
          <w:tcPr>
            <w:tcW w:w="0" w:type="auto"/>
          </w:tcPr>
          <w:p w14:paraId="67B1A11C" w14:textId="734BD3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0" w:type="auto"/>
          </w:tcPr>
          <w:p w14:paraId="247EA4F6" w14:textId="3EF04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8B3986" w14:textId="23A509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2AA0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A1C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8D5B73" w14:textId="77777777" w:rsidTr="00AB1096">
        <w:tc>
          <w:tcPr>
            <w:tcW w:w="0" w:type="auto"/>
          </w:tcPr>
          <w:p w14:paraId="2914B2D0" w14:textId="5DFA14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R4-2118211</w:t>
            </w:r>
          </w:p>
        </w:tc>
        <w:tc>
          <w:tcPr>
            <w:tcW w:w="0" w:type="auto"/>
          </w:tcPr>
          <w:p w14:paraId="1A1CACEE" w14:textId="5DE60F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0" w:type="auto"/>
          </w:tcPr>
          <w:p w14:paraId="5922F85B" w14:textId="5DE95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9EA95B" w14:textId="5C9CC6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D3C9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62F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1D8B75" w14:textId="77777777" w:rsidTr="00AB1096">
        <w:tc>
          <w:tcPr>
            <w:tcW w:w="0" w:type="auto"/>
          </w:tcPr>
          <w:p w14:paraId="7FE1254B" w14:textId="157C0D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R4-2118212</w:t>
            </w:r>
          </w:p>
        </w:tc>
        <w:tc>
          <w:tcPr>
            <w:tcW w:w="0" w:type="auto"/>
          </w:tcPr>
          <w:p w14:paraId="7B60A7B4" w14:textId="532C31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x bands (x=1,2) LTE inter-band CA (xDL/xUL) and y bands (y=3-x) NR inter-band CA</w:t>
            </w:r>
          </w:p>
        </w:tc>
        <w:tc>
          <w:tcPr>
            <w:tcW w:w="0" w:type="auto"/>
          </w:tcPr>
          <w:p w14:paraId="460E8F2A" w14:textId="618305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9711F4" w14:textId="7A85E4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9893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A02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3C0A00" w14:textId="77777777" w:rsidTr="00AB1096">
        <w:tc>
          <w:tcPr>
            <w:tcW w:w="0" w:type="auto"/>
          </w:tcPr>
          <w:p w14:paraId="0493C305" w14:textId="415880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R4-2118213</w:t>
            </w:r>
          </w:p>
        </w:tc>
        <w:tc>
          <w:tcPr>
            <w:tcW w:w="0" w:type="auto"/>
          </w:tcPr>
          <w:p w14:paraId="33AD5828" w14:textId="7B34B1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ENDC combinations for 3 bands DL with 3 bands UL into TS 38.101-3</w:t>
            </w:r>
          </w:p>
        </w:tc>
        <w:tc>
          <w:tcPr>
            <w:tcW w:w="0" w:type="auto"/>
          </w:tcPr>
          <w:p w14:paraId="1C1BB8FF" w14:textId="2F8BAD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94C688" w14:textId="1C8E2A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913C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DC6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F425AA" w14:textId="77777777" w:rsidTr="00AB1096">
        <w:tc>
          <w:tcPr>
            <w:tcW w:w="0" w:type="auto"/>
          </w:tcPr>
          <w:p w14:paraId="3E6E504A" w14:textId="3855C3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R4-2118214</w:t>
            </w:r>
          </w:p>
        </w:tc>
        <w:tc>
          <w:tcPr>
            <w:tcW w:w="0" w:type="auto"/>
          </w:tcPr>
          <w:p w14:paraId="290AEDFE" w14:textId="4D4174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v0.6.0</w:t>
            </w:r>
          </w:p>
        </w:tc>
        <w:tc>
          <w:tcPr>
            <w:tcW w:w="0" w:type="auto"/>
          </w:tcPr>
          <w:p w14:paraId="2358EB36" w14:textId="632AE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444A77" w14:textId="7FF8D8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E974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802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FC0F53" w14:textId="77777777" w:rsidTr="00AB1096">
        <w:tc>
          <w:tcPr>
            <w:tcW w:w="0" w:type="auto"/>
          </w:tcPr>
          <w:p w14:paraId="6D443F7F" w14:textId="1AE4A7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R4-2118215</w:t>
            </w:r>
          </w:p>
        </w:tc>
        <w:tc>
          <w:tcPr>
            <w:tcW w:w="0" w:type="auto"/>
          </w:tcPr>
          <w:p w14:paraId="6E44D8C1" w14:textId="5102D2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of x bands (x=1,2,3) LTE inter-band CA (xDL1UL) and 3 bands NR inter-band CA (3DL1UL)</w:t>
            </w:r>
          </w:p>
        </w:tc>
        <w:tc>
          <w:tcPr>
            <w:tcW w:w="0" w:type="auto"/>
          </w:tcPr>
          <w:p w14:paraId="623C5A6C" w14:textId="745914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065DA3E" w14:textId="186EDB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7263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A88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0C5856" w14:textId="77777777" w:rsidTr="00AB1096">
        <w:tc>
          <w:tcPr>
            <w:tcW w:w="0" w:type="auto"/>
          </w:tcPr>
          <w:p w14:paraId="0F712E1A" w14:textId="0FA5C0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R4-2118216</w:t>
            </w:r>
          </w:p>
        </w:tc>
        <w:tc>
          <w:tcPr>
            <w:tcW w:w="0" w:type="auto"/>
          </w:tcPr>
          <w:p w14:paraId="040250A6" w14:textId="64E403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0" w:type="auto"/>
          </w:tcPr>
          <w:p w14:paraId="67DCA26E" w14:textId="1A7A2C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5043A9" w14:textId="5BFE5C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405A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B0A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F1C6B3" w14:textId="77777777" w:rsidTr="00AB1096">
        <w:tc>
          <w:tcPr>
            <w:tcW w:w="0" w:type="auto"/>
          </w:tcPr>
          <w:p w14:paraId="2473156B" w14:textId="026074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R4-2118217</w:t>
            </w:r>
          </w:p>
        </w:tc>
        <w:tc>
          <w:tcPr>
            <w:tcW w:w="0" w:type="auto"/>
          </w:tcPr>
          <w:p w14:paraId="6E095D58" w14:textId="4970A9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 v0.6.0</w:t>
            </w:r>
          </w:p>
        </w:tc>
        <w:tc>
          <w:tcPr>
            <w:tcW w:w="0" w:type="auto"/>
          </w:tcPr>
          <w:p w14:paraId="784EF100" w14:textId="023254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808CE8" w14:textId="5FE4F2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AA56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B807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3624A4" w14:textId="77777777" w:rsidTr="00AB1096">
        <w:tc>
          <w:tcPr>
            <w:tcW w:w="0" w:type="auto"/>
          </w:tcPr>
          <w:p w14:paraId="5B0470E9" w14:textId="272879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R4-2118218</w:t>
            </w:r>
          </w:p>
        </w:tc>
        <w:tc>
          <w:tcPr>
            <w:tcW w:w="0" w:type="auto"/>
          </w:tcPr>
          <w:p w14:paraId="546C7169" w14:textId="56B7C6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Transparent TxD – SRS antenna switching related</w:t>
            </w:r>
          </w:p>
        </w:tc>
        <w:tc>
          <w:tcPr>
            <w:tcW w:w="0" w:type="auto"/>
          </w:tcPr>
          <w:p w14:paraId="5F47B005" w14:textId="6334D5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C3898B7" w14:textId="7CE143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4789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ACD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88DDD8" w14:textId="77777777" w:rsidTr="00AB1096">
        <w:tc>
          <w:tcPr>
            <w:tcW w:w="0" w:type="auto"/>
          </w:tcPr>
          <w:p w14:paraId="55905151" w14:textId="50B39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R4-2118219</w:t>
            </w:r>
          </w:p>
        </w:tc>
        <w:tc>
          <w:tcPr>
            <w:tcW w:w="0" w:type="auto"/>
          </w:tcPr>
          <w:p w14:paraId="1C8C80A2" w14:textId="147CA2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configured power requirement for TxD UE with SRS antenna switching</w:t>
            </w:r>
          </w:p>
        </w:tc>
        <w:tc>
          <w:tcPr>
            <w:tcW w:w="0" w:type="auto"/>
          </w:tcPr>
          <w:p w14:paraId="552F8DBC" w14:textId="0C711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C5D38B2" w14:textId="694E10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F54BE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D63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6ABA6F" w14:textId="77777777" w:rsidTr="00AB1096">
        <w:tc>
          <w:tcPr>
            <w:tcW w:w="0" w:type="auto"/>
          </w:tcPr>
          <w:p w14:paraId="721130E5" w14:textId="1B7F1E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R4-2118220</w:t>
            </w:r>
          </w:p>
        </w:tc>
        <w:tc>
          <w:tcPr>
            <w:tcW w:w="0" w:type="auto"/>
          </w:tcPr>
          <w:p w14:paraId="188DB46F" w14:textId="76C1D6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Transparent TxD – ULFPTx related</w:t>
            </w:r>
          </w:p>
        </w:tc>
        <w:tc>
          <w:tcPr>
            <w:tcW w:w="0" w:type="auto"/>
          </w:tcPr>
          <w:p w14:paraId="0F4FC7E4" w14:textId="0557DA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2B426D6" w14:textId="16539E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428B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5EA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3C6316" w14:textId="77777777" w:rsidTr="00AB1096">
        <w:tc>
          <w:tcPr>
            <w:tcW w:w="0" w:type="auto"/>
          </w:tcPr>
          <w:p w14:paraId="0EBADB69" w14:textId="4AB243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R4-2118221</w:t>
            </w:r>
          </w:p>
        </w:tc>
        <w:tc>
          <w:tcPr>
            <w:tcW w:w="0" w:type="auto"/>
          </w:tcPr>
          <w:p w14:paraId="31800930" w14:textId="33DCC6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38.837 for TxD’s impact on ULFPTx-related requirement</w:t>
            </w:r>
          </w:p>
        </w:tc>
        <w:tc>
          <w:tcPr>
            <w:tcW w:w="0" w:type="auto"/>
          </w:tcPr>
          <w:p w14:paraId="17ED3934" w14:textId="37A7DE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2B82D4D" w14:textId="3E00A0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AE99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BC68A" w14:textId="3924CC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R4-2119979</w:t>
            </w:r>
          </w:p>
        </w:tc>
      </w:tr>
      <w:tr w:rsidR="00AB1096" w14:paraId="25BD69B5" w14:textId="77777777" w:rsidTr="00AB1096">
        <w:tc>
          <w:tcPr>
            <w:tcW w:w="0" w:type="auto"/>
          </w:tcPr>
          <w:p w14:paraId="628E1B03" w14:textId="6E8D18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R4-2118222</w:t>
            </w:r>
          </w:p>
        </w:tc>
        <w:tc>
          <w:tcPr>
            <w:tcW w:w="0" w:type="auto"/>
          </w:tcPr>
          <w:p w14:paraId="00AF2A2B" w14:textId="35FB48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Beam Correspondence for FR2 HST UE</w:t>
            </w:r>
          </w:p>
        </w:tc>
        <w:tc>
          <w:tcPr>
            <w:tcW w:w="0" w:type="auto"/>
          </w:tcPr>
          <w:p w14:paraId="5AF1728F" w14:textId="042B86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BC4C7F7" w14:textId="14DD24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3849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E82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4DD064" w14:textId="77777777" w:rsidTr="00AB1096">
        <w:tc>
          <w:tcPr>
            <w:tcW w:w="0" w:type="auto"/>
          </w:tcPr>
          <w:p w14:paraId="7DAE2EF2" w14:textId="3A407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R4-2118223</w:t>
            </w:r>
          </w:p>
        </w:tc>
        <w:tc>
          <w:tcPr>
            <w:tcW w:w="0" w:type="auto"/>
          </w:tcPr>
          <w:p w14:paraId="1E4C06DB" w14:textId="55683C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introduce beam correspondence requirement for FR2 HST UE</w:t>
            </w:r>
          </w:p>
        </w:tc>
        <w:tc>
          <w:tcPr>
            <w:tcW w:w="0" w:type="auto"/>
          </w:tcPr>
          <w:p w14:paraId="65AFCCA8" w14:textId="1AEC92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44B45B7" w14:textId="00AA5C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BE3A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8E8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DED51F" w14:textId="77777777" w:rsidTr="00AB1096">
        <w:tc>
          <w:tcPr>
            <w:tcW w:w="0" w:type="auto"/>
          </w:tcPr>
          <w:p w14:paraId="244E6BF9" w14:textId="63A2DE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R4-2118224</w:t>
            </w:r>
          </w:p>
        </w:tc>
        <w:tc>
          <w:tcPr>
            <w:tcW w:w="0" w:type="auto"/>
          </w:tcPr>
          <w:p w14:paraId="6F90F6DC" w14:textId="7A3CD9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requirement framework and power class for FR2 HST</w:t>
            </w:r>
          </w:p>
        </w:tc>
        <w:tc>
          <w:tcPr>
            <w:tcW w:w="0" w:type="auto"/>
          </w:tcPr>
          <w:p w14:paraId="275B5A19" w14:textId="0B8299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69C3471" w14:textId="2C4F07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94B8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B85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161F6B" w14:textId="77777777" w:rsidTr="00AB1096">
        <w:tc>
          <w:tcPr>
            <w:tcW w:w="0" w:type="auto"/>
          </w:tcPr>
          <w:p w14:paraId="6DE0C1A8" w14:textId="3BC000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R4-2118225</w:t>
            </w:r>
          </w:p>
        </w:tc>
        <w:tc>
          <w:tcPr>
            <w:tcW w:w="0" w:type="auto"/>
          </w:tcPr>
          <w:p w14:paraId="627230E8" w14:textId="4FE788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Spherical Coverage Requirement for FR2 HST UE</w:t>
            </w:r>
          </w:p>
        </w:tc>
        <w:tc>
          <w:tcPr>
            <w:tcW w:w="0" w:type="auto"/>
          </w:tcPr>
          <w:p w14:paraId="51CB1D41" w14:textId="007330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82E32CE" w14:textId="5E2363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6014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103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BFE4B0" w14:textId="77777777" w:rsidTr="00AB1096">
        <w:tc>
          <w:tcPr>
            <w:tcW w:w="0" w:type="auto"/>
          </w:tcPr>
          <w:p w14:paraId="6056C023" w14:textId="6CB51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R4-2118226</w:t>
            </w:r>
          </w:p>
        </w:tc>
        <w:tc>
          <w:tcPr>
            <w:tcW w:w="0" w:type="auto"/>
          </w:tcPr>
          <w:p w14:paraId="7B15D58E" w14:textId="7A2EAD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 RF requirement for FR2 HST</w:t>
            </w:r>
          </w:p>
        </w:tc>
        <w:tc>
          <w:tcPr>
            <w:tcW w:w="0" w:type="auto"/>
          </w:tcPr>
          <w:p w14:paraId="0FAE966F" w14:textId="6BCFAE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7CDDEE4" w14:textId="196280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EC9E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7669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3686E0" w14:textId="77777777" w:rsidTr="00AB1096">
        <w:tc>
          <w:tcPr>
            <w:tcW w:w="0" w:type="auto"/>
          </w:tcPr>
          <w:p w14:paraId="145C85CB" w14:textId="6CE124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R4-2118227</w:t>
            </w:r>
          </w:p>
        </w:tc>
        <w:tc>
          <w:tcPr>
            <w:tcW w:w="0" w:type="auto"/>
          </w:tcPr>
          <w:p w14:paraId="3C857551" w14:textId="144610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38.854 on Deployment Scenario Analysis for FR2 HST</w:t>
            </w:r>
          </w:p>
        </w:tc>
        <w:tc>
          <w:tcPr>
            <w:tcW w:w="0" w:type="auto"/>
          </w:tcPr>
          <w:p w14:paraId="66F28395" w14:textId="5F06D3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Beijing Jiaotong University</w:t>
            </w:r>
          </w:p>
        </w:tc>
        <w:tc>
          <w:tcPr>
            <w:tcW w:w="0" w:type="auto"/>
          </w:tcPr>
          <w:p w14:paraId="00AEDF32" w14:textId="23F010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B542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51153" w14:textId="4BABB9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R4-2120701</w:t>
            </w:r>
          </w:p>
        </w:tc>
      </w:tr>
      <w:tr w:rsidR="00AB1096" w14:paraId="55C9F3AF" w14:textId="77777777" w:rsidTr="00AB1096">
        <w:tc>
          <w:tcPr>
            <w:tcW w:w="0" w:type="auto"/>
          </w:tcPr>
          <w:p w14:paraId="3CD2FE7A" w14:textId="3F966F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R4-2118228</w:t>
            </w:r>
          </w:p>
        </w:tc>
        <w:tc>
          <w:tcPr>
            <w:tcW w:w="0" w:type="auto"/>
          </w:tcPr>
          <w:p w14:paraId="05795DF9" w14:textId="093682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TS38.114 to capture RAN4#101 agreements</w:t>
            </w:r>
          </w:p>
        </w:tc>
        <w:tc>
          <w:tcPr>
            <w:tcW w:w="0" w:type="auto"/>
          </w:tcPr>
          <w:p w14:paraId="1C16D028" w14:textId="0B2EC9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3C58F0" w14:textId="1CFCE8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2CB0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86C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C5EDB6" w14:textId="77777777" w:rsidTr="00AB1096">
        <w:tc>
          <w:tcPr>
            <w:tcW w:w="0" w:type="auto"/>
          </w:tcPr>
          <w:p w14:paraId="2FD3A606" w14:textId="003D52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R4-2118229</w:t>
            </w:r>
          </w:p>
        </w:tc>
        <w:tc>
          <w:tcPr>
            <w:tcW w:w="0" w:type="auto"/>
          </w:tcPr>
          <w:p w14:paraId="6594FC55" w14:textId="4B8A75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38.809 on IAB conformance testing background</w:t>
            </w:r>
          </w:p>
        </w:tc>
        <w:tc>
          <w:tcPr>
            <w:tcW w:w="0" w:type="auto"/>
          </w:tcPr>
          <w:p w14:paraId="1FA14603" w14:textId="19B8D5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907A19B" w14:textId="62D61D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CF79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238B3" w14:textId="4B2AF3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R4-2120663</w:t>
            </w:r>
          </w:p>
        </w:tc>
      </w:tr>
      <w:tr w:rsidR="00AB1096" w14:paraId="2ACF8ED2" w14:textId="77777777" w:rsidTr="00AB1096">
        <w:tc>
          <w:tcPr>
            <w:tcW w:w="0" w:type="auto"/>
          </w:tcPr>
          <w:p w14:paraId="01C55D10" w14:textId="77A6DF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R4-2118230</w:t>
            </w:r>
          </w:p>
        </w:tc>
        <w:tc>
          <w:tcPr>
            <w:tcW w:w="0" w:type="auto"/>
          </w:tcPr>
          <w:p w14:paraId="0B8FD734" w14:textId="57EC2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TS38.176-1 on TM and transmitter conformance testing</w:t>
            </w:r>
          </w:p>
        </w:tc>
        <w:tc>
          <w:tcPr>
            <w:tcW w:w="0" w:type="auto"/>
          </w:tcPr>
          <w:p w14:paraId="283F95B3" w14:textId="1A084A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A5EBA27" w14:textId="4B25FE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1835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3DBAF" w14:textId="0B9506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R4-2120664</w:t>
            </w:r>
          </w:p>
        </w:tc>
      </w:tr>
      <w:tr w:rsidR="00AB1096" w14:paraId="485C62F9" w14:textId="77777777" w:rsidTr="00AB1096">
        <w:tc>
          <w:tcPr>
            <w:tcW w:w="0" w:type="auto"/>
          </w:tcPr>
          <w:p w14:paraId="08EB69CF" w14:textId="1B4DB9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R4-2118231</w:t>
            </w:r>
          </w:p>
        </w:tc>
        <w:tc>
          <w:tcPr>
            <w:tcW w:w="0" w:type="auto"/>
          </w:tcPr>
          <w:p w14:paraId="4A46DB6D" w14:textId="0FD27B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TS38.176-2 on TM and transmitter conformance testing</w:t>
            </w:r>
          </w:p>
        </w:tc>
        <w:tc>
          <w:tcPr>
            <w:tcW w:w="0" w:type="auto"/>
          </w:tcPr>
          <w:p w14:paraId="1B5CCB67" w14:textId="18E838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1F3E9FC" w14:textId="1FC453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6451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6A6DE" w14:textId="49D2FF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R4-2120665</w:t>
            </w:r>
          </w:p>
        </w:tc>
      </w:tr>
      <w:tr w:rsidR="00AB1096" w14:paraId="213AC55F" w14:textId="77777777" w:rsidTr="00AB1096">
        <w:tc>
          <w:tcPr>
            <w:tcW w:w="0" w:type="auto"/>
          </w:tcPr>
          <w:p w14:paraId="63411863" w14:textId="66B299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R4-2118232</w:t>
            </w:r>
          </w:p>
        </w:tc>
        <w:tc>
          <w:tcPr>
            <w:tcW w:w="0" w:type="auto"/>
          </w:tcPr>
          <w:p w14:paraId="535185A0" w14:textId="6CA5F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operation on IAB-node’s child and parent links</w:t>
            </w:r>
          </w:p>
        </w:tc>
        <w:tc>
          <w:tcPr>
            <w:tcW w:w="0" w:type="auto"/>
          </w:tcPr>
          <w:p w14:paraId="79802808" w14:textId="354463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48CC41A" w14:textId="1BA6F9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4BE3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FA4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480BC6" w14:textId="77777777" w:rsidTr="00AB1096">
        <w:tc>
          <w:tcPr>
            <w:tcW w:w="0" w:type="auto"/>
          </w:tcPr>
          <w:p w14:paraId="21A525CB" w14:textId="7BF878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R4-2118233</w:t>
            </w:r>
          </w:p>
        </w:tc>
        <w:tc>
          <w:tcPr>
            <w:tcW w:w="0" w:type="auto"/>
          </w:tcPr>
          <w:p w14:paraId="57A7B443" w14:textId="062481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enhancement on Rel-17 IAB</w:t>
            </w:r>
          </w:p>
        </w:tc>
        <w:tc>
          <w:tcPr>
            <w:tcW w:w="0" w:type="auto"/>
          </w:tcPr>
          <w:p w14:paraId="57BB4E2C" w14:textId="41795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B2D409" w14:textId="66C2A9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7D46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CA4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AE6682" w14:textId="77777777" w:rsidTr="00AB1096">
        <w:tc>
          <w:tcPr>
            <w:tcW w:w="0" w:type="auto"/>
          </w:tcPr>
          <w:p w14:paraId="7B07E28B" w14:textId="209F68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R4-2118234</w:t>
            </w:r>
          </w:p>
        </w:tc>
        <w:tc>
          <w:tcPr>
            <w:tcW w:w="0" w:type="auto"/>
          </w:tcPr>
          <w:p w14:paraId="788AF06B" w14:textId="1E774B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Demodulation general issues</w:t>
            </w:r>
          </w:p>
        </w:tc>
        <w:tc>
          <w:tcPr>
            <w:tcW w:w="0" w:type="auto"/>
          </w:tcPr>
          <w:p w14:paraId="053637E1" w14:textId="6199AA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0A61B9" w14:textId="5F2901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53A5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D97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E5FD94" w14:textId="77777777" w:rsidTr="00AB1096">
        <w:tc>
          <w:tcPr>
            <w:tcW w:w="0" w:type="auto"/>
          </w:tcPr>
          <w:p w14:paraId="08951841" w14:textId="463DF7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R4-2118235</w:t>
            </w:r>
          </w:p>
        </w:tc>
        <w:tc>
          <w:tcPr>
            <w:tcW w:w="0" w:type="auto"/>
          </w:tcPr>
          <w:p w14:paraId="5AD036A6" w14:textId="5254F3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PUSCH requirements</w:t>
            </w:r>
          </w:p>
        </w:tc>
        <w:tc>
          <w:tcPr>
            <w:tcW w:w="0" w:type="auto"/>
          </w:tcPr>
          <w:p w14:paraId="00CD71A0" w14:textId="201550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8CA924" w14:textId="6CAAD8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41B5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E66C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904BD1" w14:textId="77777777" w:rsidTr="00AB1096">
        <w:tc>
          <w:tcPr>
            <w:tcW w:w="0" w:type="auto"/>
          </w:tcPr>
          <w:p w14:paraId="4198A85F" w14:textId="48B972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R4-2118236</w:t>
            </w:r>
          </w:p>
        </w:tc>
        <w:tc>
          <w:tcPr>
            <w:tcW w:w="0" w:type="auto"/>
          </w:tcPr>
          <w:p w14:paraId="18802792" w14:textId="0D5886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timing adjustment requirement</w:t>
            </w:r>
          </w:p>
        </w:tc>
        <w:tc>
          <w:tcPr>
            <w:tcW w:w="0" w:type="auto"/>
          </w:tcPr>
          <w:p w14:paraId="077AC477" w14:textId="182634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CFB418" w14:textId="0CABD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3CAC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AC6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D7D9EF" w14:textId="77777777" w:rsidTr="00AB1096">
        <w:tc>
          <w:tcPr>
            <w:tcW w:w="0" w:type="auto"/>
          </w:tcPr>
          <w:p w14:paraId="0BDCDAD4" w14:textId="6ED073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R4-2118237</w:t>
            </w:r>
          </w:p>
        </w:tc>
        <w:tc>
          <w:tcPr>
            <w:tcW w:w="0" w:type="auto"/>
          </w:tcPr>
          <w:p w14:paraId="32C39D74" w14:textId="4DF283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PRACH requirement</w:t>
            </w:r>
          </w:p>
        </w:tc>
        <w:tc>
          <w:tcPr>
            <w:tcW w:w="0" w:type="auto"/>
          </w:tcPr>
          <w:p w14:paraId="157C4BF3" w14:textId="6B9D1C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7A76D4" w14:textId="056E29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2D7C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8CF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10A17F" w14:textId="77777777" w:rsidTr="00AB1096">
        <w:tc>
          <w:tcPr>
            <w:tcW w:w="0" w:type="auto"/>
          </w:tcPr>
          <w:p w14:paraId="40535F39" w14:textId="28106B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R4-2118238</w:t>
            </w:r>
          </w:p>
        </w:tc>
        <w:tc>
          <w:tcPr>
            <w:tcW w:w="0" w:type="auto"/>
          </w:tcPr>
          <w:p w14:paraId="5978EAD7" w14:textId="19011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Repeaters TDD switching considerations</w:t>
            </w:r>
          </w:p>
        </w:tc>
        <w:tc>
          <w:tcPr>
            <w:tcW w:w="0" w:type="auto"/>
          </w:tcPr>
          <w:p w14:paraId="0ED631D8" w14:textId="5A1602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42E8FC" w14:textId="196DA8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0EA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7B0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2BDE5F" w14:textId="77777777" w:rsidTr="00AB1096">
        <w:tc>
          <w:tcPr>
            <w:tcW w:w="0" w:type="auto"/>
          </w:tcPr>
          <w:p w14:paraId="780AA86B" w14:textId="04FEBC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R4-2118239</w:t>
            </w:r>
          </w:p>
        </w:tc>
        <w:tc>
          <w:tcPr>
            <w:tcW w:w="0" w:type="auto"/>
          </w:tcPr>
          <w:p w14:paraId="4BEBFB6B" w14:textId="3B89BA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output power</w:t>
            </w:r>
          </w:p>
        </w:tc>
        <w:tc>
          <w:tcPr>
            <w:tcW w:w="0" w:type="auto"/>
          </w:tcPr>
          <w:p w14:paraId="37191D1A" w14:textId="2DC477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7E3121" w14:textId="652EE9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2FB2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262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7EF3E9" w14:textId="77777777" w:rsidTr="00AB1096">
        <w:tc>
          <w:tcPr>
            <w:tcW w:w="0" w:type="auto"/>
          </w:tcPr>
          <w:p w14:paraId="3A24A0BF" w14:textId="715FF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R4-2118240</w:t>
            </w:r>
          </w:p>
        </w:tc>
        <w:tc>
          <w:tcPr>
            <w:tcW w:w="0" w:type="auto"/>
          </w:tcPr>
          <w:p w14:paraId="2A37890B" w14:textId="0A8EBD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FR1 emissions requirements</w:t>
            </w:r>
          </w:p>
        </w:tc>
        <w:tc>
          <w:tcPr>
            <w:tcW w:w="0" w:type="auto"/>
          </w:tcPr>
          <w:p w14:paraId="2F9133AE" w14:textId="21132D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785507" w14:textId="77C80F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362DD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905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80742D" w14:textId="77777777" w:rsidTr="00AB1096">
        <w:tc>
          <w:tcPr>
            <w:tcW w:w="0" w:type="auto"/>
          </w:tcPr>
          <w:p w14:paraId="4AA64C76" w14:textId="35F59A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R4-2118241</w:t>
            </w:r>
          </w:p>
        </w:tc>
        <w:tc>
          <w:tcPr>
            <w:tcW w:w="0" w:type="auto"/>
          </w:tcPr>
          <w:p w14:paraId="68D01B6A" w14:textId="2A3F48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FR1 other</w:t>
            </w:r>
          </w:p>
        </w:tc>
        <w:tc>
          <w:tcPr>
            <w:tcW w:w="0" w:type="auto"/>
          </w:tcPr>
          <w:p w14:paraId="12B89577" w14:textId="58D843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4AB58B" w14:textId="7B9BAE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2381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EC7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66501C" w14:textId="77777777" w:rsidTr="00AB1096">
        <w:tc>
          <w:tcPr>
            <w:tcW w:w="0" w:type="auto"/>
          </w:tcPr>
          <w:p w14:paraId="49803CB2" w14:textId="761C04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R4-2118242</w:t>
            </w:r>
          </w:p>
        </w:tc>
        <w:tc>
          <w:tcPr>
            <w:tcW w:w="0" w:type="auto"/>
          </w:tcPr>
          <w:p w14:paraId="57A541F1" w14:textId="2BED78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FR2 output power</w:t>
            </w:r>
          </w:p>
        </w:tc>
        <w:tc>
          <w:tcPr>
            <w:tcW w:w="0" w:type="auto"/>
          </w:tcPr>
          <w:p w14:paraId="79DFAD1D" w14:textId="50471E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012753" w14:textId="53629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4E63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44A4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E706A3" w14:textId="77777777" w:rsidTr="00AB1096">
        <w:tc>
          <w:tcPr>
            <w:tcW w:w="0" w:type="auto"/>
          </w:tcPr>
          <w:p w14:paraId="191239BD" w14:textId="1DF658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R4-2118243</w:t>
            </w:r>
          </w:p>
        </w:tc>
        <w:tc>
          <w:tcPr>
            <w:tcW w:w="0" w:type="auto"/>
          </w:tcPr>
          <w:p w14:paraId="6B3DCBFE" w14:textId="0EB3FC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FR2 unwanted emissions</w:t>
            </w:r>
          </w:p>
        </w:tc>
        <w:tc>
          <w:tcPr>
            <w:tcW w:w="0" w:type="auto"/>
          </w:tcPr>
          <w:p w14:paraId="3CC7C24A" w14:textId="29F506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7563D4" w14:textId="37FFB8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398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8DF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ECD40E" w14:textId="77777777" w:rsidTr="00AB1096">
        <w:tc>
          <w:tcPr>
            <w:tcW w:w="0" w:type="auto"/>
          </w:tcPr>
          <w:p w14:paraId="1120E93F" w14:textId="2E8FD3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R4-2118244</w:t>
            </w:r>
          </w:p>
        </w:tc>
        <w:tc>
          <w:tcPr>
            <w:tcW w:w="0" w:type="auto"/>
          </w:tcPr>
          <w:p w14:paraId="36A0E17E" w14:textId="5EC250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FR2 other</w:t>
            </w:r>
          </w:p>
        </w:tc>
        <w:tc>
          <w:tcPr>
            <w:tcW w:w="0" w:type="auto"/>
          </w:tcPr>
          <w:p w14:paraId="54F75CD0" w14:textId="5F8A3B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B080B0" w14:textId="5506E7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5B3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C03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EAFAF0" w14:textId="77777777" w:rsidTr="00AB1096">
        <w:tc>
          <w:tcPr>
            <w:tcW w:w="0" w:type="auto"/>
          </w:tcPr>
          <w:p w14:paraId="221F2B2D" w14:textId="4AA99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R4-2118245</w:t>
            </w:r>
          </w:p>
        </w:tc>
        <w:tc>
          <w:tcPr>
            <w:tcW w:w="0" w:type="auto"/>
          </w:tcPr>
          <w:p w14:paraId="20C83371" w14:textId="6733C8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Passband definition</w:t>
            </w:r>
          </w:p>
        </w:tc>
        <w:tc>
          <w:tcPr>
            <w:tcW w:w="0" w:type="auto"/>
          </w:tcPr>
          <w:p w14:paraId="3B6A4494" w14:textId="489F16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D5A306" w14:textId="1A3534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C25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39C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67CDCA" w14:textId="77777777" w:rsidTr="00AB1096">
        <w:tc>
          <w:tcPr>
            <w:tcW w:w="0" w:type="auto"/>
          </w:tcPr>
          <w:p w14:paraId="3CACFC3A" w14:textId="6F4EA7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R4-2118246</w:t>
            </w:r>
          </w:p>
        </w:tc>
        <w:tc>
          <w:tcPr>
            <w:tcW w:w="0" w:type="auto"/>
          </w:tcPr>
          <w:p w14:paraId="53551256" w14:textId="378E39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 for NR NTN</w:t>
            </w:r>
          </w:p>
        </w:tc>
        <w:tc>
          <w:tcPr>
            <w:tcW w:w="0" w:type="auto"/>
          </w:tcPr>
          <w:p w14:paraId="01AD6236" w14:textId="6638E3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739D537B" w14:textId="2F80D1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9899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087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3084AA" w14:textId="77777777" w:rsidTr="00AB1096">
        <w:tc>
          <w:tcPr>
            <w:tcW w:w="0" w:type="auto"/>
          </w:tcPr>
          <w:p w14:paraId="341B89B8" w14:textId="4B5E6B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R4-2118247</w:t>
            </w:r>
          </w:p>
        </w:tc>
        <w:tc>
          <w:tcPr>
            <w:tcW w:w="0" w:type="auto"/>
          </w:tcPr>
          <w:p w14:paraId="1F7F35E2" w14:textId="0045CC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requirements for PSCell change and NE-DC PSCell addition in R15</w:t>
            </w:r>
          </w:p>
        </w:tc>
        <w:tc>
          <w:tcPr>
            <w:tcW w:w="0" w:type="auto"/>
          </w:tcPr>
          <w:p w14:paraId="6E42D100" w14:textId="10CA9C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58EC28" w14:textId="47F44A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6877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B441A" w14:textId="01CBD3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R4-2120243</w:t>
            </w:r>
          </w:p>
        </w:tc>
      </w:tr>
      <w:tr w:rsidR="00AB1096" w14:paraId="78A17345" w14:textId="77777777" w:rsidTr="00AB1096">
        <w:tc>
          <w:tcPr>
            <w:tcW w:w="0" w:type="auto"/>
          </w:tcPr>
          <w:p w14:paraId="7AAEEABA" w14:textId="64D01F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R4-2118248</w:t>
            </w:r>
          </w:p>
        </w:tc>
        <w:tc>
          <w:tcPr>
            <w:tcW w:w="0" w:type="auto"/>
          </w:tcPr>
          <w:p w14:paraId="236FD616" w14:textId="1F512C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requirements for PSCell change and NE-DC PSCell addition in R16</w:t>
            </w:r>
          </w:p>
        </w:tc>
        <w:tc>
          <w:tcPr>
            <w:tcW w:w="0" w:type="auto"/>
          </w:tcPr>
          <w:p w14:paraId="1474CEDB" w14:textId="083636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0305843" w14:textId="22C841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B6DE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B5D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ECCA18" w14:textId="77777777" w:rsidTr="00AB1096">
        <w:tc>
          <w:tcPr>
            <w:tcW w:w="0" w:type="auto"/>
          </w:tcPr>
          <w:p w14:paraId="2C5A2BC1" w14:textId="4611FD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R4-2118249</w:t>
            </w:r>
          </w:p>
        </w:tc>
        <w:tc>
          <w:tcPr>
            <w:tcW w:w="0" w:type="auto"/>
          </w:tcPr>
          <w:p w14:paraId="1A4D525F" w14:textId="3B413C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requirements for PSCell change and NE-DC PSCell addition in R17</w:t>
            </w:r>
          </w:p>
        </w:tc>
        <w:tc>
          <w:tcPr>
            <w:tcW w:w="0" w:type="auto"/>
          </w:tcPr>
          <w:p w14:paraId="235DD663" w14:textId="50BD63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F65F91" w14:textId="0CADD3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BD22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142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76BEE2" w14:textId="77777777" w:rsidTr="00AB1096">
        <w:tc>
          <w:tcPr>
            <w:tcW w:w="0" w:type="auto"/>
          </w:tcPr>
          <w:p w14:paraId="50CC3C57" w14:textId="5985A0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R4-2118250</w:t>
            </w:r>
          </w:p>
        </w:tc>
        <w:tc>
          <w:tcPr>
            <w:tcW w:w="0" w:type="auto"/>
          </w:tcPr>
          <w:p w14:paraId="4633C686" w14:textId="765C9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R16 eMIMO RRM</w:t>
            </w:r>
          </w:p>
        </w:tc>
        <w:tc>
          <w:tcPr>
            <w:tcW w:w="0" w:type="auto"/>
          </w:tcPr>
          <w:p w14:paraId="4B53E942" w14:textId="592137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285600" w14:textId="6A6397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7833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4B4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55893E" w14:textId="77777777" w:rsidTr="00AB1096">
        <w:tc>
          <w:tcPr>
            <w:tcW w:w="0" w:type="auto"/>
          </w:tcPr>
          <w:p w14:paraId="6E49973C" w14:textId="5B7EE9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R4-2118251</w:t>
            </w:r>
          </w:p>
        </w:tc>
        <w:tc>
          <w:tcPr>
            <w:tcW w:w="0" w:type="auto"/>
          </w:tcPr>
          <w:p w14:paraId="183BD196" w14:textId="2EC886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BFD requirements clarifications in R16</w:t>
            </w:r>
          </w:p>
        </w:tc>
        <w:tc>
          <w:tcPr>
            <w:tcW w:w="0" w:type="auto"/>
          </w:tcPr>
          <w:p w14:paraId="49E41F04" w14:textId="5DE006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F86A6C8" w14:textId="765322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BB927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346D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72FC30" w14:textId="77777777" w:rsidTr="00AB1096">
        <w:tc>
          <w:tcPr>
            <w:tcW w:w="0" w:type="auto"/>
          </w:tcPr>
          <w:p w14:paraId="55A64D28" w14:textId="27415F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R4-2118252</w:t>
            </w:r>
          </w:p>
        </w:tc>
        <w:tc>
          <w:tcPr>
            <w:tcW w:w="0" w:type="auto"/>
          </w:tcPr>
          <w:p w14:paraId="67EAD6B0" w14:textId="11F4F0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BFD requirements clarifications in R17</w:t>
            </w:r>
          </w:p>
        </w:tc>
        <w:tc>
          <w:tcPr>
            <w:tcW w:w="0" w:type="auto"/>
          </w:tcPr>
          <w:p w14:paraId="373B1201" w14:textId="7CCC2C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02E71B3" w14:textId="3FC7F0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CCC8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231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9A7CEB" w14:textId="77777777" w:rsidTr="00AB1096">
        <w:tc>
          <w:tcPr>
            <w:tcW w:w="0" w:type="auto"/>
          </w:tcPr>
          <w:p w14:paraId="14148C6D" w14:textId="56B702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R4-2118253</w:t>
            </w:r>
          </w:p>
        </w:tc>
        <w:tc>
          <w:tcPr>
            <w:tcW w:w="0" w:type="auto"/>
          </w:tcPr>
          <w:p w14:paraId="735BEE96" w14:textId="45DDA0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L1-SINR measurements in R17 FR1 HST</w:t>
            </w:r>
          </w:p>
        </w:tc>
        <w:tc>
          <w:tcPr>
            <w:tcW w:w="0" w:type="auto"/>
          </w:tcPr>
          <w:p w14:paraId="28DCEB27" w14:textId="627071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E35F7FB" w14:textId="0EC434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7736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639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37E12C" w14:textId="77777777" w:rsidTr="00AB1096">
        <w:tc>
          <w:tcPr>
            <w:tcW w:w="0" w:type="auto"/>
          </w:tcPr>
          <w:p w14:paraId="10535DC7" w14:textId="04C61D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R4-2118254</w:t>
            </w:r>
          </w:p>
        </w:tc>
        <w:tc>
          <w:tcPr>
            <w:tcW w:w="0" w:type="auto"/>
          </w:tcPr>
          <w:p w14:paraId="694153F0" w14:textId="3F7863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0" w:type="auto"/>
          </w:tcPr>
          <w:p w14:paraId="0A3E0FD2" w14:textId="088B06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9F19D32" w14:textId="587780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2839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3639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83B18E" w14:textId="77777777" w:rsidTr="00AB1096">
        <w:tc>
          <w:tcPr>
            <w:tcW w:w="0" w:type="auto"/>
          </w:tcPr>
          <w:p w14:paraId="25266585" w14:textId="6B3F5F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R4-2118255</w:t>
            </w:r>
          </w:p>
        </w:tc>
        <w:tc>
          <w:tcPr>
            <w:tcW w:w="0" w:type="auto"/>
          </w:tcPr>
          <w:p w14:paraId="4D115B1C" w14:textId="793497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0" w:type="auto"/>
          </w:tcPr>
          <w:p w14:paraId="2DE11910" w14:textId="71A5C1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F8B5720" w14:textId="7F05D2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A38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5F5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D5BDEE" w14:textId="77777777" w:rsidTr="00AB1096">
        <w:tc>
          <w:tcPr>
            <w:tcW w:w="0" w:type="auto"/>
          </w:tcPr>
          <w:p w14:paraId="22F9AE90" w14:textId="1BE43B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R4-2118256</w:t>
            </w:r>
          </w:p>
        </w:tc>
        <w:tc>
          <w:tcPr>
            <w:tcW w:w="0" w:type="auto"/>
          </w:tcPr>
          <w:p w14:paraId="5FAA82A8" w14:textId="1DB8BC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further agreements for RLM and BFD relaxation</w:t>
            </w:r>
          </w:p>
        </w:tc>
        <w:tc>
          <w:tcPr>
            <w:tcW w:w="0" w:type="auto"/>
          </w:tcPr>
          <w:p w14:paraId="2B6357A6" w14:textId="5336A9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D26555F" w14:textId="730A9B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A5DD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7F59A" w14:textId="78F13A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R4-2120314</w:t>
            </w:r>
          </w:p>
        </w:tc>
      </w:tr>
      <w:tr w:rsidR="00AB1096" w14:paraId="7F8329EC" w14:textId="77777777" w:rsidTr="00AB1096">
        <w:tc>
          <w:tcPr>
            <w:tcW w:w="0" w:type="auto"/>
          </w:tcPr>
          <w:p w14:paraId="0279EAC2" w14:textId="65EC2C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R4-2118257</w:t>
            </w:r>
          </w:p>
        </w:tc>
        <w:tc>
          <w:tcPr>
            <w:tcW w:w="0" w:type="auto"/>
          </w:tcPr>
          <w:p w14:paraId="1A2FD358" w14:textId="3080C9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RLM and BFD relaxation for NR</w:t>
            </w:r>
          </w:p>
        </w:tc>
        <w:tc>
          <w:tcPr>
            <w:tcW w:w="0" w:type="auto"/>
          </w:tcPr>
          <w:p w14:paraId="37CB99A8" w14:textId="57AC45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8D2A5D7" w14:textId="06F59E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30DA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A95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61328E" w14:textId="77777777" w:rsidTr="00AB1096">
        <w:tc>
          <w:tcPr>
            <w:tcW w:w="0" w:type="auto"/>
          </w:tcPr>
          <w:p w14:paraId="1068FE77" w14:textId="53DD42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R4-2118258</w:t>
            </w:r>
          </w:p>
        </w:tc>
        <w:tc>
          <w:tcPr>
            <w:tcW w:w="0" w:type="auto"/>
          </w:tcPr>
          <w:p w14:paraId="26F6DB99" w14:textId="6A4795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unified TCI in R17 feMIMO</w:t>
            </w:r>
          </w:p>
        </w:tc>
        <w:tc>
          <w:tcPr>
            <w:tcW w:w="0" w:type="auto"/>
          </w:tcPr>
          <w:p w14:paraId="6753312E" w14:textId="574F31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D929F2E" w14:textId="1431F4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190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E96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5DDBE0" w14:textId="77777777" w:rsidTr="00AB1096">
        <w:tc>
          <w:tcPr>
            <w:tcW w:w="0" w:type="auto"/>
          </w:tcPr>
          <w:p w14:paraId="7D729FCC" w14:textId="49C8E2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R4-2118259</w:t>
            </w:r>
          </w:p>
        </w:tc>
        <w:tc>
          <w:tcPr>
            <w:tcW w:w="0" w:type="auto"/>
          </w:tcPr>
          <w:p w14:paraId="316951B7" w14:textId="3AA1CA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inter-cell beam management in R17 feMIMO</w:t>
            </w:r>
          </w:p>
        </w:tc>
        <w:tc>
          <w:tcPr>
            <w:tcW w:w="0" w:type="auto"/>
          </w:tcPr>
          <w:p w14:paraId="3070B605" w14:textId="6BED13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F039DCD" w14:textId="011E76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9C6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A13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F923B8" w14:textId="77777777" w:rsidTr="00AB1096">
        <w:tc>
          <w:tcPr>
            <w:tcW w:w="0" w:type="auto"/>
          </w:tcPr>
          <w:p w14:paraId="46B45C25" w14:textId="6BDC1A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R4-2118260</w:t>
            </w:r>
          </w:p>
        </w:tc>
        <w:tc>
          <w:tcPr>
            <w:tcW w:w="0" w:type="auto"/>
          </w:tcPr>
          <w:p w14:paraId="103FC2D3" w14:textId="75F032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RRM impacts in R17 feMIMO</w:t>
            </w:r>
          </w:p>
        </w:tc>
        <w:tc>
          <w:tcPr>
            <w:tcW w:w="0" w:type="auto"/>
          </w:tcPr>
          <w:p w14:paraId="7921C1C9" w14:textId="1AC0E3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143182" w14:textId="74EFFD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BC1A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5FC4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26E996" w14:textId="77777777" w:rsidTr="00AB1096">
        <w:tc>
          <w:tcPr>
            <w:tcW w:w="0" w:type="auto"/>
          </w:tcPr>
          <w:p w14:paraId="6588C948" w14:textId="42DC1A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R4-2118261</w:t>
            </w:r>
          </w:p>
        </w:tc>
        <w:tc>
          <w:tcPr>
            <w:tcW w:w="0" w:type="auto"/>
          </w:tcPr>
          <w:p w14:paraId="4B9EB967" w14:textId="1103A9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LTE DAPS handover</w:t>
            </w:r>
          </w:p>
        </w:tc>
        <w:tc>
          <w:tcPr>
            <w:tcW w:w="0" w:type="auto"/>
          </w:tcPr>
          <w:p w14:paraId="233B93FD" w14:textId="5489CA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A91625" w14:textId="452B2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C35C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31D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1AE89D" w14:textId="77777777" w:rsidTr="00AB1096">
        <w:tc>
          <w:tcPr>
            <w:tcW w:w="0" w:type="auto"/>
          </w:tcPr>
          <w:p w14:paraId="250F5976" w14:textId="005A8E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R4-2118262</w:t>
            </w:r>
          </w:p>
        </w:tc>
        <w:tc>
          <w:tcPr>
            <w:tcW w:w="0" w:type="auto"/>
          </w:tcPr>
          <w:p w14:paraId="58E7BB3D" w14:textId="2D27F7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4D06F5EA" w14:textId="715F08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14FB49" w14:textId="65C9F9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2F8DA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124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A6ACAD" w14:textId="77777777" w:rsidTr="00AB1096">
        <w:tc>
          <w:tcPr>
            <w:tcW w:w="0" w:type="auto"/>
          </w:tcPr>
          <w:p w14:paraId="744875B1" w14:textId="423B35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R4-2118263</w:t>
            </w:r>
          </w:p>
        </w:tc>
        <w:tc>
          <w:tcPr>
            <w:tcW w:w="0" w:type="auto"/>
          </w:tcPr>
          <w:p w14:paraId="1AD7F8E5" w14:textId="7488E1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6A742AC0" w14:textId="425249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99057C" w14:textId="69ECD5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7411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349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9C975B" w14:textId="77777777" w:rsidTr="00AB1096">
        <w:tc>
          <w:tcPr>
            <w:tcW w:w="0" w:type="auto"/>
          </w:tcPr>
          <w:p w14:paraId="357E0742" w14:textId="106742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R4-2118264</w:t>
            </w:r>
          </w:p>
        </w:tc>
        <w:tc>
          <w:tcPr>
            <w:tcW w:w="0" w:type="auto"/>
          </w:tcPr>
          <w:p w14:paraId="3EE94F56" w14:textId="645F69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Timing requirements</w:t>
            </w:r>
          </w:p>
        </w:tc>
        <w:tc>
          <w:tcPr>
            <w:tcW w:w="0" w:type="auto"/>
          </w:tcPr>
          <w:p w14:paraId="17956059" w14:textId="3B6D00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9E0275" w14:textId="5FB078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D131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E09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897FF0" w14:textId="77777777" w:rsidTr="00AB1096">
        <w:tc>
          <w:tcPr>
            <w:tcW w:w="0" w:type="auto"/>
          </w:tcPr>
          <w:p w14:paraId="3AA77D63" w14:textId="07FE16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R4-2118265</w:t>
            </w:r>
          </w:p>
        </w:tc>
        <w:tc>
          <w:tcPr>
            <w:tcW w:w="0" w:type="auto"/>
          </w:tcPr>
          <w:p w14:paraId="46820A45" w14:textId="39A927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beam switching gap for 60 GHz band</w:t>
            </w:r>
          </w:p>
        </w:tc>
        <w:tc>
          <w:tcPr>
            <w:tcW w:w="0" w:type="auto"/>
          </w:tcPr>
          <w:p w14:paraId="05D0C19A" w14:textId="294E59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9FDDD4" w14:textId="3DC8A4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0DE0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23B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516401" w14:textId="77777777" w:rsidTr="00AB1096">
        <w:tc>
          <w:tcPr>
            <w:tcW w:w="0" w:type="auto"/>
          </w:tcPr>
          <w:p w14:paraId="1240F5FB" w14:textId="377676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R4-2118266</w:t>
            </w:r>
          </w:p>
        </w:tc>
        <w:tc>
          <w:tcPr>
            <w:tcW w:w="0" w:type="auto"/>
          </w:tcPr>
          <w:p w14:paraId="612963A4" w14:textId="56B924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TA-based propagation delay compensation</w:t>
            </w:r>
          </w:p>
        </w:tc>
        <w:tc>
          <w:tcPr>
            <w:tcW w:w="0" w:type="auto"/>
          </w:tcPr>
          <w:p w14:paraId="0BE07308" w14:textId="17C907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A9B553" w14:textId="1620A8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9E0C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54E1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68F59D" w14:textId="77777777" w:rsidTr="00AB1096">
        <w:tc>
          <w:tcPr>
            <w:tcW w:w="0" w:type="auto"/>
          </w:tcPr>
          <w:p w14:paraId="022074DA" w14:textId="79A379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R4-2118267</w:t>
            </w:r>
          </w:p>
        </w:tc>
        <w:tc>
          <w:tcPr>
            <w:tcW w:w="0" w:type="auto"/>
          </w:tcPr>
          <w:p w14:paraId="322F775C" w14:textId="0F8C36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0" w:type="auto"/>
          </w:tcPr>
          <w:p w14:paraId="6202C5AF" w14:textId="1112D6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66C370" w14:textId="1ABB5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6452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C324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17EBF8" w14:textId="77777777" w:rsidTr="00AB1096">
        <w:tc>
          <w:tcPr>
            <w:tcW w:w="0" w:type="auto"/>
          </w:tcPr>
          <w:p w14:paraId="21A9062B" w14:textId="48C48A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R4-2118268</w:t>
            </w:r>
          </w:p>
        </w:tc>
        <w:tc>
          <w:tcPr>
            <w:tcW w:w="0" w:type="auto"/>
          </w:tcPr>
          <w:p w14:paraId="6C5E5DE2" w14:textId="371337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NTN UL time and frequency synchronization requirements (Timing)</w:t>
            </w:r>
          </w:p>
        </w:tc>
        <w:tc>
          <w:tcPr>
            <w:tcW w:w="0" w:type="auto"/>
          </w:tcPr>
          <w:p w14:paraId="7B44A521" w14:textId="77456F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7FD0E9" w14:textId="3DC098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E40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E0D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05B942" w14:textId="77777777" w:rsidTr="00AB1096">
        <w:tc>
          <w:tcPr>
            <w:tcW w:w="0" w:type="auto"/>
          </w:tcPr>
          <w:p w14:paraId="1D5941FB" w14:textId="22A0D9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R4-2118269</w:t>
            </w:r>
          </w:p>
        </w:tc>
        <w:tc>
          <w:tcPr>
            <w:tcW w:w="0" w:type="auto"/>
          </w:tcPr>
          <w:p w14:paraId="0444E99E" w14:textId="0FB8F9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positioing and timing requirements</w:t>
            </w:r>
          </w:p>
        </w:tc>
        <w:tc>
          <w:tcPr>
            <w:tcW w:w="0" w:type="auto"/>
          </w:tcPr>
          <w:p w14:paraId="62C3050C" w14:textId="465509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A59578" w14:textId="47551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63FC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BE6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504AF6" w14:textId="77777777" w:rsidTr="00AB1096">
        <w:tc>
          <w:tcPr>
            <w:tcW w:w="0" w:type="auto"/>
          </w:tcPr>
          <w:p w14:paraId="2ADF2B7C" w14:textId="645899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R4-2118270</w:t>
            </w:r>
          </w:p>
        </w:tc>
        <w:tc>
          <w:tcPr>
            <w:tcW w:w="0" w:type="auto"/>
          </w:tcPr>
          <w:p w14:paraId="4E93F203" w14:textId="361716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for inter-band DL CA</w:t>
            </w:r>
          </w:p>
        </w:tc>
        <w:tc>
          <w:tcPr>
            <w:tcW w:w="0" w:type="auto"/>
          </w:tcPr>
          <w:p w14:paraId="1CB83F40" w14:textId="2ECC1B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5F2BC7" w14:textId="6743C3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F4D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F104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D7810E" w14:textId="77777777" w:rsidTr="00AB1096">
        <w:tc>
          <w:tcPr>
            <w:tcW w:w="0" w:type="auto"/>
          </w:tcPr>
          <w:p w14:paraId="00E3CA96" w14:textId="3D7ECA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R4-2118271</w:t>
            </w:r>
          </w:p>
        </w:tc>
        <w:tc>
          <w:tcPr>
            <w:tcW w:w="0" w:type="auto"/>
          </w:tcPr>
          <w:p w14:paraId="3DDF8E05" w14:textId="443AF1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MRTD/timing requirements for inter-band DL CA</w:t>
            </w:r>
          </w:p>
        </w:tc>
        <w:tc>
          <w:tcPr>
            <w:tcW w:w="0" w:type="auto"/>
          </w:tcPr>
          <w:p w14:paraId="44583221" w14:textId="244D10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87F8E7" w14:textId="3B7675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96472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509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B5A8E0" w14:textId="77777777" w:rsidTr="00AB1096">
        <w:tc>
          <w:tcPr>
            <w:tcW w:w="0" w:type="auto"/>
          </w:tcPr>
          <w:p w14:paraId="18E4DF0A" w14:textId="401C92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R4-2118272</w:t>
            </w:r>
          </w:p>
        </w:tc>
        <w:tc>
          <w:tcPr>
            <w:tcW w:w="0" w:type="auto"/>
          </w:tcPr>
          <w:p w14:paraId="1F4D4E17" w14:textId="233420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for 52.6~71 GHz</w:t>
            </w:r>
          </w:p>
        </w:tc>
        <w:tc>
          <w:tcPr>
            <w:tcW w:w="0" w:type="auto"/>
          </w:tcPr>
          <w:p w14:paraId="73B97875" w14:textId="21C958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D4F11DF" w14:textId="444708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6D6B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2D5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E432BF" w14:textId="77777777" w:rsidTr="00AB1096">
        <w:tc>
          <w:tcPr>
            <w:tcW w:w="0" w:type="auto"/>
          </w:tcPr>
          <w:p w14:paraId="40D65695" w14:textId="1C7B8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R4-2118273</w:t>
            </w:r>
          </w:p>
        </w:tc>
        <w:tc>
          <w:tcPr>
            <w:tcW w:w="0" w:type="auto"/>
          </w:tcPr>
          <w:p w14:paraId="79C47841" w14:textId="4B1E1D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channel raster and sync raster for 52.6~71 GHz</w:t>
            </w:r>
          </w:p>
        </w:tc>
        <w:tc>
          <w:tcPr>
            <w:tcW w:w="0" w:type="auto"/>
          </w:tcPr>
          <w:p w14:paraId="0146458F" w14:textId="5D5231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E740CF" w14:textId="353CE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E38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814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1226BD" w14:textId="77777777" w:rsidTr="00AB1096">
        <w:tc>
          <w:tcPr>
            <w:tcW w:w="0" w:type="auto"/>
          </w:tcPr>
          <w:p w14:paraId="52C407F1" w14:textId="26651F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R4-2118274</w:t>
            </w:r>
          </w:p>
        </w:tc>
        <w:tc>
          <w:tcPr>
            <w:tcW w:w="0" w:type="auto"/>
          </w:tcPr>
          <w:p w14:paraId="45718FE0" w14:textId="108251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on handheld UE EIRP and spherical coverage requirements for 52.6~71 GHz</w:t>
            </w:r>
          </w:p>
        </w:tc>
        <w:tc>
          <w:tcPr>
            <w:tcW w:w="0" w:type="auto"/>
          </w:tcPr>
          <w:p w14:paraId="30A970B9" w14:textId="728A98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F5635B5" w14:textId="4A148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574C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D6C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B85220" w14:textId="77777777" w:rsidTr="00AB1096">
        <w:tc>
          <w:tcPr>
            <w:tcW w:w="0" w:type="auto"/>
          </w:tcPr>
          <w:p w14:paraId="12AC1AE6" w14:textId="4B3373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R4-2118275</w:t>
            </w:r>
          </w:p>
        </w:tc>
        <w:tc>
          <w:tcPr>
            <w:tcW w:w="0" w:type="auto"/>
          </w:tcPr>
          <w:p w14:paraId="6F90A7AB" w14:textId="0FF472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on handheld UE EIS requirements for 52.6~71 GHz</w:t>
            </w:r>
          </w:p>
        </w:tc>
        <w:tc>
          <w:tcPr>
            <w:tcW w:w="0" w:type="auto"/>
          </w:tcPr>
          <w:p w14:paraId="1B7D3B37" w14:textId="2FCBBD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557CA1" w14:textId="363B2D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B09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A30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5CC006" w14:textId="77777777" w:rsidTr="00AB1096">
        <w:tc>
          <w:tcPr>
            <w:tcW w:w="0" w:type="auto"/>
          </w:tcPr>
          <w:p w14:paraId="773AD429" w14:textId="123F75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R4-2118276</w:t>
            </w:r>
          </w:p>
        </w:tc>
        <w:tc>
          <w:tcPr>
            <w:tcW w:w="0" w:type="auto"/>
          </w:tcPr>
          <w:p w14:paraId="26EA2354" w14:textId="279543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simulation results for 52.6~71 GHz</w:t>
            </w:r>
          </w:p>
        </w:tc>
        <w:tc>
          <w:tcPr>
            <w:tcW w:w="0" w:type="auto"/>
          </w:tcPr>
          <w:p w14:paraId="7F5A1FDC" w14:textId="244016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F852CAA" w14:textId="49B6B7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0F45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683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A11884" w14:textId="77777777" w:rsidTr="00AB1096">
        <w:tc>
          <w:tcPr>
            <w:tcW w:w="0" w:type="auto"/>
          </w:tcPr>
          <w:p w14:paraId="32816880" w14:textId="3F3637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R4-2118277</w:t>
            </w:r>
          </w:p>
        </w:tc>
        <w:tc>
          <w:tcPr>
            <w:tcW w:w="0" w:type="auto"/>
          </w:tcPr>
          <w:p w14:paraId="2992BC43" w14:textId="1DFDED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beam switching requirements for 52.6~71 GHz</w:t>
            </w:r>
          </w:p>
        </w:tc>
        <w:tc>
          <w:tcPr>
            <w:tcW w:w="0" w:type="auto"/>
          </w:tcPr>
          <w:p w14:paraId="7D4D0DEF" w14:textId="318DEF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01C817D" w14:textId="2D3134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A04F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4CF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5AA5FC" w14:textId="77777777" w:rsidTr="00AB1096">
        <w:tc>
          <w:tcPr>
            <w:tcW w:w="0" w:type="auto"/>
          </w:tcPr>
          <w:p w14:paraId="6390233A" w14:textId="3C9EA3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R4-2118278</w:t>
            </w:r>
          </w:p>
        </w:tc>
        <w:tc>
          <w:tcPr>
            <w:tcW w:w="0" w:type="auto"/>
          </w:tcPr>
          <w:p w14:paraId="2BA46354" w14:textId="2D0518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SL enhancements</w:t>
            </w:r>
          </w:p>
        </w:tc>
        <w:tc>
          <w:tcPr>
            <w:tcW w:w="0" w:type="auto"/>
          </w:tcPr>
          <w:p w14:paraId="5C835FA3" w14:textId="37886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6F8CD0D" w14:textId="083CFF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DF47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A137D" w14:textId="272EFC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R4-2119986</w:t>
            </w:r>
          </w:p>
        </w:tc>
      </w:tr>
      <w:tr w:rsidR="00AB1096" w14:paraId="5F003A6B" w14:textId="77777777" w:rsidTr="00AB1096">
        <w:tc>
          <w:tcPr>
            <w:tcW w:w="0" w:type="auto"/>
          </w:tcPr>
          <w:p w14:paraId="315D650A" w14:textId="26CE16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R4-2118279</w:t>
            </w:r>
          </w:p>
        </w:tc>
        <w:tc>
          <w:tcPr>
            <w:tcW w:w="0" w:type="auto"/>
          </w:tcPr>
          <w:p w14:paraId="66FA06F3" w14:textId="4B5080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intra-band con-current operation issues</w:t>
            </w:r>
          </w:p>
        </w:tc>
        <w:tc>
          <w:tcPr>
            <w:tcW w:w="0" w:type="auto"/>
          </w:tcPr>
          <w:p w14:paraId="20E97BB6" w14:textId="6A6AAB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83BAA04" w14:textId="19520F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F63E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600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064E1A" w14:textId="77777777" w:rsidTr="00AB1096">
        <w:tc>
          <w:tcPr>
            <w:tcW w:w="0" w:type="auto"/>
          </w:tcPr>
          <w:p w14:paraId="0D2DA507" w14:textId="09EF0E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R4-2118280</w:t>
            </w:r>
          </w:p>
        </w:tc>
        <w:tc>
          <w:tcPr>
            <w:tcW w:w="0" w:type="auto"/>
          </w:tcPr>
          <w:p w14:paraId="2B20B225" w14:textId="32FC6F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HPUE signalling issues in Rel-17 SL enhancements</w:t>
            </w:r>
          </w:p>
        </w:tc>
        <w:tc>
          <w:tcPr>
            <w:tcW w:w="0" w:type="auto"/>
          </w:tcPr>
          <w:p w14:paraId="205EFC8D" w14:textId="195272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70B6F28" w14:textId="0B069A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B44B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A75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473C75" w14:textId="77777777" w:rsidTr="00AB1096">
        <w:tc>
          <w:tcPr>
            <w:tcW w:w="0" w:type="auto"/>
          </w:tcPr>
          <w:p w14:paraId="7190AA48" w14:textId="7BE72A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R4-2118281</w:t>
            </w:r>
          </w:p>
        </w:tc>
        <w:tc>
          <w:tcPr>
            <w:tcW w:w="0" w:type="auto"/>
          </w:tcPr>
          <w:p w14:paraId="55E18204" w14:textId="6E629D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con-current band combinations for SL HPUE</w:t>
            </w:r>
          </w:p>
        </w:tc>
        <w:tc>
          <w:tcPr>
            <w:tcW w:w="0" w:type="auto"/>
          </w:tcPr>
          <w:p w14:paraId="4745C904" w14:textId="584977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B3D7811" w14:textId="156E09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3407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921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7F9A3F" w14:textId="77777777" w:rsidTr="00AB1096">
        <w:tc>
          <w:tcPr>
            <w:tcW w:w="0" w:type="auto"/>
          </w:tcPr>
          <w:p w14:paraId="3CB21070" w14:textId="614D46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R4-2118282</w:t>
            </w:r>
          </w:p>
        </w:tc>
        <w:tc>
          <w:tcPr>
            <w:tcW w:w="0" w:type="auto"/>
          </w:tcPr>
          <w:p w14:paraId="162D7261" w14:textId="6CA94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38.837 on capability signaling and applicable release</w:t>
            </w:r>
          </w:p>
        </w:tc>
        <w:tc>
          <w:tcPr>
            <w:tcW w:w="0" w:type="auto"/>
          </w:tcPr>
          <w:p w14:paraId="6889B6F9" w14:textId="35C337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63D5018" w14:textId="1D45A7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364F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A171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9000C0" w14:textId="77777777" w:rsidTr="00AB1096">
        <w:tc>
          <w:tcPr>
            <w:tcW w:w="0" w:type="auto"/>
          </w:tcPr>
          <w:p w14:paraId="2AFFBCD1" w14:textId="2779B9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R4-2118283</w:t>
            </w:r>
          </w:p>
        </w:tc>
        <w:tc>
          <w:tcPr>
            <w:tcW w:w="0" w:type="auto"/>
          </w:tcPr>
          <w:p w14:paraId="2FFB584C" w14:textId="03CEC8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switching for TxD</w:t>
            </w:r>
          </w:p>
        </w:tc>
        <w:tc>
          <w:tcPr>
            <w:tcW w:w="0" w:type="auto"/>
          </w:tcPr>
          <w:p w14:paraId="58772231" w14:textId="2EF973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678FAF" w14:textId="32D4B7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001D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F9A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7F5067" w14:textId="77777777" w:rsidTr="00AB1096">
        <w:tc>
          <w:tcPr>
            <w:tcW w:w="0" w:type="auto"/>
          </w:tcPr>
          <w:p w14:paraId="0A9D34AE" w14:textId="003C21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R4-2118284</w:t>
            </w:r>
          </w:p>
        </w:tc>
        <w:tc>
          <w:tcPr>
            <w:tcW w:w="0" w:type="auto"/>
          </w:tcPr>
          <w:p w14:paraId="4BFAB15B" w14:textId="1DE42A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 on SRS antenna switching for TxD</w:t>
            </w:r>
          </w:p>
        </w:tc>
        <w:tc>
          <w:tcPr>
            <w:tcW w:w="0" w:type="auto"/>
          </w:tcPr>
          <w:p w14:paraId="6B72C819" w14:textId="554370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D735155" w14:textId="174C2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C03F3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9717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2D1627" w14:textId="77777777" w:rsidTr="00AB1096">
        <w:tc>
          <w:tcPr>
            <w:tcW w:w="0" w:type="auto"/>
          </w:tcPr>
          <w:p w14:paraId="74C8175D" w14:textId="55B7A7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R4-2118285</w:t>
            </w:r>
          </w:p>
        </w:tc>
        <w:tc>
          <w:tcPr>
            <w:tcW w:w="0" w:type="auto"/>
          </w:tcPr>
          <w:p w14:paraId="3B354824" w14:textId="01B47C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Power class related requirements for Rel-15</w:t>
            </w:r>
          </w:p>
        </w:tc>
        <w:tc>
          <w:tcPr>
            <w:tcW w:w="0" w:type="auto"/>
          </w:tcPr>
          <w:p w14:paraId="061D6293" w14:textId="040EF6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05B5E8C" w14:textId="4D05B5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46DC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EAA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4B575F" w14:textId="77777777" w:rsidTr="00AB1096">
        <w:tc>
          <w:tcPr>
            <w:tcW w:w="0" w:type="auto"/>
          </w:tcPr>
          <w:p w14:paraId="08D2577C" w14:textId="19639E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R4-2118286</w:t>
            </w:r>
          </w:p>
        </w:tc>
        <w:tc>
          <w:tcPr>
            <w:tcW w:w="0" w:type="auto"/>
          </w:tcPr>
          <w:p w14:paraId="0872E27A" w14:textId="1DB7BC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1-port fall back SA power class for Rel-15</w:t>
            </w:r>
          </w:p>
        </w:tc>
        <w:tc>
          <w:tcPr>
            <w:tcW w:w="0" w:type="auto"/>
          </w:tcPr>
          <w:p w14:paraId="3A671F2A" w14:textId="2CC65A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123549E" w14:textId="508BCE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71FA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F31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098E4A" w14:textId="77777777" w:rsidTr="00AB1096">
        <w:tc>
          <w:tcPr>
            <w:tcW w:w="0" w:type="auto"/>
          </w:tcPr>
          <w:p w14:paraId="57F6752D" w14:textId="6CA471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R4-2118287</w:t>
            </w:r>
          </w:p>
        </w:tc>
        <w:tc>
          <w:tcPr>
            <w:tcW w:w="0" w:type="auto"/>
          </w:tcPr>
          <w:p w14:paraId="24FA3224" w14:textId="7B9DFD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"Low MSD" for CA and DC</w:t>
            </w:r>
          </w:p>
        </w:tc>
        <w:tc>
          <w:tcPr>
            <w:tcW w:w="0" w:type="auto"/>
          </w:tcPr>
          <w:p w14:paraId="2D624D0C" w14:textId="771C06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F328127" w14:textId="092CFB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918D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D54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5EB1A9" w14:textId="77777777" w:rsidTr="00AB1096">
        <w:tc>
          <w:tcPr>
            <w:tcW w:w="0" w:type="auto"/>
          </w:tcPr>
          <w:p w14:paraId="0F2F63D8" w14:textId="79D24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R4-2118288</w:t>
            </w:r>
          </w:p>
        </w:tc>
        <w:tc>
          <w:tcPr>
            <w:tcW w:w="0" w:type="auto"/>
          </w:tcPr>
          <w:p w14:paraId="28160EDE" w14:textId="13C8F0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impact of multi-panel reception requirements</w:t>
            </w:r>
          </w:p>
        </w:tc>
        <w:tc>
          <w:tcPr>
            <w:tcW w:w="0" w:type="auto"/>
          </w:tcPr>
          <w:p w14:paraId="7145135E" w14:textId="1EC3AD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204EA40" w14:textId="53D282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9B38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D70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FDDAD0" w14:textId="77777777" w:rsidTr="00AB1096">
        <w:tc>
          <w:tcPr>
            <w:tcW w:w="0" w:type="auto"/>
          </w:tcPr>
          <w:p w14:paraId="12E3B57D" w14:textId="06C03E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R4-2118289</w:t>
            </w:r>
          </w:p>
        </w:tc>
        <w:tc>
          <w:tcPr>
            <w:tcW w:w="0" w:type="auto"/>
          </w:tcPr>
          <w:p w14:paraId="44B63C2D" w14:textId="1839AF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impact of MPE requirements</w:t>
            </w:r>
          </w:p>
        </w:tc>
        <w:tc>
          <w:tcPr>
            <w:tcW w:w="0" w:type="auto"/>
          </w:tcPr>
          <w:p w14:paraId="1E2F53EE" w14:textId="780174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8B3932D" w14:textId="6AEB1C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1E4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3FB4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BD5670" w14:textId="77777777" w:rsidTr="00AB1096">
        <w:tc>
          <w:tcPr>
            <w:tcW w:w="0" w:type="auto"/>
          </w:tcPr>
          <w:p w14:paraId="22F43A7F" w14:textId="30A9CB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R4-2118290</w:t>
            </w:r>
          </w:p>
        </w:tc>
        <w:tc>
          <w:tcPr>
            <w:tcW w:w="0" w:type="auto"/>
          </w:tcPr>
          <w:p w14:paraId="0E74DE53" w14:textId="7D03D0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dropping</w:t>
            </w:r>
          </w:p>
        </w:tc>
        <w:tc>
          <w:tcPr>
            <w:tcW w:w="0" w:type="auto"/>
          </w:tcPr>
          <w:p w14:paraId="3481E05F" w14:textId="16552B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895FE8" w14:textId="5C7F3E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3143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809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A728C2" w14:textId="77777777" w:rsidTr="00AB1096">
        <w:tc>
          <w:tcPr>
            <w:tcW w:w="0" w:type="auto"/>
          </w:tcPr>
          <w:p w14:paraId="27F95A7D" w14:textId="34D37C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R4-2118291</w:t>
            </w:r>
          </w:p>
        </w:tc>
        <w:tc>
          <w:tcPr>
            <w:tcW w:w="0" w:type="auto"/>
          </w:tcPr>
          <w:p w14:paraId="241148AD" w14:textId="306416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Further Reply LS on power control for NR-DC</w:t>
            </w:r>
          </w:p>
        </w:tc>
        <w:tc>
          <w:tcPr>
            <w:tcW w:w="0" w:type="auto"/>
          </w:tcPr>
          <w:p w14:paraId="461DE878" w14:textId="0AB58D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6C1259" w14:textId="71F5FC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0890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8E64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13723A" w14:textId="77777777" w:rsidTr="00AB1096">
        <w:tc>
          <w:tcPr>
            <w:tcW w:w="0" w:type="auto"/>
          </w:tcPr>
          <w:p w14:paraId="23372753" w14:textId="7C1206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R4-2118292</w:t>
            </w:r>
          </w:p>
        </w:tc>
        <w:tc>
          <w:tcPr>
            <w:tcW w:w="0" w:type="auto"/>
          </w:tcPr>
          <w:p w14:paraId="15EC6DBA" w14:textId="5A7FA2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increasing UE power high limit for CA and DC</w:t>
            </w:r>
          </w:p>
        </w:tc>
        <w:tc>
          <w:tcPr>
            <w:tcW w:w="0" w:type="auto"/>
          </w:tcPr>
          <w:p w14:paraId="2A3A327E" w14:textId="6D9195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5AFCEE9" w14:textId="052EAA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A190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069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0571A3" w14:textId="77777777" w:rsidTr="00AB1096">
        <w:tc>
          <w:tcPr>
            <w:tcW w:w="0" w:type="auto"/>
          </w:tcPr>
          <w:p w14:paraId="6446EDEA" w14:textId="1DE562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R4-2118293</w:t>
            </w:r>
          </w:p>
        </w:tc>
        <w:tc>
          <w:tcPr>
            <w:tcW w:w="0" w:type="auto"/>
          </w:tcPr>
          <w:p w14:paraId="10221815" w14:textId="03F2D6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remaining issue of FDD HPUE</w:t>
            </w:r>
          </w:p>
        </w:tc>
        <w:tc>
          <w:tcPr>
            <w:tcW w:w="0" w:type="auto"/>
          </w:tcPr>
          <w:p w14:paraId="07028A97" w14:textId="1619A5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8B75BC" w14:textId="70E7B5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306D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8E7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262102" w14:textId="77777777" w:rsidTr="00AB1096">
        <w:tc>
          <w:tcPr>
            <w:tcW w:w="0" w:type="auto"/>
          </w:tcPr>
          <w:p w14:paraId="4AE7AEA4" w14:textId="1ACD3D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R4-2118294</w:t>
            </w:r>
          </w:p>
        </w:tc>
        <w:tc>
          <w:tcPr>
            <w:tcW w:w="0" w:type="auto"/>
          </w:tcPr>
          <w:p w14:paraId="35239B2D" w14:textId="4EAE77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within same frequency group</w:t>
            </w:r>
          </w:p>
        </w:tc>
        <w:tc>
          <w:tcPr>
            <w:tcW w:w="0" w:type="auto"/>
          </w:tcPr>
          <w:p w14:paraId="3204DFC5" w14:textId="162193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0095AEB" w14:textId="21220A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18E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F03B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2B32D0" w14:textId="77777777" w:rsidTr="00AB1096">
        <w:tc>
          <w:tcPr>
            <w:tcW w:w="0" w:type="auto"/>
          </w:tcPr>
          <w:p w14:paraId="7E4D7D4A" w14:textId="4D491F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R4-2118295</w:t>
            </w:r>
          </w:p>
        </w:tc>
        <w:tc>
          <w:tcPr>
            <w:tcW w:w="0" w:type="auto"/>
          </w:tcPr>
          <w:p w14:paraId="7DCC8BB2" w14:textId="094AEF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between different frequency groups</w:t>
            </w:r>
          </w:p>
        </w:tc>
        <w:tc>
          <w:tcPr>
            <w:tcW w:w="0" w:type="auto"/>
          </w:tcPr>
          <w:p w14:paraId="2B1829C5" w14:textId="1AD31E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073904" w14:textId="30563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232F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32B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7D2CA3" w14:textId="77777777" w:rsidTr="00AB1096">
        <w:tc>
          <w:tcPr>
            <w:tcW w:w="0" w:type="auto"/>
          </w:tcPr>
          <w:p w14:paraId="41174E73" w14:textId="112635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R4-2118296</w:t>
            </w:r>
          </w:p>
        </w:tc>
        <w:tc>
          <w:tcPr>
            <w:tcW w:w="0" w:type="auto"/>
          </w:tcPr>
          <w:p w14:paraId="362970F0" w14:textId="01E798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inter-band UL CA</w:t>
            </w:r>
          </w:p>
        </w:tc>
        <w:tc>
          <w:tcPr>
            <w:tcW w:w="0" w:type="auto"/>
          </w:tcPr>
          <w:p w14:paraId="6EDE74E3" w14:textId="2CDCE8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37102A" w14:textId="31C9B6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7404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CD77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61881A" w14:textId="77777777" w:rsidTr="00AB1096">
        <w:tc>
          <w:tcPr>
            <w:tcW w:w="0" w:type="auto"/>
          </w:tcPr>
          <w:p w14:paraId="6179A1E7" w14:textId="69AF47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R4-2118297</w:t>
            </w:r>
          </w:p>
        </w:tc>
        <w:tc>
          <w:tcPr>
            <w:tcW w:w="0" w:type="auto"/>
          </w:tcPr>
          <w:p w14:paraId="12450372" w14:textId="045415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Tx power management</w:t>
            </w:r>
          </w:p>
        </w:tc>
        <w:tc>
          <w:tcPr>
            <w:tcW w:w="0" w:type="auto"/>
          </w:tcPr>
          <w:p w14:paraId="7CA1EECC" w14:textId="28D1BD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5305C3" w14:textId="11576F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10FB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1F3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E670BD" w14:textId="77777777" w:rsidTr="00AB1096">
        <w:tc>
          <w:tcPr>
            <w:tcW w:w="0" w:type="auto"/>
          </w:tcPr>
          <w:p w14:paraId="2B28DA6A" w14:textId="117FDB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R4-2118298</w:t>
            </w:r>
          </w:p>
        </w:tc>
        <w:tc>
          <w:tcPr>
            <w:tcW w:w="0" w:type="auto"/>
          </w:tcPr>
          <w:p w14:paraId="594FEC79" w14:textId="71044E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DC location</w:t>
            </w:r>
          </w:p>
        </w:tc>
        <w:tc>
          <w:tcPr>
            <w:tcW w:w="0" w:type="auto"/>
          </w:tcPr>
          <w:p w14:paraId="6A2FC13C" w14:textId="4D4951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5150E7C" w14:textId="10C69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D996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6AC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FB9CE5" w14:textId="77777777" w:rsidTr="00AB1096">
        <w:tc>
          <w:tcPr>
            <w:tcW w:w="0" w:type="auto"/>
          </w:tcPr>
          <w:p w14:paraId="01B7B9D0" w14:textId="41BEB7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R4-2118299</w:t>
            </w:r>
          </w:p>
        </w:tc>
        <w:tc>
          <w:tcPr>
            <w:tcW w:w="0" w:type="auto"/>
          </w:tcPr>
          <w:p w14:paraId="00600834" w14:textId="4C91F6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v0.6.0</w:t>
            </w:r>
          </w:p>
        </w:tc>
        <w:tc>
          <w:tcPr>
            <w:tcW w:w="0" w:type="auto"/>
          </w:tcPr>
          <w:p w14:paraId="7F2769BD" w14:textId="169826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106700" w14:textId="65FDC9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4C31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41F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66C692" w14:textId="77777777" w:rsidTr="00AB1096">
        <w:tc>
          <w:tcPr>
            <w:tcW w:w="0" w:type="auto"/>
          </w:tcPr>
          <w:p w14:paraId="1C29E05C" w14:textId="0CDC80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R4-2118300</w:t>
            </w:r>
          </w:p>
        </w:tc>
        <w:tc>
          <w:tcPr>
            <w:tcW w:w="0" w:type="auto"/>
          </w:tcPr>
          <w:p w14:paraId="0D90DF99" w14:textId="023197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MIMO OTA performance</w:t>
            </w:r>
          </w:p>
        </w:tc>
        <w:tc>
          <w:tcPr>
            <w:tcW w:w="0" w:type="auto"/>
          </w:tcPr>
          <w:p w14:paraId="09DEB093" w14:textId="438E11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F28AF86" w14:textId="3C4D82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E283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779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6BF73B" w14:textId="77777777" w:rsidTr="00AB1096">
        <w:tc>
          <w:tcPr>
            <w:tcW w:w="0" w:type="auto"/>
          </w:tcPr>
          <w:p w14:paraId="55CED79C" w14:textId="6FF875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R4-2118301</w:t>
            </w:r>
          </w:p>
        </w:tc>
        <w:tc>
          <w:tcPr>
            <w:tcW w:w="0" w:type="auto"/>
          </w:tcPr>
          <w:p w14:paraId="7B325F53" w14:textId="29D165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preliminary FR1 MIMO OTA MU assessment</w:t>
            </w:r>
          </w:p>
        </w:tc>
        <w:tc>
          <w:tcPr>
            <w:tcW w:w="0" w:type="auto"/>
          </w:tcPr>
          <w:p w14:paraId="567FE352" w14:textId="613E65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340977C" w14:textId="31D9BC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029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4872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E6726D" w14:textId="77777777" w:rsidTr="00AB1096">
        <w:tc>
          <w:tcPr>
            <w:tcW w:w="0" w:type="auto"/>
          </w:tcPr>
          <w:p w14:paraId="1B1E13F3" w14:textId="41C088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R4-2118302</w:t>
            </w:r>
          </w:p>
        </w:tc>
        <w:tc>
          <w:tcPr>
            <w:tcW w:w="0" w:type="auto"/>
          </w:tcPr>
          <w:p w14:paraId="6BF02139" w14:textId="124A2C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38.151 on updated structure</w:t>
            </w:r>
          </w:p>
        </w:tc>
        <w:tc>
          <w:tcPr>
            <w:tcW w:w="0" w:type="auto"/>
          </w:tcPr>
          <w:p w14:paraId="763780A3" w14:textId="428E78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A4EF403" w14:textId="6EA5DD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F3E8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213B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FFFA67" w14:textId="77777777" w:rsidTr="00AB1096">
        <w:tc>
          <w:tcPr>
            <w:tcW w:w="0" w:type="auto"/>
          </w:tcPr>
          <w:p w14:paraId="31B0B8A5" w14:textId="31360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R4-2118303</w:t>
            </w:r>
          </w:p>
        </w:tc>
        <w:tc>
          <w:tcPr>
            <w:tcW w:w="0" w:type="auto"/>
          </w:tcPr>
          <w:p w14:paraId="63A86795" w14:textId="0095E9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lab alignment activiy</w:t>
            </w:r>
          </w:p>
        </w:tc>
        <w:tc>
          <w:tcPr>
            <w:tcW w:w="0" w:type="auto"/>
          </w:tcPr>
          <w:p w14:paraId="4E9AB092" w14:textId="121D1F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74AB08" w14:textId="024F73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20B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2A8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C5177A" w14:textId="77777777" w:rsidTr="00AB1096">
        <w:tc>
          <w:tcPr>
            <w:tcW w:w="0" w:type="auto"/>
          </w:tcPr>
          <w:p w14:paraId="0A3EB96B" w14:textId="372275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R4-2118304</w:t>
            </w:r>
          </w:p>
        </w:tc>
        <w:tc>
          <w:tcPr>
            <w:tcW w:w="0" w:type="auto"/>
          </w:tcPr>
          <w:p w14:paraId="235BF6E5" w14:textId="3FFD6D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38.834 on general aspects and band parameters</w:t>
            </w:r>
          </w:p>
        </w:tc>
        <w:tc>
          <w:tcPr>
            <w:tcW w:w="0" w:type="auto"/>
          </w:tcPr>
          <w:p w14:paraId="1A1B6B70" w14:textId="784C12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8F55CAA" w14:textId="196C20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F0A9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9D68AB" w14:textId="64207D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R4-2120686</w:t>
            </w:r>
          </w:p>
        </w:tc>
      </w:tr>
      <w:tr w:rsidR="00AB1096" w14:paraId="1FD6BFA5" w14:textId="77777777" w:rsidTr="00AB1096">
        <w:tc>
          <w:tcPr>
            <w:tcW w:w="0" w:type="auto"/>
          </w:tcPr>
          <w:p w14:paraId="016D5C49" w14:textId="0C82D1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R4-2118305</w:t>
            </w:r>
          </w:p>
        </w:tc>
        <w:tc>
          <w:tcPr>
            <w:tcW w:w="0" w:type="auto"/>
          </w:tcPr>
          <w:p w14:paraId="5B7A091A" w14:textId="11AD88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38.834 on SA test setup and calibration procedure</w:t>
            </w:r>
          </w:p>
        </w:tc>
        <w:tc>
          <w:tcPr>
            <w:tcW w:w="0" w:type="auto"/>
          </w:tcPr>
          <w:p w14:paraId="73BC0734" w14:textId="495E64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F6D5C9D" w14:textId="453898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86BD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1899F2" w14:textId="274821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R4-2120688</w:t>
            </w:r>
          </w:p>
        </w:tc>
      </w:tr>
      <w:tr w:rsidR="00AB1096" w14:paraId="4688D1A7" w14:textId="77777777" w:rsidTr="00AB1096">
        <w:tc>
          <w:tcPr>
            <w:tcW w:w="0" w:type="auto"/>
          </w:tcPr>
          <w:p w14:paraId="45C871AB" w14:textId="09DFD6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R4-2118306</w:t>
            </w:r>
          </w:p>
        </w:tc>
        <w:tc>
          <w:tcPr>
            <w:tcW w:w="0" w:type="auto"/>
          </w:tcPr>
          <w:p w14:paraId="35BD8709" w14:textId="6B31D6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EN-DC power splitting</w:t>
            </w:r>
          </w:p>
        </w:tc>
        <w:tc>
          <w:tcPr>
            <w:tcW w:w="0" w:type="auto"/>
          </w:tcPr>
          <w:p w14:paraId="42F23CE9" w14:textId="71FF1A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178BE9" w14:textId="62B91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5F5E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D4E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769FBD" w14:textId="77777777" w:rsidTr="00AB1096">
        <w:tc>
          <w:tcPr>
            <w:tcW w:w="0" w:type="auto"/>
          </w:tcPr>
          <w:p w14:paraId="6A729D8F" w14:textId="4BDB06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R4-2118307</w:t>
            </w:r>
          </w:p>
        </w:tc>
        <w:tc>
          <w:tcPr>
            <w:tcW w:w="0" w:type="auto"/>
          </w:tcPr>
          <w:p w14:paraId="4A136D09" w14:textId="2C89C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to CTIA on NR phantoms</w:t>
            </w:r>
          </w:p>
        </w:tc>
        <w:tc>
          <w:tcPr>
            <w:tcW w:w="0" w:type="auto"/>
          </w:tcPr>
          <w:p w14:paraId="664AD64C" w14:textId="3D692C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00C0E41" w14:textId="06EFAA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BBB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7B3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93E0D2" w14:textId="77777777" w:rsidTr="00AB1096">
        <w:tc>
          <w:tcPr>
            <w:tcW w:w="0" w:type="auto"/>
          </w:tcPr>
          <w:p w14:paraId="2C43F826" w14:textId="72248F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R4-2118308</w:t>
            </w:r>
          </w:p>
        </w:tc>
        <w:tc>
          <w:tcPr>
            <w:tcW w:w="0" w:type="auto"/>
          </w:tcPr>
          <w:p w14:paraId="4693A1FF" w14:textId="7FB3A8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with Tx and Rx switching</w:t>
            </w:r>
          </w:p>
        </w:tc>
        <w:tc>
          <w:tcPr>
            <w:tcW w:w="0" w:type="auto"/>
          </w:tcPr>
          <w:p w14:paraId="28BA8576" w14:textId="2A5927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69EC0D5" w14:textId="395861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5871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1C9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0D5D5B" w14:textId="77777777" w:rsidTr="00AB1096">
        <w:tc>
          <w:tcPr>
            <w:tcW w:w="0" w:type="auto"/>
          </w:tcPr>
          <w:p w14:paraId="05B09B2B" w14:textId="39C33D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R4-2118309</w:t>
            </w:r>
          </w:p>
        </w:tc>
        <w:tc>
          <w:tcPr>
            <w:tcW w:w="0" w:type="auto"/>
          </w:tcPr>
          <w:p w14:paraId="633D7B23" w14:textId="120FE9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38.161 v0.0.1 skeleton</w:t>
            </w:r>
          </w:p>
        </w:tc>
        <w:tc>
          <w:tcPr>
            <w:tcW w:w="0" w:type="auto"/>
          </w:tcPr>
          <w:p w14:paraId="48A9E899" w14:textId="077341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Apple</w:t>
            </w:r>
          </w:p>
        </w:tc>
        <w:tc>
          <w:tcPr>
            <w:tcW w:w="0" w:type="auto"/>
          </w:tcPr>
          <w:p w14:paraId="394D0B3A" w14:textId="6B96F1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B47B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53ACB" w14:textId="18BE52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R4-2120687</w:t>
            </w:r>
          </w:p>
        </w:tc>
      </w:tr>
      <w:tr w:rsidR="00AB1096" w14:paraId="4030E76F" w14:textId="77777777" w:rsidTr="00AB1096">
        <w:tc>
          <w:tcPr>
            <w:tcW w:w="0" w:type="auto"/>
          </w:tcPr>
          <w:p w14:paraId="472086F2" w14:textId="2F2B67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R4-2118310</w:t>
            </w:r>
          </w:p>
        </w:tc>
        <w:tc>
          <w:tcPr>
            <w:tcW w:w="0" w:type="auto"/>
          </w:tcPr>
          <w:p w14:paraId="45E5C0BD" w14:textId="2F2A27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applicability of RF requirements on extreme tempreture condition</w:t>
            </w:r>
          </w:p>
        </w:tc>
        <w:tc>
          <w:tcPr>
            <w:tcW w:w="0" w:type="auto"/>
          </w:tcPr>
          <w:p w14:paraId="1A1FEFCC" w14:textId="7F3BCC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63F367B" w14:textId="34220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19F0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EA306" w14:textId="1767F4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R4-2120028</w:t>
            </w:r>
          </w:p>
        </w:tc>
      </w:tr>
      <w:tr w:rsidR="00AB1096" w14:paraId="0696554C" w14:textId="77777777" w:rsidTr="00AB1096">
        <w:tc>
          <w:tcPr>
            <w:tcW w:w="0" w:type="auto"/>
          </w:tcPr>
          <w:p w14:paraId="2BD85B0A" w14:textId="5052E7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R4-2118311</w:t>
            </w:r>
          </w:p>
        </w:tc>
        <w:tc>
          <w:tcPr>
            <w:tcW w:w="0" w:type="auto"/>
          </w:tcPr>
          <w:p w14:paraId="262956A4" w14:textId="178052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RedCap Power Class</w:t>
            </w:r>
          </w:p>
        </w:tc>
        <w:tc>
          <w:tcPr>
            <w:tcW w:w="0" w:type="auto"/>
          </w:tcPr>
          <w:p w14:paraId="1AED9A69" w14:textId="30EEEC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84976E7" w14:textId="58F916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633D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30E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A232EF" w14:textId="77777777" w:rsidTr="00AB1096">
        <w:tc>
          <w:tcPr>
            <w:tcW w:w="0" w:type="auto"/>
          </w:tcPr>
          <w:p w14:paraId="4A4CEC5B" w14:textId="4388CB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R4-2118312</w:t>
            </w:r>
          </w:p>
        </w:tc>
        <w:tc>
          <w:tcPr>
            <w:tcW w:w="0" w:type="auto"/>
          </w:tcPr>
          <w:p w14:paraId="0414335B" w14:textId="71E63F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RedCap Rx requirements</w:t>
            </w:r>
          </w:p>
        </w:tc>
        <w:tc>
          <w:tcPr>
            <w:tcW w:w="0" w:type="auto"/>
          </w:tcPr>
          <w:p w14:paraId="1602EACD" w14:textId="292C80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8F66B8E" w14:textId="2B4069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8D9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D0B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F8097F" w14:textId="77777777" w:rsidTr="00AB1096">
        <w:tc>
          <w:tcPr>
            <w:tcW w:w="0" w:type="auto"/>
          </w:tcPr>
          <w:p w14:paraId="603BD45E" w14:textId="7D9105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R4-2118313</w:t>
            </w:r>
          </w:p>
        </w:tc>
        <w:tc>
          <w:tcPr>
            <w:tcW w:w="0" w:type="auto"/>
          </w:tcPr>
          <w:p w14:paraId="724F1601" w14:textId="3F9A8F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TR38.827:Measurement procedure update</w:t>
            </w:r>
          </w:p>
        </w:tc>
        <w:tc>
          <w:tcPr>
            <w:tcW w:w="0" w:type="auto"/>
          </w:tcPr>
          <w:p w14:paraId="5F0C07DE" w14:textId="2785E5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96B1E1" w14:textId="56C1D4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F32E3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23C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C3848A" w14:textId="77777777" w:rsidTr="00AB1096">
        <w:tc>
          <w:tcPr>
            <w:tcW w:w="0" w:type="auto"/>
          </w:tcPr>
          <w:p w14:paraId="50F3E8A9" w14:textId="01C08B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R4-2118314</w:t>
            </w:r>
          </w:p>
        </w:tc>
        <w:tc>
          <w:tcPr>
            <w:tcW w:w="0" w:type="auto"/>
          </w:tcPr>
          <w:p w14:paraId="38317D40" w14:textId="52B996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types for B52.6GHz test methods development</w:t>
            </w:r>
          </w:p>
        </w:tc>
        <w:tc>
          <w:tcPr>
            <w:tcW w:w="0" w:type="auto"/>
          </w:tcPr>
          <w:p w14:paraId="5D9EE2A1" w14:textId="34C02B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3692749" w14:textId="4B52C0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14EB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9A2D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E29892" w14:textId="77777777" w:rsidTr="00AB1096">
        <w:tc>
          <w:tcPr>
            <w:tcW w:w="0" w:type="auto"/>
          </w:tcPr>
          <w:p w14:paraId="6B911498" w14:textId="79040C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R4-2118315</w:t>
            </w:r>
          </w:p>
        </w:tc>
        <w:tc>
          <w:tcPr>
            <w:tcW w:w="0" w:type="auto"/>
          </w:tcPr>
          <w:p w14:paraId="37CFFDA3" w14:textId="2B57E7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methods for B52.6GHz UE RF</w:t>
            </w:r>
          </w:p>
        </w:tc>
        <w:tc>
          <w:tcPr>
            <w:tcW w:w="0" w:type="auto"/>
          </w:tcPr>
          <w:p w14:paraId="414217C7" w14:textId="666155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9704A9" w14:textId="3F11AA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9A99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79A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FD9793" w14:textId="77777777" w:rsidTr="00AB1096">
        <w:tc>
          <w:tcPr>
            <w:tcW w:w="0" w:type="auto"/>
          </w:tcPr>
          <w:p w14:paraId="17C52828" w14:textId="5AACB5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R4-2118316</w:t>
            </w:r>
          </w:p>
        </w:tc>
        <w:tc>
          <w:tcPr>
            <w:tcW w:w="0" w:type="auto"/>
          </w:tcPr>
          <w:p w14:paraId="01A25549" w14:textId="2EC8A3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38.884 on general aspects</w:t>
            </w:r>
          </w:p>
        </w:tc>
        <w:tc>
          <w:tcPr>
            <w:tcW w:w="0" w:type="auto"/>
          </w:tcPr>
          <w:p w14:paraId="4BAE8153" w14:textId="622A5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0A422A7" w14:textId="0C975A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D202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67EDD" w14:textId="2578D9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R4-2120695</w:t>
            </w:r>
          </w:p>
        </w:tc>
      </w:tr>
      <w:tr w:rsidR="00AB1096" w14:paraId="1D35C4FA" w14:textId="77777777" w:rsidTr="00AB1096">
        <w:tc>
          <w:tcPr>
            <w:tcW w:w="0" w:type="auto"/>
          </w:tcPr>
          <w:p w14:paraId="60290D2E" w14:textId="32D275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R4-2118317</w:t>
            </w:r>
          </w:p>
        </w:tc>
        <w:tc>
          <w:tcPr>
            <w:tcW w:w="0" w:type="auto"/>
          </w:tcPr>
          <w:p w14:paraId="21EB8F3B" w14:textId="4EFEF2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RedCap Tx Requirements</w:t>
            </w:r>
          </w:p>
        </w:tc>
        <w:tc>
          <w:tcPr>
            <w:tcW w:w="0" w:type="auto"/>
          </w:tcPr>
          <w:p w14:paraId="64E28507" w14:textId="25B094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163907" w14:textId="0232D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6B9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47C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5755D4" w14:textId="77777777" w:rsidTr="00AB1096">
        <w:tc>
          <w:tcPr>
            <w:tcW w:w="0" w:type="auto"/>
          </w:tcPr>
          <w:p w14:paraId="440C6596" w14:textId="5B8468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R4-2118318</w:t>
            </w:r>
          </w:p>
        </w:tc>
        <w:tc>
          <w:tcPr>
            <w:tcW w:w="0" w:type="auto"/>
          </w:tcPr>
          <w:p w14:paraId="2AA21525" w14:textId="0197AF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v0.6.0: High power UE for NR inter-band Carrier Aggregation with 2 bands downlink and x bands uplink (x =1,2)</w:t>
            </w:r>
          </w:p>
        </w:tc>
        <w:tc>
          <w:tcPr>
            <w:tcW w:w="0" w:type="auto"/>
          </w:tcPr>
          <w:p w14:paraId="2711E444" w14:textId="332F15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46EC48A" w14:textId="305C32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876D9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15F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9755E8" w14:textId="77777777" w:rsidTr="00AB1096">
        <w:tc>
          <w:tcPr>
            <w:tcW w:w="0" w:type="auto"/>
          </w:tcPr>
          <w:p w14:paraId="287F42A0" w14:textId="43C76D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R4-2118319</w:t>
            </w:r>
          </w:p>
        </w:tc>
        <w:tc>
          <w:tcPr>
            <w:tcW w:w="0" w:type="auto"/>
          </w:tcPr>
          <w:p w14:paraId="352BBA8F" w14:textId="54BB58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High power UE for NR inter-band Carrier Aggregation with 2 bands downlink and x bands uplink (x =1,2)</w:t>
            </w:r>
          </w:p>
        </w:tc>
        <w:tc>
          <w:tcPr>
            <w:tcW w:w="0" w:type="auto"/>
          </w:tcPr>
          <w:p w14:paraId="69A0CFE5" w14:textId="324237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9547D20" w14:textId="3149AF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95114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BF1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0F47BD" w14:textId="77777777" w:rsidTr="00AB1096">
        <w:tc>
          <w:tcPr>
            <w:tcW w:w="0" w:type="auto"/>
          </w:tcPr>
          <w:p w14:paraId="66A06377" w14:textId="15401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R4-2118320</w:t>
            </w:r>
          </w:p>
        </w:tc>
        <w:tc>
          <w:tcPr>
            <w:tcW w:w="0" w:type="auto"/>
          </w:tcPr>
          <w:p w14:paraId="3214C2D8" w14:textId="5764BD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0" w:type="auto"/>
          </w:tcPr>
          <w:p w14:paraId="6183A08C" w14:textId="4EC3F7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1B31106" w14:textId="4F0D3B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A0D7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42F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BB0C05" w14:textId="77777777" w:rsidTr="00AB1096">
        <w:tc>
          <w:tcPr>
            <w:tcW w:w="0" w:type="auto"/>
          </w:tcPr>
          <w:p w14:paraId="158A4BC0" w14:textId="4BC8F4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R4-2118321</w:t>
            </w:r>
          </w:p>
        </w:tc>
        <w:tc>
          <w:tcPr>
            <w:tcW w:w="0" w:type="auto"/>
          </w:tcPr>
          <w:p w14:paraId="7588C782" w14:textId="774B82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0" w:type="auto"/>
          </w:tcPr>
          <w:p w14:paraId="1B5AC05D" w14:textId="26D22F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3926643" w14:textId="688703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69CD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A7F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4218AE" w14:textId="77777777" w:rsidTr="00AB1096">
        <w:tc>
          <w:tcPr>
            <w:tcW w:w="0" w:type="auto"/>
          </w:tcPr>
          <w:p w14:paraId="4A2366AF" w14:textId="22B98B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R4-2118322</w:t>
            </w:r>
          </w:p>
        </w:tc>
        <w:tc>
          <w:tcPr>
            <w:tcW w:w="0" w:type="auto"/>
          </w:tcPr>
          <w:p w14:paraId="4B2730FF" w14:textId="4337E0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the DL interruption clarification table</w:t>
            </w:r>
          </w:p>
        </w:tc>
        <w:tc>
          <w:tcPr>
            <w:tcW w:w="0" w:type="auto"/>
          </w:tcPr>
          <w:p w14:paraId="398F9648" w14:textId="51B9C1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485145B" w14:textId="5E4D58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6ADC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738FC" w14:textId="58519D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R4-2119949</w:t>
            </w:r>
          </w:p>
        </w:tc>
      </w:tr>
      <w:tr w:rsidR="00AB1096" w14:paraId="1B46B51C" w14:textId="77777777" w:rsidTr="00AB1096">
        <w:tc>
          <w:tcPr>
            <w:tcW w:w="0" w:type="auto"/>
          </w:tcPr>
          <w:p w14:paraId="3F7A1AA1" w14:textId="029EBE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R4-2118323</w:t>
            </w:r>
          </w:p>
        </w:tc>
        <w:tc>
          <w:tcPr>
            <w:tcW w:w="0" w:type="auto"/>
          </w:tcPr>
          <w:p w14:paraId="4A5C5DA4" w14:textId="1EF297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timing change during measurement procedure in R15</w:t>
            </w:r>
          </w:p>
        </w:tc>
        <w:tc>
          <w:tcPr>
            <w:tcW w:w="0" w:type="auto"/>
          </w:tcPr>
          <w:p w14:paraId="54813D89" w14:textId="5BA5D4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D228C41" w14:textId="03E4A3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6B91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9A6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1696E1" w14:textId="77777777" w:rsidTr="00AB1096">
        <w:tc>
          <w:tcPr>
            <w:tcW w:w="0" w:type="auto"/>
          </w:tcPr>
          <w:p w14:paraId="43E0797C" w14:textId="4FA724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R4-2118324</w:t>
            </w:r>
          </w:p>
        </w:tc>
        <w:tc>
          <w:tcPr>
            <w:tcW w:w="0" w:type="auto"/>
          </w:tcPr>
          <w:p w14:paraId="15A159B3" w14:textId="5A2C8E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timing change during measurement procedure in R16</w:t>
            </w:r>
          </w:p>
        </w:tc>
        <w:tc>
          <w:tcPr>
            <w:tcW w:w="0" w:type="auto"/>
          </w:tcPr>
          <w:p w14:paraId="69FADEB9" w14:textId="7A65E9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83F4FF9" w14:textId="32BDAB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FEBEB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4C5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A6F370" w14:textId="77777777" w:rsidTr="00AB1096">
        <w:tc>
          <w:tcPr>
            <w:tcW w:w="0" w:type="auto"/>
          </w:tcPr>
          <w:p w14:paraId="58883EBF" w14:textId="4FD603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R4-2118325</w:t>
            </w:r>
          </w:p>
        </w:tc>
        <w:tc>
          <w:tcPr>
            <w:tcW w:w="0" w:type="auto"/>
          </w:tcPr>
          <w:p w14:paraId="7DDC0DC2" w14:textId="6040E5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timing change during measurement procedure in R17</w:t>
            </w:r>
          </w:p>
        </w:tc>
        <w:tc>
          <w:tcPr>
            <w:tcW w:w="0" w:type="auto"/>
          </w:tcPr>
          <w:p w14:paraId="7E08CCA6" w14:textId="34B59F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2A00234" w14:textId="36B818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814F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618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23BF88" w14:textId="77777777" w:rsidTr="00AB1096">
        <w:tc>
          <w:tcPr>
            <w:tcW w:w="0" w:type="auto"/>
          </w:tcPr>
          <w:p w14:paraId="0898C74E" w14:textId="3577B1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R4-2118326</w:t>
            </w:r>
          </w:p>
        </w:tc>
        <w:tc>
          <w:tcPr>
            <w:tcW w:w="0" w:type="auto"/>
          </w:tcPr>
          <w:p w14:paraId="6822BA0C" w14:textId="4BEA06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maximum timing changed during the measurement</w:t>
            </w:r>
          </w:p>
        </w:tc>
        <w:tc>
          <w:tcPr>
            <w:tcW w:w="0" w:type="auto"/>
          </w:tcPr>
          <w:p w14:paraId="17485FD7" w14:textId="6C18DA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9169C9" w14:textId="1092FF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9424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8E7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137029" w14:textId="77777777" w:rsidTr="00AB1096">
        <w:tc>
          <w:tcPr>
            <w:tcW w:w="0" w:type="auto"/>
          </w:tcPr>
          <w:p w14:paraId="33725020" w14:textId="55C28C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R4-2118327</w:t>
            </w:r>
          </w:p>
        </w:tc>
        <w:tc>
          <w:tcPr>
            <w:tcW w:w="0" w:type="auto"/>
          </w:tcPr>
          <w:p w14:paraId="6DE170FF" w14:textId="77777777" w:rsid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CCA models with DRX</w:t>
            </w:r>
          </w:p>
          <w:p w14:paraId="43789A0A" w14:textId="7CB8C7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CCA models with DRX</w:t>
            </w:r>
          </w:p>
        </w:tc>
        <w:tc>
          <w:tcPr>
            <w:tcW w:w="0" w:type="auto"/>
          </w:tcPr>
          <w:p w14:paraId="04BA573D" w14:textId="57CDED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BB17E52" w14:textId="122ACA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4814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F6C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D44D8C" w14:textId="77777777" w:rsidTr="00AB1096">
        <w:tc>
          <w:tcPr>
            <w:tcW w:w="0" w:type="auto"/>
          </w:tcPr>
          <w:p w14:paraId="5BBAD9BE" w14:textId="4EAFB8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R4-2118328</w:t>
            </w:r>
          </w:p>
        </w:tc>
        <w:tc>
          <w:tcPr>
            <w:tcW w:w="0" w:type="auto"/>
          </w:tcPr>
          <w:p w14:paraId="2A4044DD" w14:textId="463FE2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MRTD requirement for FR2 inter-band DL CA</w:t>
            </w:r>
          </w:p>
        </w:tc>
        <w:tc>
          <w:tcPr>
            <w:tcW w:w="0" w:type="auto"/>
          </w:tcPr>
          <w:p w14:paraId="7E9E88E8" w14:textId="1BE352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F71615" w14:textId="7AE3CE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16E9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458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3E719C" w14:textId="77777777" w:rsidTr="00AB1096">
        <w:tc>
          <w:tcPr>
            <w:tcW w:w="0" w:type="auto"/>
          </w:tcPr>
          <w:p w14:paraId="0D82A1BA" w14:textId="799956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R4-2118329</w:t>
            </w:r>
          </w:p>
        </w:tc>
        <w:tc>
          <w:tcPr>
            <w:tcW w:w="0" w:type="auto"/>
          </w:tcPr>
          <w:p w14:paraId="67830ED8" w14:textId="0AA963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RRM requirements for FR2 inter-band DL CA</w:t>
            </w:r>
          </w:p>
        </w:tc>
        <w:tc>
          <w:tcPr>
            <w:tcW w:w="0" w:type="auto"/>
          </w:tcPr>
          <w:p w14:paraId="29DD701A" w14:textId="1F5F9F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F22640C" w14:textId="326B82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4E8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BC6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256012" w14:textId="77777777" w:rsidTr="00AB1096">
        <w:tc>
          <w:tcPr>
            <w:tcW w:w="0" w:type="auto"/>
          </w:tcPr>
          <w:p w14:paraId="617C97D5" w14:textId="5DE370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R4-2118330</w:t>
            </w:r>
          </w:p>
        </w:tc>
        <w:tc>
          <w:tcPr>
            <w:tcW w:w="0" w:type="auto"/>
          </w:tcPr>
          <w:p w14:paraId="03D9A1A5" w14:textId="79656F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requirements in NTN</w:t>
            </w:r>
          </w:p>
        </w:tc>
        <w:tc>
          <w:tcPr>
            <w:tcW w:w="0" w:type="auto"/>
          </w:tcPr>
          <w:p w14:paraId="4F1AF38F" w14:textId="4374D5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7FE8CC4" w14:textId="743AFD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B10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6A0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1D7901" w14:textId="77777777" w:rsidTr="00AB1096">
        <w:tc>
          <w:tcPr>
            <w:tcW w:w="0" w:type="auto"/>
          </w:tcPr>
          <w:p w14:paraId="50BD82A1" w14:textId="14B80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R4-2118331</w:t>
            </w:r>
          </w:p>
        </w:tc>
        <w:tc>
          <w:tcPr>
            <w:tcW w:w="0" w:type="auto"/>
          </w:tcPr>
          <w:p w14:paraId="1149475D" w14:textId="73A4F6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in NTN</w:t>
            </w:r>
          </w:p>
        </w:tc>
        <w:tc>
          <w:tcPr>
            <w:tcW w:w="0" w:type="auto"/>
          </w:tcPr>
          <w:p w14:paraId="43436B57" w14:textId="1A9B8D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C79B70F" w14:textId="5C9FA2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7074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B83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862A0A" w14:textId="77777777" w:rsidTr="00AB1096">
        <w:tc>
          <w:tcPr>
            <w:tcW w:w="0" w:type="auto"/>
          </w:tcPr>
          <w:p w14:paraId="7E940B4C" w14:textId="4307B5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R4-2118332</w:t>
            </w:r>
          </w:p>
        </w:tc>
        <w:tc>
          <w:tcPr>
            <w:tcW w:w="0" w:type="auto"/>
          </w:tcPr>
          <w:p w14:paraId="108253C1" w14:textId="19C9B5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in FR2-2</w:t>
            </w:r>
          </w:p>
        </w:tc>
        <w:tc>
          <w:tcPr>
            <w:tcW w:w="0" w:type="auto"/>
          </w:tcPr>
          <w:p w14:paraId="72D3D160" w14:textId="6A543B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3144DE8" w14:textId="3C8257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D84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DF1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BFEDAD" w14:textId="77777777" w:rsidTr="00AB1096">
        <w:tc>
          <w:tcPr>
            <w:tcW w:w="0" w:type="auto"/>
          </w:tcPr>
          <w:p w14:paraId="2FACD3B3" w14:textId="3F0DFA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R4-2118333</w:t>
            </w:r>
          </w:p>
        </w:tc>
        <w:tc>
          <w:tcPr>
            <w:tcW w:w="0" w:type="auto"/>
          </w:tcPr>
          <w:p w14:paraId="14424555" w14:textId="16618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in FR2-2</w:t>
            </w:r>
          </w:p>
        </w:tc>
        <w:tc>
          <w:tcPr>
            <w:tcW w:w="0" w:type="auto"/>
          </w:tcPr>
          <w:p w14:paraId="4D6A9669" w14:textId="364CAE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D190D65" w14:textId="36C623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2387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5E3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D55560" w14:textId="77777777" w:rsidTr="00AB1096">
        <w:tc>
          <w:tcPr>
            <w:tcW w:w="0" w:type="auto"/>
          </w:tcPr>
          <w:p w14:paraId="422AA843" w14:textId="39392B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R4-2118334</w:t>
            </w:r>
          </w:p>
        </w:tc>
        <w:tc>
          <w:tcPr>
            <w:tcW w:w="0" w:type="auto"/>
          </w:tcPr>
          <w:p w14:paraId="7985EE46" w14:textId="61522E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DC_n8A_3A</w:t>
            </w:r>
          </w:p>
        </w:tc>
        <w:tc>
          <w:tcPr>
            <w:tcW w:w="0" w:type="auto"/>
          </w:tcPr>
          <w:p w14:paraId="2212EEC4" w14:textId="28DBC0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B5E8814" w14:textId="1161AE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974D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5045E" w14:textId="6B685B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R4-2119818</w:t>
            </w:r>
          </w:p>
        </w:tc>
      </w:tr>
      <w:tr w:rsidR="00AB1096" w14:paraId="254946E4" w14:textId="77777777" w:rsidTr="00AB1096">
        <w:tc>
          <w:tcPr>
            <w:tcW w:w="0" w:type="auto"/>
          </w:tcPr>
          <w:p w14:paraId="351CEB27" w14:textId="07315F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R4-2118335</w:t>
            </w:r>
          </w:p>
        </w:tc>
        <w:tc>
          <w:tcPr>
            <w:tcW w:w="0" w:type="auto"/>
          </w:tcPr>
          <w:p w14:paraId="3175F8F5" w14:textId="0C375C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HST RRM FR1</w:t>
            </w:r>
          </w:p>
        </w:tc>
        <w:tc>
          <w:tcPr>
            <w:tcW w:w="0" w:type="auto"/>
          </w:tcPr>
          <w:p w14:paraId="15DC94EA" w14:textId="42DB01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499A8A" w14:textId="66D86E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BA8F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1F1E3" w14:textId="18028F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R4-2120289</w:t>
            </w:r>
          </w:p>
        </w:tc>
      </w:tr>
      <w:tr w:rsidR="00AB1096" w14:paraId="066C6CBD" w14:textId="77777777" w:rsidTr="00AB1096">
        <w:tc>
          <w:tcPr>
            <w:tcW w:w="0" w:type="auto"/>
          </w:tcPr>
          <w:p w14:paraId="6DA0EC6E" w14:textId="089433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R4-2118336</w:t>
            </w:r>
          </w:p>
        </w:tc>
        <w:tc>
          <w:tcPr>
            <w:tcW w:w="0" w:type="auto"/>
          </w:tcPr>
          <w:p w14:paraId="519B2043" w14:textId="387B24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Inter-frequency measurements for NR HST in FR1</w:t>
            </w:r>
          </w:p>
        </w:tc>
        <w:tc>
          <w:tcPr>
            <w:tcW w:w="0" w:type="auto"/>
          </w:tcPr>
          <w:p w14:paraId="47317E2F" w14:textId="672A97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C2B4BA" w14:textId="67F835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9C33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9B0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D12125" w14:textId="77777777" w:rsidTr="00AB1096">
        <w:tc>
          <w:tcPr>
            <w:tcW w:w="0" w:type="auto"/>
          </w:tcPr>
          <w:p w14:paraId="49306B2B" w14:textId="0DF16E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R4-2118337</w:t>
            </w:r>
          </w:p>
        </w:tc>
        <w:tc>
          <w:tcPr>
            <w:tcW w:w="0" w:type="auto"/>
          </w:tcPr>
          <w:p w14:paraId="618C1B53" w14:textId="022BA0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L1-SINR measurements for NR HST in FR1</w:t>
            </w:r>
          </w:p>
        </w:tc>
        <w:tc>
          <w:tcPr>
            <w:tcW w:w="0" w:type="auto"/>
          </w:tcPr>
          <w:p w14:paraId="57011CA9" w14:textId="5EBDB5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B5739B" w14:textId="2EE7C8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20F6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E82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5F5424" w14:textId="77777777" w:rsidTr="00AB1096">
        <w:tc>
          <w:tcPr>
            <w:tcW w:w="0" w:type="auto"/>
          </w:tcPr>
          <w:p w14:paraId="3E7666CB" w14:textId="592BD3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R4-2118338</w:t>
            </w:r>
          </w:p>
        </w:tc>
        <w:tc>
          <w:tcPr>
            <w:tcW w:w="0" w:type="auto"/>
          </w:tcPr>
          <w:p w14:paraId="5F52572E" w14:textId="0159E6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RRM measurements for NR HST in FR1</w:t>
            </w:r>
          </w:p>
        </w:tc>
        <w:tc>
          <w:tcPr>
            <w:tcW w:w="0" w:type="auto"/>
          </w:tcPr>
          <w:p w14:paraId="74E76CF4" w14:textId="70F2F6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4BC666" w14:textId="33DBF8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0717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727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E3DEB1" w14:textId="77777777" w:rsidTr="00AB1096">
        <w:tc>
          <w:tcPr>
            <w:tcW w:w="0" w:type="auto"/>
          </w:tcPr>
          <w:p w14:paraId="0EFC4032" w14:textId="05E2DE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R4-2118339</w:t>
            </w:r>
          </w:p>
        </w:tc>
        <w:tc>
          <w:tcPr>
            <w:tcW w:w="0" w:type="auto"/>
          </w:tcPr>
          <w:p w14:paraId="7E378591" w14:textId="6B7069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Intra-frequency measurements for NR HST in FR1</w:t>
            </w:r>
          </w:p>
        </w:tc>
        <w:tc>
          <w:tcPr>
            <w:tcW w:w="0" w:type="auto"/>
          </w:tcPr>
          <w:p w14:paraId="330C0FDA" w14:textId="529811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C8E18E" w14:textId="2EE52E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81E9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0D9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C41154" w14:textId="77777777" w:rsidTr="00AB1096">
        <w:tc>
          <w:tcPr>
            <w:tcW w:w="0" w:type="auto"/>
          </w:tcPr>
          <w:p w14:paraId="2CE8FF3F" w14:textId="2FD9AE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R4-2118340</w:t>
            </w:r>
          </w:p>
        </w:tc>
        <w:tc>
          <w:tcPr>
            <w:tcW w:w="0" w:type="auto"/>
          </w:tcPr>
          <w:p w14:paraId="0194E8EF" w14:textId="4D05E0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 FR2 RRM</w:t>
            </w:r>
          </w:p>
        </w:tc>
        <w:tc>
          <w:tcPr>
            <w:tcW w:w="0" w:type="auto"/>
          </w:tcPr>
          <w:p w14:paraId="48B8D285" w14:textId="757897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710CE9" w14:textId="2E54D4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D092E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22E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DA8A69" w14:textId="77777777" w:rsidTr="00AB1096">
        <w:tc>
          <w:tcPr>
            <w:tcW w:w="0" w:type="auto"/>
          </w:tcPr>
          <w:p w14:paraId="22ADAAC5" w14:textId="5CFCBC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R4-2118341</w:t>
            </w:r>
          </w:p>
        </w:tc>
        <w:tc>
          <w:tcPr>
            <w:tcW w:w="0" w:type="auto"/>
          </w:tcPr>
          <w:p w14:paraId="7B7D0F0B" w14:textId="66E8D3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adjustment at beam change</w:t>
            </w:r>
          </w:p>
        </w:tc>
        <w:tc>
          <w:tcPr>
            <w:tcW w:w="0" w:type="auto"/>
          </w:tcPr>
          <w:p w14:paraId="07B72424" w14:textId="0CFEE6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F23865" w14:textId="29DC7D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6A40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45B9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650D5B" w14:textId="77777777" w:rsidTr="00AB1096">
        <w:tc>
          <w:tcPr>
            <w:tcW w:w="0" w:type="auto"/>
          </w:tcPr>
          <w:p w14:paraId="15E0B54B" w14:textId="5ABE43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R4-2118342</w:t>
            </w:r>
          </w:p>
        </w:tc>
        <w:tc>
          <w:tcPr>
            <w:tcW w:w="0" w:type="auto"/>
          </w:tcPr>
          <w:p w14:paraId="6897B9A9" w14:textId="503772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procedure requirements for HST FR2</w:t>
            </w:r>
          </w:p>
        </w:tc>
        <w:tc>
          <w:tcPr>
            <w:tcW w:w="0" w:type="auto"/>
          </w:tcPr>
          <w:p w14:paraId="1FBA8A2C" w14:textId="7A2DC8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53848A" w14:textId="496B9E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1071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702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003F24" w14:textId="77777777" w:rsidTr="00AB1096">
        <w:tc>
          <w:tcPr>
            <w:tcW w:w="0" w:type="auto"/>
          </w:tcPr>
          <w:p w14:paraId="3948B14E" w14:textId="78832F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R4-2118343</w:t>
            </w:r>
          </w:p>
        </w:tc>
        <w:tc>
          <w:tcPr>
            <w:tcW w:w="0" w:type="auto"/>
          </w:tcPr>
          <w:p w14:paraId="34C6C1F9" w14:textId="5BD28D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Mobility requirements for HST FR2</w:t>
            </w:r>
          </w:p>
        </w:tc>
        <w:tc>
          <w:tcPr>
            <w:tcW w:w="0" w:type="auto"/>
          </w:tcPr>
          <w:p w14:paraId="480C2F9E" w14:textId="379907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8BA927" w14:textId="04AEF2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E4EE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F00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05AFB2" w14:textId="77777777" w:rsidTr="00AB1096">
        <w:tc>
          <w:tcPr>
            <w:tcW w:w="0" w:type="auto"/>
          </w:tcPr>
          <w:p w14:paraId="1F052F2C" w14:textId="5B3202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R4-2118344</w:t>
            </w:r>
          </w:p>
        </w:tc>
        <w:tc>
          <w:tcPr>
            <w:tcW w:w="0" w:type="auto"/>
          </w:tcPr>
          <w:p w14:paraId="24EF6E1F" w14:textId="288584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requirements for HST FR2</w:t>
            </w:r>
          </w:p>
        </w:tc>
        <w:tc>
          <w:tcPr>
            <w:tcW w:w="0" w:type="auto"/>
          </w:tcPr>
          <w:p w14:paraId="10606B83" w14:textId="252658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0948AB" w14:textId="4B1973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35BE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1BB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61F214" w14:textId="77777777" w:rsidTr="00AB1096">
        <w:tc>
          <w:tcPr>
            <w:tcW w:w="0" w:type="auto"/>
          </w:tcPr>
          <w:p w14:paraId="403B2091" w14:textId="1590BA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R4-2118345</w:t>
            </w:r>
          </w:p>
        </w:tc>
        <w:tc>
          <w:tcPr>
            <w:tcW w:w="0" w:type="auto"/>
          </w:tcPr>
          <w:p w14:paraId="375D2D79" w14:textId="6C4F23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Number of RX beams for HST FR2</w:t>
            </w:r>
          </w:p>
        </w:tc>
        <w:tc>
          <w:tcPr>
            <w:tcW w:w="0" w:type="auto"/>
          </w:tcPr>
          <w:p w14:paraId="0CA649C9" w14:textId="330C1A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695ACA" w14:textId="72671B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CCEF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FE35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CF5F52" w14:textId="77777777" w:rsidTr="00AB1096">
        <w:tc>
          <w:tcPr>
            <w:tcW w:w="0" w:type="auto"/>
          </w:tcPr>
          <w:p w14:paraId="5B7875BB" w14:textId="3B88BF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R4-2118346</w:t>
            </w:r>
          </w:p>
        </w:tc>
        <w:tc>
          <w:tcPr>
            <w:tcW w:w="0" w:type="auto"/>
          </w:tcPr>
          <w:p w14:paraId="37497262" w14:textId="0835F4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Siganlling characteristics requirements for HST FR2</w:t>
            </w:r>
          </w:p>
        </w:tc>
        <w:tc>
          <w:tcPr>
            <w:tcW w:w="0" w:type="auto"/>
          </w:tcPr>
          <w:p w14:paraId="17B5DF36" w14:textId="18F4A3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40EAA4" w14:textId="7C2ED9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766F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1AE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2CA966" w14:textId="77777777" w:rsidTr="00AB1096">
        <w:tc>
          <w:tcPr>
            <w:tcW w:w="0" w:type="auto"/>
          </w:tcPr>
          <w:p w14:paraId="1F0AA0F2" w14:textId="206B89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R4-2118347</w:t>
            </w:r>
          </w:p>
        </w:tc>
        <w:tc>
          <w:tcPr>
            <w:tcW w:w="0" w:type="auto"/>
          </w:tcPr>
          <w:p w14:paraId="75CD1789" w14:textId="588B4A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for NTN</w:t>
            </w:r>
          </w:p>
        </w:tc>
        <w:tc>
          <w:tcPr>
            <w:tcW w:w="0" w:type="auto"/>
          </w:tcPr>
          <w:p w14:paraId="580CE8BD" w14:textId="72C4D4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49922D" w14:textId="040BFF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7970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F52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1BB266" w14:textId="77777777" w:rsidTr="00AB1096">
        <w:tc>
          <w:tcPr>
            <w:tcW w:w="0" w:type="auto"/>
          </w:tcPr>
          <w:p w14:paraId="1E66260F" w14:textId="1397DC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R4-2118348</w:t>
            </w:r>
          </w:p>
        </w:tc>
        <w:tc>
          <w:tcPr>
            <w:tcW w:w="0" w:type="auto"/>
          </w:tcPr>
          <w:p w14:paraId="4FCEE1AB" w14:textId="43FDA3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Mobility requirements for NTN</w:t>
            </w:r>
          </w:p>
        </w:tc>
        <w:tc>
          <w:tcPr>
            <w:tcW w:w="0" w:type="auto"/>
          </w:tcPr>
          <w:p w14:paraId="4EB43D41" w14:textId="74770E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9EC22C" w14:textId="166EF8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8C10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ECF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C9E976" w14:textId="77777777" w:rsidTr="00AB1096">
        <w:tc>
          <w:tcPr>
            <w:tcW w:w="0" w:type="auto"/>
          </w:tcPr>
          <w:p w14:paraId="4A5EC97A" w14:textId="690E4B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R4-2118349</w:t>
            </w:r>
          </w:p>
        </w:tc>
        <w:tc>
          <w:tcPr>
            <w:tcW w:w="0" w:type="auto"/>
          </w:tcPr>
          <w:p w14:paraId="31641D0C" w14:textId="647E66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for NTN</w:t>
            </w:r>
          </w:p>
        </w:tc>
        <w:tc>
          <w:tcPr>
            <w:tcW w:w="0" w:type="auto"/>
          </w:tcPr>
          <w:p w14:paraId="68BB1306" w14:textId="603373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D5B9D3" w14:textId="30F1F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46BC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833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47AA34" w14:textId="77777777" w:rsidTr="00AB1096">
        <w:tc>
          <w:tcPr>
            <w:tcW w:w="0" w:type="auto"/>
          </w:tcPr>
          <w:p w14:paraId="6020A3C1" w14:textId="455979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R4-2118350</w:t>
            </w:r>
          </w:p>
        </w:tc>
        <w:tc>
          <w:tcPr>
            <w:tcW w:w="0" w:type="auto"/>
          </w:tcPr>
          <w:p w14:paraId="5F36FBE7" w14:textId="14A6C4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extending NR operation to 71GHz</w:t>
            </w:r>
          </w:p>
        </w:tc>
        <w:tc>
          <w:tcPr>
            <w:tcW w:w="0" w:type="auto"/>
          </w:tcPr>
          <w:p w14:paraId="5B6AB01F" w14:textId="5CCD28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F381FC" w14:textId="459F89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CE69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B336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CE6218" w14:textId="77777777" w:rsidTr="00AB1096">
        <w:tc>
          <w:tcPr>
            <w:tcW w:w="0" w:type="auto"/>
          </w:tcPr>
          <w:p w14:paraId="0D7F4BD1" w14:textId="099629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R4-2118351</w:t>
            </w:r>
          </w:p>
        </w:tc>
        <w:tc>
          <w:tcPr>
            <w:tcW w:w="0" w:type="auto"/>
          </w:tcPr>
          <w:p w14:paraId="678C421E" w14:textId="60C509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requirements for 71GHz</w:t>
            </w:r>
          </w:p>
        </w:tc>
        <w:tc>
          <w:tcPr>
            <w:tcW w:w="0" w:type="auto"/>
          </w:tcPr>
          <w:p w14:paraId="0AD1600A" w14:textId="0212CF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5E276B" w14:textId="26B244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1AE7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3B52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E28A8D" w14:textId="77777777" w:rsidTr="00AB1096">
        <w:tc>
          <w:tcPr>
            <w:tcW w:w="0" w:type="auto"/>
          </w:tcPr>
          <w:p w14:paraId="43FB9118" w14:textId="2EEA0E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R4-2118352</w:t>
            </w:r>
          </w:p>
        </w:tc>
        <w:tc>
          <w:tcPr>
            <w:tcW w:w="0" w:type="auto"/>
          </w:tcPr>
          <w:p w14:paraId="24FA203C" w14:textId="643EF9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gap interruption requirements for 71GHz</w:t>
            </w:r>
          </w:p>
        </w:tc>
        <w:tc>
          <w:tcPr>
            <w:tcW w:w="0" w:type="auto"/>
          </w:tcPr>
          <w:p w14:paraId="2AB36175" w14:textId="5EF459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AEA02B" w14:textId="5F1BD5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4363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22D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1A6E0F" w14:textId="77777777" w:rsidTr="00AB1096">
        <w:tc>
          <w:tcPr>
            <w:tcW w:w="0" w:type="auto"/>
          </w:tcPr>
          <w:p w14:paraId="780F0BF4" w14:textId="4EFD06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R4-2118353</w:t>
            </w:r>
          </w:p>
        </w:tc>
        <w:tc>
          <w:tcPr>
            <w:tcW w:w="0" w:type="auto"/>
          </w:tcPr>
          <w:p w14:paraId="744A7C35" w14:textId="5BE1AB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Active BWP switching delay requirements for 71GHz</w:t>
            </w:r>
          </w:p>
        </w:tc>
        <w:tc>
          <w:tcPr>
            <w:tcW w:w="0" w:type="auto"/>
          </w:tcPr>
          <w:p w14:paraId="688C0519" w14:textId="7B76B9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AC760F" w14:textId="14B01F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39FF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9F5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1A0912" w14:textId="77777777" w:rsidTr="00AB1096">
        <w:tc>
          <w:tcPr>
            <w:tcW w:w="0" w:type="auto"/>
          </w:tcPr>
          <w:p w14:paraId="7803E02E" w14:textId="76DAF7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R4-2118354</w:t>
            </w:r>
          </w:p>
        </w:tc>
        <w:tc>
          <w:tcPr>
            <w:tcW w:w="0" w:type="auto"/>
          </w:tcPr>
          <w:p w14:paraId="47BC2E6F" w14:textId="495C25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60 GHz UE TX</w:t>
            </w:r>
          </w:p>
        </w:tc>
        <w:tc>
          <w:tcPr>
            <w:tcW w:w="0" w:type="auto"/>
          </w:tcPr>
          <w:p w14:paraId="194E3D8E" w14:textId="6F29AC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9C3345" w14:textId="2CDDE5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867D1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2A5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48B951" w14:textId="77777777" w:rsidTr="00AB1096">
        <w:tc>
          <w:tcPr>
            <w:tcW w:w="0" w:type="auto"/>
          </w:tcPr>
          <w:p w14:paraId="0F79C7B1" w14:textId="19FA40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R4-2118355</w:t>
            </w:r>
          </w:p>
        </w:tc>
        <w:tc>
          <w:tcPr>
            <w:tcW w:w="0" w:type="auto"/>
          </w:tcPr>
          <w:p w14:paraId="4DEE8CB8" w14:textId="307814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requirements for FR2 inter-band DL CA enhancements</w:t>
            </w:r>
          </w:p>
        </w:tc>
        <w:tc>
          <w:tcPr>
            <w:tcW w:w="0" w:type="auto"/>
          </w:tcPr>
          <w:p w14:paraId="53994A41" w14:textId="09BD34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AC29088" w14:textId="3A816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F80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73F3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D5AA0C" w14:textId="77777777" w:rsidTr="00AB1096">
        <w:tc>
          <w:tcPr>
            <w:tcW w:w="0" w:type="auto"/>
          </w:tcPr>
          <w:p w14:paraId="471C3A55" w14:textId="14E98E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R4-2118356</w:t>
            </w:r>
          </w:p>
        </w:tc>
        <w:tc>
          <w:tcPr>
            <w:tcW w:w="0" w:type="auto"/>
          </w:tcPr>
          <w:p w14:paraId="20F6AE91" w14:textId="5F037C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RRM requirements for FR2 inter-band DL CA enhancements</w:t>
            </w:r>
          </w:p>
        </w:tc>
        <w:tc>
          <w:tcPr>
            <w:tcW w:w="0" w:type="auto"/>
          </w:tcPr>
          <w:p w14:paraId="3293A26E" w14:textId="23CF04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CB20D0" w14:textId="57E2AD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B6B7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7B3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47249B" w14:textId="77777777" w:rsidTr="00AB1096">
        <w:tc>
          <w:tcPr>
            <w:tcW w:w="0" w:type="auto"/>
          </w:tcPr>
          <w:p w14:paraId="3F4FDC5A" w14:textId="735435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R4-2118357</w:t>
            </w:r>
          </w:p>
        </w:tc>
        <w:tc>
          <w:tcPr>
            <w:tcW w:w="0" w:type="auto"/>
          </w:tcPr>
          <w:p w14:paraId="75C531E6" w14:textId="008EF4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Intra-frequency measurement requirements for Rel17 FR1 HST</w:t>
            </w:r>
          </w:p>
        </w:tc>
        <w:tc>
          <w:tcPr>
            <w:tcW w:w="0" w:type="auto"/>
          </w:tcPr>
          <w:p w14:paraId="29183027" w14:textId="0751CD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FFC1BB7" w14:textId="684221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C003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49FB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57FA76" w14:textId="77777777" w:rsidTr="00AB1096">
        <w:tc>
          <w:tcPr>
            <w:tcW w:w="0" w:type="auto"/>
          </w:tcPr>
          <w:p w14:paraId="0A0AE4B9" w14:textId="413075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R4-2118358</w:t>
            </w:r>
          </w:p>
        </w:tc>
        <w:tc>
          <w:tcPr>
            <w:tcW w:w="0" w:type="auto"/>
          </w:tcPr>
          <w:p w14:paraId="5EF55057" w14:textId="7B09E5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Inter-frequency measurement requirements for Rel17 FR1 HST</w:t>
            </w:r>
          </w:p>
        </w:tc>
        <w:tc>
          <w:tcPr>
            <w:tcW w:w="0" w:type="auto"/>
          </w:tcPr>
          <w:p w14:paraId="04181039" w14:textId="45C1C4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A32FC6D" w14:textId="359CA3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AB1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45A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81BCB4" w14:textId="77777777" w:rsidTr="00AB1096">
        <w:tc>
          <w:tcPr>
            <w:tcW w:w="0" w:type="auto"/>
          </w:tcPr>
          <w:p w14:paraId="3160236D" w14:textId="033122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R4-2118359</w:t>
            </w:r>
          </w:p>
        </w:tc>
        <w:tc>
          <w:tcPr>
            <w:tcW w:w="0" w:type="auto"/>
          </w:tcPr>
          <w:p w14:paraId="503BE025" w14:textId="0F00A6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L1-SINR requirements for Rel17 FR1 HST</w:t>
            </w:r>
          </w:p>
        </w:tc>
        <w:tc>
          <w:tcPr>
            <w:tcW w:w="0" w:type="auto"/>
          </w:tcPr>
          <w:p w14:paraId="2412CA3A" w14:textId="270700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FE4E44A" w14:textId="52AF2F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6E7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003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9D44E4" w14:textId="77777777" w:rsidTr="00AB1096">
        <w:tc>
          <w:tcPr>
            <w:tcW w:w="0" w:type="auto"/>
          </w:tcPr>
          <w:p w14:paraId="76AF14AF" w14:textId="1068AD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R4-2118360</w:t>
            </w:r>
          </w:p>
        </w:tc>
        <w:tc>
          <w:tcPr>
            <w:tcW w:w="0" w:type="auto"/>
          </w:tcPr>
          <w:p w14:paraId="35B97323" w14:textId="1ADABC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RRM requirements for Rel17 FR1 HST</w:t>
            </w:r>
          </w:p>
        </w:tc>
        <w:tc>
          <w:tcPr>
            <w:tcW w:w="0" w:type="auto"/>
          </w:tcPr>
          <w:p w14:paraId="2682DF68" w14:textId="5489FC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5C15C85" w14:textId="4C9D61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715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3E8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E8DD80" w14:textId="77777777" w:rsidTr="00AB1096">
        <w:tc>
          <w:tcPr>
            <w:tcW w:w="0" w:type="auto"/>
          </w:tcPr>
          <w:p w14:paraId="5EED3E12" w14:textId="678625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R4-2118361</w:t>
            </w:r>
          </w:p>
        </w:tc>
        <w:tc>
          <w:tcPr>
            <w:tcW w:w="0" w:type="auto"/>
          </w:tcPr>
          <w:p w14:paraId="4E73136D" w14:textId="206813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SRS ant port switch</w:t>
            </w:r>
          </w:p>
        </w:tc>
        <w:tc>
          <w:tcPr>
            <w:tcW w:w="0" w:type="auto"/>
          </w:tcPr>
          <w:p w14:paraId="2FBD231A" w14:textId="53B8BC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5F86282" w14:textId="712814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E7C2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171E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761220" w14:textId="77777777" w:rsidTr="00AB1096">
        <w:tc>
          <w:tcPr>
            <w:tcW w:w="0" w:type="auto"/>
          </w:tcPr>
          <w:p w14:paraId="46A8D7F0" w14:textId="78A229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R4-2118362</w:t>
            </w:r>
          </w:p>
        </w:tc>
        <w:tc>
          <w:tcPr>
            <w:tcW w:w="0" w:type="auto"/>
          </w:tcPr>
          <w:p w14:paraId="5670FDEF" w14:textId="002F03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HO with PSCell</w:t>
            </w:r>
          </w:p>
        </w:tc>
        <w:tc>
          <w:tcPr>
            <w:tcW w:w="0" w:type="auto"/>
          </w:tcPr>
          <w:p w14:paraId="47CA9B4E" w14:textId="26A510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2B4E53D" w14:textId="2572F1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CB30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4E2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299795" w14:textId="77777777" w:rsidTr="00AB1096">
        <w:tc>
          <w:tcPr>
            <w:tcW w:w="0" w:type="auto"/>
          </w:tcPr>
          <w:p w14:paraId="04971ADA" w14:textId="17A90F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R4-2118363</w:t>
            </w:r>
          </w:p>
        </w:tc>
        <w:tc>
          <w:tcPr>
            <w:tcW w:w="0" w:type="auto"/>
          </w:tcPr>
          <w:p w14:paraId="33EDC462" w14:textId="4BCCA3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PUCCH SCell ActivationDeactivation</w:t>
            </w:r>
          </w:p>
        </w:tc>
        <w:tc>
          <w:tcPr>
            <w:tcW w:w="0" w:type="auto"/>
          </w:tcPr>
          <w:p w14:paraId="4393BD5E" w14:textId="04AE25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5D489DB" w14:textId="27F0D8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B94D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6E6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2DD75C" w14:textId="77777777" w:rsidTr="00AB1096">
        <w:tc>
          <w:tcPr>
            <w:tcW w:w="0" w:type="auto"/>
          </w:tcPr>
          <w:p w14:paraId="0D9B9C8C" w14:textId="0FABAF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R4-2118364</w:t>
            </w:r>
          </w:p>
        </w:tc>
        <w:tc>
          <w:tcPr>
            <w:tcW w:w="0" w:type="auto"/>
          </w:tcPr>
          <w:p w14:paraId="25D16F18" w14:textId="4886FA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pre-configured MG pattern(s) for NR_MG_enh</w:t>
            </w:r>
          </w:p>
        </w:tc>
        <w:tc>
          <w:tcPr>
            <w:tcW w:w="0" w:type="auto"/>
          </w:tcPr>
          <w:p w14:paraId="6E9FA317" w14:textId="7D51FB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408C1C" w14:textId="4D2923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4BF7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671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7B1E47" w14:textId="77777777" w:rsidTr="00AB1096">
        <w:tc>
          <w:tcPr>
            <w:tcW w:w="0" w:type="auto"/>
          </w:tcPr>
          <w:p w14:paraId="45F32C23" w14:textId="00453F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R4-2118365</w:t>
            </w:r>
          </w:p>
        </w:tc>
        <w:tc>
          <w:tcPr>
            <w:tcW w:w="0" w:type="auto"/>
          </w:tcPr>
          <w:p w14:paraId="1CF11F1F" w14:textId="7BB0ED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 for NR_MG_enh</w:t>
            </w:r>
          </w:p>
        </w:tc>
        <w:tc>
          <w:tcPr>
            <w:tcW w:w="0" w:type="auto"/>
          </w:tcPr>
          <w:p w14:paraId="6943AB05" w14:textId="4D8913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04D8F3" w14:textId="1EB35B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03BE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1D7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6B1C21" w14:textId="77777777" w:rsidTr="00AB1096">
        <w:tc>
          <w:tcPr>
            <w:tcW w:w="0" w:type="auto"/>
          </w:tcPr>
          <w:p w14:paraId="0DF0C797" w14:textId="1022D3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R4-2118366</w:t>
            </w:r>
          </w:p>
        </w:tc>
        <w:tc>
          <w:tcPr>
            <w:tcW w:w="0" w:type="auto"/>
          </w:tcPr>
          <w:p w14:paraId="6925B49C" w14:textId="231567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R17 RLM/BFD relaxation</w:t>
            </w:r>
          </w:p>
        </w:tc>
        <w:tc>
          <w:tcPr>
            <w:tcW w:w="0" w:type="auto"/>
          </w:tcPr>
          <w:p w14:paraId="668EACD2" w14:textId="0731BB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A88E090" w14:textId="19FDFB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1BB9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B582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9BA429" w14:textId="77777777" w:rsidTr="00AB1096">
        <w:tc>
          <w:tcPr>
            <w:tcW w:w="0" w:type="auto"/>
          </w:tcPr>
          <w:p w14:paraId="1E74213D" w14:textId="1CF5A3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R4-2118367</w:t>
            </w:r>
          </w:p>
        </w:tc>
        <w:tc>
          <w:tcPr>
            <w:tcW w:w="0" w:type="auto"/>
          </w:tcPr>
          <w:p w14:paraId="682BEAAA" w14:textId="1694AA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requirements for 52.6-71GHz</w:t>
            </w:r>
          </w:p>
        </w:tc>
        <w:tc>
          <w:tcPr>
            <w:tcW w:w="0" w:type="auto"/>
          </w:tcPr>
          <w:p w14:paraId="77D65CDD" w14:textId="6069E9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5B573B5" w14:textId="5A3530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24D6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4B3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03256F" w14:textId="77777777" w:rsidTr="00AB1096">
        <w:tc>
          <w:tcPr>
            <w:tcW w:w="0" w:type="auto"/>
          </w:tcPr>
          <w:p w14:paraId="1A754DE3" w14:textId="21BFFC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R4-2118368</w:t>
            </w:r>
          </w:p>
        </w:tc>
        <w:tc>
          <w:tcPr>
            <w:tcW w:w="0" w:type="auto"/>
          </w:tcPr>
          <w:p w14:paraId="2139BF1B" w14:textId="5D58BA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 from UE complexity reduction for Redcap UE</w:t>
            </w:r>
          </w:p>
        </w:tc>
        <w:tc>
          <w:tcPr>
            <w:tcW w:w="0" w:type="auto"/>
          </w:tcPr>
          <w:p w14:paraId="3F6526C8" w14:textId="2FFD0B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68D946F" w14:textId="19B9C8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842E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DBB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0E89E7" w14:textId="77777777" w:rsidTr="00AB1096">
        <w:tc>
          <w:tcPr>
            <w:tcW w:w="0" w:type="auto"/>
          </w:tcPr>
          <w:p w14:paraId="08BCCB5D" w14:textId="25CD08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R4-2118369</w:t>
            </w:r>
          </w:p>
        </w:tc>
        <w:tc>
          <w:tcPr>
            <w:tcW w:w="0" w:type="auto"/>
          </w:tcPr>
          <w:p w14:paraId="4DD25E5D" w14:textId="45D5C9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DRX enhancements for Redcap UE</w:t>
            </w:r>
          </w:p>
        </w:tc>
        <w:tc>
          <w:tcPr>
            <w:tcW w:w="0" w:type="auto"/>
          </w:tcPr>
          <w:p w14:paraId="1A7AFCBD" w14:textId="35AF76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B3EA829" w14:textId="2764CA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C634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3BD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5F5049" w14:textId="77777777" w:rsidTr="00AB1096">
        <w:tc>
          <w:tcPr>
            <w:tcW w:w="0" w:type="auto"/>
          </w:tcPr>
          <w:p w14:paraId="2BB5B293" w14:textId="6697FB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R4-2118370</w:t>
            </w:r>
          </w:p>
        </w:tc>
        <w:tc>
          <w:tcPr>
            <w:tcW w:w="0" w:type="auto"/>
          </w:tcPr>
          <w:p w14:paraId="74907D14" w14:textId="6F9753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 relaxations for RedCap UE</w:t>
            </w:r>
          </w:p>
        </w:tc>
        <w:tc>
          <w:tcPr>
            <w:tcW w:w="0" w:type="auto"/>
          </w:tcPr>
          <w:p w14:paraId="661B53A3" w14:textId="1B7BBE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164794B" w14:textId="7552D9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E0D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357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124CCF" w14:textId="77777777" w:rsidTr="00AB1096">
        <w:tc>
          <w:tcPr>
            <w:tcW w:w="0" w:type="auto"/>
          </w:tcPr>
          <w:p w14:paraId="0A550E07" w14:textId="531988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R4-2118371</w:t>
            </w:r>
          </w:p>
        </w:tc>
        <w:tc>
          <w:tcPr>
            <w:tcW w:w="0" w:type="auto"/>
          </w:tcPr>
          <w:p w14:paraId="7C07CE7B" w14:textId="159769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RRM requirements for Redcap UE</w:t>
            </w:r>
          </w:p>
        </w:tc>
        <w:tc>
          <w:tcPr>
            <w:tcW w:w="0" w:type="auto"/>
          </w:tcPr>
          <w:p w14:paraId="52893E7F" w14:textId="6CA4FE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62F7D41" w14:textId="10B2D7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E50E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43B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A01B78" w14:textId="77777777" w:rsidTr="00AB1096">
        <w:tc>
          <w:tcPr>
            <w:tcW w:w="0" w:type="auto"/>
          </w:tcPr>
          <w:p w14:paraId="65EEB4EA" w14:textId="374A8F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R4-2118372</w:t>
            </w:r>
          </w:p>
        </w:tc>
        <w:tc>
          <w:tcPr>
            <w:tcW w:w="0" w:type="auto"/>
          </w:tcPr>
          <w:p w14:paraId="119F50CC" w14:textId="426E2C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Scells</w:t>
            </w:r>
          </w:p>
        </w:tc>
        <w:tc>
          <w:tcPr>
            <w:tcW w:w="0" w:type="auto"/>
          </w:tcPr>
          <w:p w14:paraId="27EB6925" w14:textId="17A2C9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D2D6B6A" w14:textId="5B1E70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7E73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2DC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A60F30" w14:textId="77777777" w:rsidTr="00AB1096">
        <w:tc>
          <w:tcPr>
            <w:tcW w:w="0" w:type="auto"/>
          </w:tcPr>
          <w:p w14:paraId="7F14BFA4" w14:textId="28A15B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R4-2118373</w:t>
            </w:r>
          </w:p>
        </w:tc>
        <w:tc>
          <w:tcPr>
            <w:tcW w:w="0" w:type="auto"/>
          </w:tcPr>
          <w:p w14:paraId="5A08F38F" w14:textId="513218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one SCG</w:t>
            </w:r>
          </w:p>
        </w:tc>
        <w:tc>
          <w:tcPr>
            <w:tcW w:w="0" w:type="auto"/>
          </w:tcPr>
          <w:p w14:paraId="24748DE4" w14:textId="09D41E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6742E9C" w14:textId="29B23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2CD4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C13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DED19B" w14:textId="77777777" w:rsidTr="00AB1096">
        <w:tc>
          <w:tcPr>
            <w:tcW w:w="0" w:type="auto"/>
          </w:tcPr>
          <w:p w14:paraId="3BD36B14" w14:textId="081BDF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R4-2118374</w:t>
            </w:r>
          </w:p>
        </w:tc>
        <w:tc>
          <w:tcPr>
            <w:tcW w:w="0" w:type="auto"/>
          </w:tcPr>
          <w:p w14:paraId="38BFAED0" w14:textId="306899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Genneral RRM requirements for NR Sidelink Relay</w:t>
            </w:r>
          </w:p>
        </w:tc>
        <w:tc>
          <w:tcPr>
            <w:tcW w:w="0" w:type="auto"/>
          </w:tcPr>
          <w:p w14:paraId="2CA24585" w14:textId="37E4DA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851BEA1" w14:textId="6195D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0B12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427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E09F40" w14:textId="77777777" w:rsidTr="00AB1096">
        <w:tc>
          <w:tcPr>
            <w:tcW w:w="0" w:type="auto"/>
          </w:tcPr>
          <w:p w14:paraId="20B876B3" w14:textId="114A2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R4-2118375</w:t>
            </w:r>
          </w:p>
        </w:tc>
        <w:tc>
          <w:tcPr>
            <w:tcW w:w="0" w:type="auto"/>
          </w:tcPr>
          <w:p w14:paraId="5FAE670D" w14:textId="65D732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SL relay (re)selection</w:t>
            </w:r>
          </w:p>
        </w:tc>
        <w:tc>
          <w:tcPr>
            <w:tcW w:w="0" w:type="auto"/>
          </w:tcPr>
          <w:p w14:paraId="40B43623" w14:textId="0BB456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C8DC371" w14:textId="206E27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8FA1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0DD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B40604" w14:textId="77777777" w:rsidTr="00AB1096">
        <w:tc>
          <w:tcPr>
            <w:tcW w:w="0" w:type="auto"/>
          </w:tcPr>
          <w:p w14:paraId="056CFCFC" w14:textId="28579D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R4-2118376</w:t>
            </w:r>
          </w:p>
        </w:tc>
        <w:tc>
          <w:tcPr>
            <w:tcW w:w="0" w:type="auto"/>
          </w:tcPr>
          <w:p w14:paraId="41320DAA" w14:textId="4443D2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gap handling for MUSIM</w:t>
            </w:r>
          </w:p>
        </w:tc>
        <w:tc>
          <w:tcPr>
            <w:tcW w:w="0" w:type="auto"/>
          </w:tcPr>
          <w:p w14:paraId="3842FC7D" w14:textId="78EAE1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CDD170E" w14:textId="65CF4F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CA77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7A7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729655" w14:textId="77777777" w:rsidTr="00AB1096">
        <w:tc>
          <w:tcPr>
            <w:tcW w:w="0" w:type="auto"/>
          </w:tcPr>
          <w:p w14:paraId="4658C19A" w14:textId="20FE07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R4-2118377</w:t>
            </w:r>
          </w:p>
        </w:tc>
        <w:tc>
          <w:tcPr>
            <w:tcW w:w="0" w:type="auto"/>
          </w:tcPr>
          <w:p w14:paraId="5607FC2C" w14:textId="4C7C5E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Rel-16 on core measurement requirements for positioning</w:t>
            </w:r>
          </w:p>
        </w:tc>
        <w:tc>
          <w:tcPr>
            <w:tcW w:w="0" w:type="auto"/>
          </w:tcPr>
          <w:p w14:paraId="0B620BEA" w14:textId="5A511A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B6FC103" w14:textId="746930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94C61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7EE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9410DE" w14:textId="77777777" w:rsidTr="00AB1096">
        <w:tc>
          <w:tcPr>
            <w:tcW w:w="0" w:type="auto"/>
          </w:tcPr>
          <w:p w14:paraId="6F64E02C" w14:textId="065804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R4-2118378</w:t>
            </w:r>
          </w:p>
        </w:tc>
        <w:tc>
          <w:tcPr>
            <w:tcW w:w="0" w:type="auto"/>
          </w:tcPr>
          <w:p w14:paraId="0BF8F68B" w14:textId="79AF3D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Rel-17 on core measurement requirements for positioning</w:t>
            </w:r>
          </w:p>
        </w:tc>
        <w:tc>
          <w:tcPr>
            <w:tcW w:w="0" w:type="auto"/>
          </w:tcPr>
          <w:p w14:paraId="6916DE07" w14:textId="52CB47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D50A0D7" w14:textId="5B9557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3719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C0B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1EBD18" w14:textId="77777777" w:rsidTr="00AB1096">
        <w:tc>
          <w:tcPr>
            <w:tcW w:w="0" w:type="auto"/>
          </w:tcPr>
          <w:p w14:paraId="5730FBC0" w14:textId="314908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R4-2118379</w:t>
            </w:r>
          </w:p>
        </w:tc>
        <w:tc>
          <w:tcPr>
            <w:tcW w:w="0" w:type="auto"/>
          </w:tcPr>
          <w:p w14:paraId="0D36DFFA" w14:textId="59E46E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UE Rx-Tx time difference</w:t>
            </w:r>
          </w:p>
        </w:tc>
        <w:tc>
          <w:tcPr>
            <w:tcW w:w="0" w:type="auto"/>
          </w:tcPr>
          <w:p w14:paraId="0D3B2A87" w14:textId="2B815A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1DB3311" w14:textId="1C792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42EB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4E6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0E3666" w14:textId="77777777" w:rsidTr="00AB1096">
        <w:tc>
          <w:tcPr>
            <w:tcW w:w="0" w:type="auto"/>
          </w:tcPr>
          <w:p w14:paraId="23183DBD" w14:textId="764986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R4-2118380</w:t>
            </w:r>
          </w:p>
        </w:tc>
        <w:tc>
          <w:tcPr>
            <w:tcW w:w="0" w:type="auto"/>
          </w:tcPr>
          <w:p w14:paraId="7405331B" w14:textId="7DAC48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Rel-16 on measurement accuracy for UE Rx-Tx time difference</w:t>
            </w:r>
          </w:p>
        </w:tc>
        <w:tc>
          <w:tcPr>
            <w:tcW w:w="0" w:type="auto"/>
          </w:tcPr>
          <w:p w14:paraId="06867C89" w14:textId="555CDE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6452A2" w14:textId="66CFA1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3C2F9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9DF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E3CA22" w14:textId="77777777" w:rsidTr="00AB1096">
        <w:tc>
          <w:tcPr>
            <w:tcW w:w="0" w:type="auto"/>
          </w:tcPr>
          <w:p w14:paraId="3220FA02" w14:textId="75CE4C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R4-2118381</w:t>
            </w:r>
          </w:p>
        </w:tc>
        <w:tc>
          <w:tcPr>
            <w:tcW w:w="0" w:type="auto"/>
          </w:tcPr>
          <w:p w14:paraId="3623F1AD" w14:textId="06589A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Rel-17 on measurement accuracy for UE Rx-Tx time difference</w:t>
            </w:r>
          </w:p>
        </w:tc>
        <w:tc>
          <w:tcPr>
            <w:tcW w:w="0" w:type="auto"/>
          </w:tcPr>
          <w:p w14:paraId="1BFB4740" w14:textId="103739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1E92E15" w14:textId="31ACC3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9988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B5C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DA4F82" w14:textId="77777777" w:rsidTr="00AB1096">
        <w:tc>
          <w:tcPr>
            <w:tcW w:w="0" w:type="auto"/>
          </w:tcPr>
          <w:p w14:paraId="6246BC60" w14:textId="6328FC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R4-2118382</w:t>
            </w:r>
          </w:p>
        </w:tc>
        <w:tc>
          <w:tcPr>
            <w:tcW w:w="0" w:type="auto"/>
          </w:tcPr>
          <w:p w14:paraId="4EB59D78" w14:textId="367AF9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RRC procedure delay in TS 38.133</w:t>
            </w:r>
          </w:p>
        </w:tc>
        <w:tc>
          <w:tcPr>
            <w:tcW w:w="0" w:type="auto"/>
          </w:tcPr>
          <w:p w14:paraId="2866E255" w14:textId="26B3CD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E059346" w14:textId="5ADFFD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6EFA7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F396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C43B06" w14:textId="77777777" w:rsidTr="00AB1096">
        <w:tc>
          <w:tcPr>
            <w:tcW w:w="0" w:type="auto"/>
          </w:tcPr>
          <w:p w14:paraId="1B54EEE6" w14:textId="7C1938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R4-2118383</w:t>
            </w:r>
          </w:p>
        </w:tc>
        <w:tc>
          <w:tcPr>
            <w:tcW w:w="0" w:type="auto"/>
          </w:tcPr>
          <w:p w14:paraId="245D9C89" w14:textId="6EA353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Rel-16 WIs RRM core part maintenance</w:t>
            </w:r>
          </w:p>
        </w:tc>
        <w:tc>
          <w:tcPr>
            <w:tcW w:w="0" w:type="auto"/>
          </w:tcPr>
          <w:p w14:paraId="364B0957" w14:textId="0ACDEE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7B212B6" w14:textId="1946C9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84D4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DC84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5E6505" w14:textId="77777777" w:rsidTr="00AB1096">
        <w:tc>
          <w:tcPr>
            <w:tcW w:w="0" w:type="auto"/>
          </w:tcPr>
          <w:p w14:paraId="5BB4329C" w14:textId="0F563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R4-2118384</w:t>
            </w:r>
          </w:p>
        </w:tc>
        <w:tc>
          <w:tcPr>
            <w:tcW w:w="0" w:type="auto"/>
          </w:tcPr>
          <w:p w14:paraId="2B065F1E" w14:textId="7A9236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RRC procedure delay in TS 38.133</w:t>
            </w:r>
          </w:p>
        </w:tc>
        <w:tc>
          <w:tcPr>
            <w:tcW w:w="0" w:type="auto"/>
          </w:tcPr>
          <w:p w14:paraId="2E7BD093" w14:textId="5648E1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FD669A" w14:textId="44FAAE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55FB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080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EFA3AC" w14:textId="77777777" w:rsidTr="00AB1096">
        <w:tc>
          <w:tcPr>
            <w:tcW w:w="0" w:type="auto"/>
          </w:tcPr>
          <w:p w14:paraId="3E9BF39F" w14:textId="5266C4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R4-2118385</w:t>
            </w:r>
          </w:p>
        </w:tc>
        <w:tc>
          <w:tcPr>
            <w:tcW w:w="0" w:type="auto"/>
          </w:tcPr>
          <w:p w14:paraId="7FDDFB7E" w14:textId="4B939D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Rel-17 WIs RRM core part maintenance</w:t>
            </w:r>
          </w:p>
        </w:tc>
        <w:tc>
          <w:tcPr>
            <w:tcW w:w="0" w:type="auto"/>
          </w:tcPr>
          <w:p w14:paraId="0205FDB9" w14:textId="78FBE5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AE359E1" w14:textId="729745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FBE5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D4728" w14:textId="305B03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R4-2120255</w:t>
            </w:r>
          </w:p>
        </w:tc>
      </w:tr>
      <w:tr w:rsidR="00AB1096" w14:paraId="41F2D9AC" w14:textId="77777777" w:rsidTr="00AB1096">
        <w:tc>
          <w:tcPr>
            <w:tcW w:w="0" w:type="auto"/>
          </w:tcPr>
          <w:p w14:paraId="3F454887" w14:textId="1C956E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R4-2118386</w:t>
            </w:r>
          </w:p>
        </w:tc>
        <w:tc>
          <w:tcPr>
            <w:tcW w:w="0" w:type="auto"/>
          </w:tcPr>
          <w:p w14:paraId="5FFC27D3" w14:textId="2BC5CE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Rel-16 WIs RRM perf part maintenance</w:t>
            </w:r>
          </w:p>
        </w:tc>
        <w:tc>
          <w:tcPr>
            <w:tcW w:w="0" w:type="auto"/>
          </w:tcPr>
          <w:p w14:paraId="6790C01D" w14:textId="5E848B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726F90B" w14:textId="1DEECC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2CF3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48A84" w14:textId="6D2373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R4-2120256</w:t>
            </w:r>
          </w:p>
        </w:tc>
      </w:tr>
      <w:tr w:rsidR="00AB1096" w14:paraId="576B34B7" w14:textId="77777777" w:rsidTr="00AB1096">
        <w:tc>
          <w:tcPr>
            <w:tcW w:w="0" w:type="auto"/>
          </w:tcPr>
          <w:p w14:paraId="1A13BD22" w14:textId="46D243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R4-2118387</w:t>
            </w:r>
          </w:p>
        </w:tc>
        <w:tc>
          <w:tcPr>
            <w:tcW w:w="0" w:type="auto"/>
          </w:tcPr>
          <w:p w14:paraId="024B8671" w14:textId="0B7432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Rel-17 WIs RRM perf part maintenance</w:t>
            </w:r>
          </w:p>
        </w:tc>
        <w:tc>
          <w:tcPr>
            <w:tcW w:w="0" w:type="auto"/>
          </w:tcPr>
          <w:p w14:paraId="26713C4C" w14:textId="03AF4C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122FFA2" w14:textId="771763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B5DA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827C9" w14:textId="574A8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R4-2120257</w:t>
            </w:r>
          </w:p>
        </w:tc>
      </w:tr>
      <w:tr w:rsidR="00AB1096" w14:paraId="35098F81" w14:textId="77777777" w:rsidTr="00AB1096">
        <w:tc>
          <w:tcPr>
            <w:tcW w:w="0" w:type="auto"/>
          </w:tcPr>
          <w:p w14:paraId="294441E8" w14:textId="4AD31A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R4-2118388</w:t>
            </w:r>
          </w:p>
        </w:tc>
        <w:tc>
          <w:tcPr>
            <w:tcW w:w="0" w:type="auto"/>
          </w:tcPr>
          <w:p w14:paraId="3AA129AA" w14:textId="1FA434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NCSG for NR_MG_enh</w:t>
            </w:r>
          </w:p>
        </w:tc>
        <w:tc>
          <w:tcPr>
            <w:tcW w:w="0" w:type="auto"/>
          </w:tcPr>
          <w:p w14:paraId="53C82411" w14:textId="798CF4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01C7AB1" w14:textId="2F7A80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9B9B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B07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7F8210" w14:textId="77777777" w:rsidTr="00AB1096">
        <w:tc>
          <w:tcPr>
            <w:tcW w:w="0" w:type="auto"/>
          </w:tcPr>
          <w:p w14:paraId="77534E35" w14:textId="3BAD7B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R4-2118389</w:t>
            </w:r>
          </w:p>
        </w:tc>
        <w:tc>
          <w:tcPr>
            <w:tcW w:w="0" w:type="auto"/>
          </w:tcPr>
          <w:p w14:paraId="51EC48E1" w14:textId="097429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0" w:type="auto"/>
          </w:tcPr>
          <w:p w14:paraId="70B4C2DE" w14:textId="486C5A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1A4A466" w14:textId="7FE529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43D0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914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F8C201" w14:textId="77777777" w:rsidTr="00AB1096">
        <w:tc>
          <w:tcPr>
            <w:tcW w:w="0" w:type="auto"/>
          </w:tcPr>
          <w:p w14:paraId="0E3CCA84" w14:textId="6B3773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R4-2118390</w:t>
            </w:r>
          </w:p>
        </w:tc>
        <w:tc>
          <w:tcPr>
            <w:tcW w:w="0" w:type="auto"/>
          </w:tcPr>
          <w:p w14:paraId="4D31D3B0" w14:textId="496679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requirements for NR NTN</w:t>
            </w:r>
          </w:p>
        </w:tc>
        <w:tc>
          <w:tcPr>
            <w:tcW w:w="0" w:type="auto"/>
          </w:tcPr>
          <w:p w14:paraId="0B92E773" w14:textId="7B4D25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DC5D875" w14:textId="5992AD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0DC4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3F9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AA518C" w14:textId="77777777" w:rsidTr="00AB1096">
        <w:tc>
          <w:tcPr>
            <w:tcW w:w="0" w:type="auto"/>
          </w:tcPr>
          <w:p w14:paraId="118F8C4B" w14:textId="41072D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R4-2118391</w:t>
            </w:r>
          </w:p>
        </w:tc>
        <w:tc>
          <w:tcPr>
            <w:tcW w:w="0" w:type="auto"/>
          </w:tcPr>
          <w:p w14:paraId="4B05E2D3" w14:textId="4B73A4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SL-DRX</w:t>
            </w:r>
          </w:p>
        </w:tc>
        <w:tc>
          <w:tcPr>
            <w:tcW w:w="0" w:type="auto"/>
          </w:tcPr>
          <w:p w14:paraId="3BDBA0BA" w14:textId="2E6B42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3B1E4DF" w14:textId="63E306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A62F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670E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1A005D" w14:textId="77777777" w:rsidTr="00AB1096">
        <w:tc>
          <w:tcPr>
            <w:tcW w:w="0" w:type="auto"/>
          </w:tcPr>
          <w:p w14:paraId="27EA8A7E" w14:textId="278CDD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R4-2118392</w:t>
            </w:r>
          </w:p>
        </w:tc>
        <w:tc>
          <w:tcPr>
            <w:tcW w:w="0" w:type="auto"/>
          </w:tcPr>
          <w:p w14:paraId="6BCFD6B7" w14:textId="620B2F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Rx/Tx and/or gNB Rx/Tx timing delay mitigation</w:t>
            </w:r>
          </w:p>
        </w:tc>
        <w:tc>
          <w:tcPr>
            <w:tcW w:w="0" w:type="auto"/>
          </w:tcPr>
          <w:p w14:paraId="1F6D2D9B" w14:textId="621D87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A7B685A" w14:textId="21D3A0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5F24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1D4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1E6DB2" w14:textId="77777777" w:rsidTr="00AB1096">
        <w:tc>
          <w:tcPr>
            <w:tcW w:w="0" w:type="auto"/>
          </w:tcPr>
          <w:p w14:paraId="1FEB4310" w14:textId="536316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R4-2118393</w:t>
            </w:r>
          </w:p>
        </w:tc>
        <w:tc>
          <w:tcPr>
            <w:tcW w:w="0" w:type="auto"/>
          </w:tcPr>
          <w:p w14:paraId="1F786DF8" w14:textId="1B74B8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of positioning measurements</w:t>
            </w:r>
          </w:p>
        </w:tc>
        <w:tc>
          <w:tcPr>
            <w:tcW w:w="0" w:type="auto"/>
          </w:tcPr>
          <w:p w14:paraId="6A1F9391" w14:textId="67CE5E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86CFEA9" w14:textId="7310EA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7283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FDA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E22CB3" w14:textId="77777777" w:rsidTr="00AB1096">
        <w:tc>
          <w:tcPr>
            <w:tcW w:w="0" w:type="auto"/>
          </w:tcPr>
          <w:p w14:paraId="6CF42152" w14:textId="0AD994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R4-2118394</w:t>
            </w:r>
          </w:p>
        </w:tc>
        <w:tc>
          <w:tcPr>
            <w:tcW w:w="0" w:type="auto"/>
          </w:tcPr>
          <w:p w14:paraId="6CAF30E3" w14:textId="582801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measurements in RRC_INACTIVE state</w:t>
            </w:r>
          </w:p>
        </w:tc>
        <w:tc>
          <w:tcPr>
            <w:tcW w:w="0" w:type="auto"/>
          </w:tcPr>
          <w:p w14:paraId="17F35619" w14:textId="11C45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D3ACAA1" w14:textId="34D861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7C82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BB2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DA1938" w14:textId="77777777" w:rsidTr="00AB1096">
        <w:tc>
          <w:tcPr>
            <w:tcW w:w="0" w:type="auto"/>
          </w:tcPr>
          <w:p w14:paraId="08DC683D" w14:textId="480632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R4-2118395</w:t>
            </w:r>
          </w:p>
        </w:tc>
        <w:tc>
          <w:tcPr>
            <w:tcW w:w="0" w:type="auto"/>
          </w:tcPr>
          <w:p w14:paraId="0A9791C7" w14:textId="30CF9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60GHz UE RX</w:t>
            </w:r>
          </w:p>
        </w:tc>
        <w:tc>
          <w:tcPr>
            <w:tcW w:w="0" w:type="auto"/>
          </w:tcPr>
          <w:p w14:paraId="73C039CF" w14:textId="27A0A1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076B515" w14:textId="585A4B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50DBC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C94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10678A" w14:textId="77777777" w:rsidTr="00AB1096">
        <w:tc>
          <w:tcPr>
            <w:tcW w:w="0" w:type="auto"/>
          </w:tcPr>
          <w:p w14:paraId="48D8C871" w14:textId="3260CA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R4-2118396</w:t>
            </w:r>
          </w:p>
        </w:tc>
        <w:tc>
          <w:tcPr>
            <w:tcW w:w="0" w:type="auto"/>
          </w:tcPr>
          <w:p w14:paraId="3F8E7922" w14:textId="463D32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receiver assumption for CRS interference handling</w:t>
            </w:r>
          </w:p>
        </w:tc>
        <w:tc>
          <w:tcPr>
            <w:tcW w:w="0" w:type="auto"/>
          </w:tcPr>
          <w:p w14:paraId="57C9DE46" w14:textId="34C18C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6103DC" w14:textId="004164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DE06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6BF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C5F5F7" w14:textId="77777777" w:rsidTr="00AB1096">
        <w:tc>
          <w:tcPr>
            <w:tcW w:w="0" w:type="auto"/>
          </w:tcPr>
          <w:p w14:paraId="673B2787" w14:textId="0179E4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R4-2118397</w:t>
            </w:r>
          </w:p>
        </w:tc>
        <w:tc>
          <w:tcPr>
            <w:tcW w:w="0" w:type="auto"/>
          </w:tcPr>
          <w:p w14:paraId="63685E87" w14:textId="3C424E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necessity of network assistance signling</w:t>
            </w:r>
          </w:p>
        </w:tc>
        <w:tc>
          <w:tcPr>
            <w:tcW w:w="0" w:type="auto"/>
          </w:tcPr>
          <w:p w14:paraId="35FF3DE1" w14:textId="56C80E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F5BC9A" w14:textId="53E62A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512D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C7A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5027A1" w14:textId="77777777" w:rsidTr="00AB1096">
        <w:tc>
          <w:tcPr>
            <w:tcW w:w="0" w:type="auto"/>
          </w:tcPr>
          <w:p w14:paraId="6ADA20EB" w14:textId="180D21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R4-2118398</w:t>
            </w:r>
          </w:p>
        </w:tc>
        <w:tc>
          <w:tcPr>
            <w:tcW w:w="0" w:type="auto"/>
          </w:tcPr>
          <w:p w14:paraId="4D2DCDE8" w14:textId="4AD0FF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test set-up for CRS interference handling</w:t>
            </w:r>
          </w:p>
        </w:tc>
        <w:tc>
          <w:tcPr>
            <w:tcW w:w="0" w:type="auto"/>
          </w:tcPr>
          <w:p w14:paraId="714124E8" w14:textId="4EE79B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31BA23" w14:textId="26393C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EB3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EF4C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A79586" w14:textId="77777777" w:rsidTr="00AB1096">
        <w:tc>
          <w:tcPr>
            <w:tcW w:w="0" w:type="auto"/>
          </w:tcPr>
          <w:p w14:paraId="7023245B" w14:textId="6C1FFB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R4-2118399</w:t>
            </w:r>
          </w:p>
        </w:tc>
        <w:tc>
          <w:tcPr>
            <w:tcW w:w="0" w:type="auto"/>
          </w:tcPr>
          <w:p w14:paraId="0F36A6DB" w14:textId="2211F4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gap handling for MUSIM</w:t>
            </w:r>
          </w:p>
        </w:tc>
        <w:tc>
          <w:tcPr>
            <w:tcW w:w="0" w:type="auto"/>
          </w:tcPr>
          <w:p w14:paraId="3EABD356" w14:textId="25E6F7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D7516C" w14:textId="28C18C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5B8B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3A3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00DFAB" w14:textId="77777777" w:rsidTr="00AB1096">
        <w:tc>
          <w:tcPr>
            <w:tcW w:w="0" w:type="auto"/>
          </w:tcPr>
          <w:p w14:paraId="0F82EE75" w14:textId="5491A7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R4-2118400</w:t>
            </w:r>
          </w:p>
        </w:tc>
        <w:tc>
          <w:tcPr>
            <w:tcW w:w="0" w:type="auto"/>
          </w:tcPr>
          <w:p w14:paraId="2D02AF22" w14:textId="72DA31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 patterns</w:t>
            </w:r>
          </w:p>
        </w:tc>
        <w:tc>
          <w:tcPr>
            <w:tcW w:w="0" w:type="auto"/>
          </w:tcPr>
          <w:p w14:paraId="5B0580C5" w14:textId="37A5ED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29E219" w14:textId="7397D9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D3E5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3A1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437402" w14:textId="77777777" w:rsidTr="00AB1096">
        <w:tc>
          <w:tcPr>
            <w:tcW w:w="0" w:type="auto"/>
          </w:tcPr>
          <w:p w14:paraId="1D3FF76B" w14:textId="0FC64C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R4-2118401</w:t>
            </w:r>
          </w:p>
        </w:tc>
        <w:tc>
          <w:tcPr>
            <w:tcW w:w="0" w:type="auto"/>
          </w:tcPr>
          <w:p w14:paraId="3A037D44" w14:textId="4563CB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FR2 cell reselection in Idle mode -r15</w:t>
            </w:r>
          </w:p>
        </w:tc>
        <w:tc>
          <w:tcPr>
            <w:tcW w:w="0" w:type="auto"/>
          </w:tcPr>
          <w:p w14:paraId="32E978CA" w14:textId="2087D5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CBA41E" w14:textId="16138C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63D8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00382" w14:textId="070930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R4-2120244</w:t>
            </w:r>
          </w:p>
        </w:tc>
      </w:tr>
      <w:tr w:rsidR="00AB1096" w14:paraId="0AA0FEE0" w14:textId="77777777" w:rsidTr="00AB1096">
        <w:tc>
          <w:tcPr>
            <w:tcW w:w="0" w:type="auto"/>
          </w:tcPr>
          <w:p w14:paraId="59132153" w14:textId="5D5E97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R4-2118402</w:t>
            </w:r>
          </w:p>
        </w:tc>
        <w:tc>
          <w:tcPr>
            <w:tcW w:w="0" w:type="auto"/>
          </w:tcPr>
          <w:p w14:paraId="4DF24737" w14:textId="10E777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FR2 cell reselection in Idle mode -r16</w:t>
            </w:r>
          </w:p>
        </w:tc>
        <w:tc>
          <w:tcPr>
            <w:tcW w:w="0" w:type="auto"/>
          </w:tcPr>
          <w:p w14:paraId="62A2EF8E" w14:textId="1ADBF6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CD0DFA" w14:textId="0394BD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9DFF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2FC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6B3C65" w14:textId="77777777" w:rsidTr="00AB1096">
        <w:tc>
          <w:tcPr>
            <w:tcW w:w="0" w:type="auto"/>
          </w:tcPr>
          <w:p w14:paraId="1C68D135" w14:textId="69F8DA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R4-2118403</w:t>
            </w:r>
          </w:p>
        </w:tc>
        <w:tc>
          <w:tcPr>
            <w:tcW w:w="0" w:type="auto"/>
          </w:tcPr>
          <w:p w14:paraId="7C2E8DD4" w14:textId="0AD83C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FR2 cell reselection in Idle mode -r17</w:t>
            </w:r>
          </w:p>
        </w:tc>
        <w:tc>
          <w:tcPr>
            <w:tcW w:w="0" w:type="auto"/>
          </w:tcPr>
          <w:p w14:paraId="21040B55" w14:textId="249805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338589" w14:textId="772556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96A1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C99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1F8F34" w14:textId="77777777" w:rsidTr="00AB1096">
        <w:tc>
          <w:tcPr>
            <w:tcW w:w="0" w:type="auto"/>
          </w:tcPr>
          <w:p w14:paraId="3526AA37" w14:textId="4EC5AE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R4-2118404</w:t>
            </w:r>
          </w:p>
        </w:tc>
        <w:tc>
          <w:tcPr>
            <w:tcW w:w="0" w:type="auto"/>
          </w:tcPr>
          <w:p w14:paraId="275CCAD6" w14:textId="10CD2A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L1-RSRP scaling factor -r16</w:t>
            </w:r>
          </w:p>
        </w:tc>
        <w:tc>
          <w:tcPr>
            <w:tcW w:w="0" w:type="auto"/>
          </w:tcPr>
          <w:p w14:paraId="2DDE38D4" w14:textId="29F3BA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4136E2A0" w14:textId="063878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A0E4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D5F58" w14:textId="3F73B1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R4-2120401</w:t>
            </w:r>
          </w:p>
        </w:tc>
      </w:tr>
      <w:tr w:rsidR="00AB1096" w14:paraId="62A6F533" w14:textId="77777777" w:rsidTr="00AB1096">
        <w:tc>
          <w:tcPr>
            <w:tcW w:w="0" w:type="auto"/>
          </w:tcPr>
          <w:p w14:paraId="128C36C8" w14:textId="3A19A2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R4-2118405</w:t>
            </w:r>
          </w:p>
        </w:tc>
        <w:tc>
          <w:tcPr>
            <w:tcW w:w="0" w:type="auto"/>
          </w:tcPr>
          <w:p w14:paraId="281E5E71" w14:textId="047C2E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L1-RSRP scaling factor -r17</w:t>
            </w:r>
          </w:p>
        </w:tc>
        <w:tc>
          <w:tcPr>
            <w:tcW w:w="0" w:type="auto"/>
          </w:tcPr>
          <w:p w14:paraId="3019D47B" w14:textId="2B03F2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69F93016" w14:textId="517717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B6A3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896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C75ECE" w14:textId="77777777" w:rsidTr="00AB1096">
        <w:tc>
          <w:tcPr>
            <w:tcW w:w="0" w:type="auto"/>
          </w:tcPr>
          <w:p w14:paraId="0E7972AE" w14:textId="6E8CC5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R4-2118406</w:t>
            </w:r>
          </w:p>
        </w:tc>
        <w:tc>
          <w:tcPr>
            <w:tcW w:w="0" w:type="auto"/>
          </w:tcPr>
          <w:p w14:paraId="64313E79" w14:textId="298A2F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PDSCH requirement for inter-cell interference</w:t>
            </w:r>
          </w:p>
        </w:tc>
        <w:tc>
          <w:tcPr>
            <w:tcW w:w="0" w:type="auto"/>
          </w:tcPr>
          <w:p w14:paraId="503689D0" w14:textId="35505E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51D2F1" w14:textId="673A49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1654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EAA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DE032C" w14:textId="77777777" w:rsidTr="00AB1096">
        <w:tc>
          <w:tcPr>
            <w:tcW w:w="0" w:type="auto"/>
          </w:tcPr>
          <w:p w14:paraId="6812F5B2" w14:textId="192C63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R4-2118407</w:t>
            </w:r>
          </w:p>
        </w:tc>
        <w:tc>
          <w:tcPr>
            <w:tcW w:w="0" w:type="auto"/>
          </w:tcPr>
          <w:p w14:paraId="3A688EEC" w14:textId="56E3F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 reporting requirements for inter-cell interference</w:t>
            </w:r>
          </w:p>
        </w:tc>
        <w:tc>
          <w:tcPr>
            <w:tcW w:w="0" w:type="auto"/>
          </w:tcPr>
          <w:p w14:paraId="583FC4BB" w14:textId="02E2B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6B2156" w14:textId="4DE829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EAAD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31F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D8D078" w14:textId="77777777" w:rsidTr="00AB1096">
        <w:tc>
          <w:tcPr>
            <w:tcW w:w="0" w:type="auto"/>
          </w:tcPr>
          <w:p w14:paraId="54CE0C91" w14:textId="77C273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R4-2118408</w:t>
            </w:r>
          </w:p>
        </w:tc>
        <w:tc>
          <w:tcPr>
            <w:tcW w:w="0" w:type="auto"/>
          </w:tcPr>
          <w:p w14:paraId="7FC4FBAD" w14:textId="79D68C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performance for inter-cell interference</w:t>
            </w:r>
          </w:p>
        </w:tc>
        <w:tc>
          <w:tcPr>
            <w:tcW w:w="0" w:type="auto"/>
          </w:tcPr>
          <w:p w14:paraId="42F8165B" w14:textId="36E2C7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7E7A4C" w14:textId="35091E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269C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58A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A517FA" w14:textId="77777777" w:rsidTr="00AB1096">
        <w:tc>
          <w:tcPr>
            <w:tcW w:w="0" w:type="auto"/>
          </w:tcPr>
          <w:p w14:paraId="658CFECA" w14:textId="0995C9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R4-2118409</w:t>
            </w:r>
          </w:p>
        </w:tc>
        <w:tc>
          <w:tcPr>
            <w:tcW w:w="0" w:type="auto"/>
          </w:tcPr>
          <w:p w14:paraId="6D176C43" w14:textId="525990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CSI reporting for inter-cell interference</w:t>
            </w:r>
          </w:p>
        </w:tc>
        <w:tc>
          <w:tcPr>
            <w:tcW w:w="0" w:type="auto"/>
          </w:tcPr>
          <w:p w14:paraId="36A14139" w14:textId="5116E6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4FFD59" w14:textId="768CAE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B730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6F5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18E729" w14:textId="77777777" w:rsidTr="00AB1096">
        <w:tc>
          <w:tcPr>
            <w:tcW w:w="0" w:type="auto"/>
          </w:tcPr>
          <w:p w14:paraId="726A7961" w14:textId="3F6911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R4-2118410</w:t>
            </w:r>
          </w:p>
        </w:tc>
        <w:tc>
          <w:tcPr>
            <w:tcW w:w="0" w:type="auto"/>
          </w:tcPr>
          <w:p w14:paraId="79BF77D8" w14:textId="3CDA9D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intra-cell inter-user interference</w:t>
            </w:r>
          </w:p>
        </w:tc>
        <w:tc>
          <w:tcPr>
            <w:tcW w:w="0" w:type="auto"/>
          </w:tcPr>
          <w:p w14:paraId="4165922E" w14:textId="29EB9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A5BA29" w14:textId="4F3E6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E3B3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2B1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F77932" w14:textId="77777777" w:rsidTr="00AB1096">
        <w:tc>
          <w:tcPr>
            <w:tcW w:w="0" w:type="auto"/>
          </w:tcPr>
          <w:p w14:paraId="0925D285" w14:textId="05F15F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R4-2118411</w:t>
            </w:r>
          </w:p>
        </w:tc>
        <w:tc>
          <w:tcPr>
            <w:tcW w:w="0" w:type="auto"/>
          </w:tcPr>
          <w:p w14:paraId="0B09FB9B" w14:textId="17F290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performance for intra-cell inter-user interference</w:t>
            </w:r>
          </w:p>
        </w:tc>
        <w:tc>
          <w:tcPr>
            <w:tcW w:w="0" w:type="auto"/>
          </w:tcPr>
          <w:p w14:paraId="19062122" w14:textId="4FA628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31D531" w14:textId="3465D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CC89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DFF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A1A932" w14:textId="77777777" w:rsidTr="00AB1096">
        <w:tc>
          <w:tcPr>
            <w:tcW w:w="0" w:type="auto"/>
          </w:tcPr>
          <w:p w14:paraId="1070BEC9" w14:textId="2FE4AD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R4-2118412</w:t>
            </w:r>
          </w:p>
        </w:tc>
        <w:tc>
          <w:tcPr>
            <w:tcW w:w="0" w:type="auto"/>
          </w:tcPr>
          <w:p w14:paraId="5053E0D0" w14:textId="72EC1B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TR38.833: receiver structure for intra-cell inter-user IRC</w:t>
            </w:r>
          </w:p>
        </w:tc>
        <w:tc>
          <w:tcPr>
            <w:tcW w:w="0" w:type="auto"/>
          </w:tcPr>
          <w:p w14:paraId="3CE46374" w14:textId="66DFB7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C83574" w14:textId="2F9D1B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B774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008958" w14:textId="3938FB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R4-2120713</w:t>
            </w:r>
          </w:p>
        </w:tc>
      </w:tr>
      <w:tr w:rsidR="00AB1096" w14:paraId="240679D9" w14:textId="77777777" w:rsidTr="00AB1096">
        <w:tc>
          <w:tcPr>
            <w:tcW w:w="0" w:type="auto"/>
          </w:tcPr>
          <w:p w14:paraId="777AB7AF" w14:textId="277D37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R4-2118413</w:t>
            </w:r>
          </w:p>
        </w:tc>
        <w:tc>
          <w:tcPr>
            <w:tcW w:w="0" w:type="auto"/>
          </w:tcPr>
          <w:p w14:paraId="39E5AB86" w14:textId="09D82F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concurrent gaps</w:t>
            </w:r>
          </w:p>
        </w:tc>
        <w:tc>
          <w:tcPr>
            <w:tcW w:w="0" w:type="auto"/>
          </w:tcPr>
          <w:p w14:paraId="3AF207FA" w14:textId="45902F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28C28E" w14:textId="477652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0BCBF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738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2914A4" w14:textId="77777777" w:rsidTr="00AB1096">
        <w:tc>
          <w:tcPr>
            <w:tcW w:w="0" w:type="auto"/>
          </w:tcPr>
          <w:p w14:paraId="5BED0FE4" w14:textId="2B098A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R4-2118414</w:t>
            </w:r>
          </w:p>
        </w:tc>
        <w:tc>
          <w:tcPr>
            <w:tcW w:w="0" w:type="auto"/>
          </w:tcPr>
          <w:p w14:paraId="3087883A" w14:textId="28030B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activation delay for deactivated PUCCH SCell</w:t>
            </w:r>
          </w:p>
        </w:tc>
        <w:tc>
          <w:tcPr>
            <w:tcW w:w="0" w:type="auto"/>
          </w:tcPr>
          <w:p w14:paraId="5A81F036" w14:textId="17DAB0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E92AF9" w14:textId="3BA9D0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2266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CBA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82D74F" w14:textId="77777777" w:rsidTr="00AB1096">
        <w:tc>
          <w:tcPr>
            <w:tcW w:w="0" w:type="auto"/>
          </w:tcPr>
          <w:p w14:paraId="2DE0EFDF" w14:textId="318ABB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R4-2118415</w:t>
            </w:r>
          </w:p>
        </w:tc>
        <w:tc>
          <w:tcPr>
            <w:tcW w:w="0" w:type="auto"/>
          </w:tcPr>
          <w:p w14:paraId="295EF83C" w14:textId="32425A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 CR on PUCCH SCell activation delay requirements</w:t>
            </w:r>
          </w:p>
        </w:tc>
        <w:tc>
          <w:tcPr>
            <w:tcW w:w="0" w:type="auto"/>
          </w:tcPr>
          <w:p w14:paraId="3B65CE71" w14:textId="369FE5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ADAB2D" w14:textId="2F4159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08CCD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C77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779E83" w14:textId="77777777" w:rsidTr="00AB1096">
        <w:tc>
          <w:tcPr>
            <w:tcW w:w="0" w:type="auto"/>
          </w:tcPr>
          <w:p w14:paraId="6AEFAA20" w14:textId="3308BE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R4-2118416</w:t>
            </w:r>
          </w:p>
        </w:tc>
        <w:tc>
          <w:tcPr>
            <w:tcW w:w="0" w:type="auto"/>
          </w:tcPr>
          <w:p w14:paraId="075E7CD3" w14:textId="718FE6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requirements at SRS antenna port switching</w:t>
            </w:r>
          </w:p>
        </w:tc>
        <w:tc>
          <w:tcPr>
            <w:tcW w:w="0" w:type="auto"/>
          </w:tcPr>
          <w:p w14:paraId="4EE74D0B" w14:textId="388112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838726" w14:textId="4AB525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E482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76C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DDDD23" w14:textId="77777777" w:rsidTr="00AB1096">
        <w:tc>
          <w:tcPr>
            <w:tcW w:w="0" w:type="auto"/>
          </w:tcPr>
          <w:p w14:paraId="1ED68F35" w14:textId="207988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R4-2118417</w:t>
            </w:r>
          </w:p>
        </w:tc>
        <w:tc>
          <w:tcPr>
            <w:tcW w:w="0" w:type="auto"/>
          </w:tcPr>
          <w:p w14:paraId="2840B627" w14:textId="716B93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 CR on interruption requirement at SRS antenna switching</w:t>
            </w:r>
          </w:p>
        </w:tc>
        <w:tc>
          <w:tcPr>
            <w:tcW w:w="0" w:type="auto"/>
          </w:tcPr>
          <w:p w14:paraId="5598BE19" w14:textId="470A4A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C1AD4E" w14:textId="70E526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4227C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1FB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C0A40A" w14:textId="77777777" w:rsidTr="00AB1096">
        <w:tc>
          <w:tcPr>
            <w:tcW w:w="0" w:type="auto"/>
          </w:tcPr>
          <w:p w14:paraId="229D2B62" w14:textId="2B61FB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R4-2118418</w:t>
            </w:r>
          </w:p>
        </w:tc>
        <w:tc>
          <w:tcPr>
            <w:tcW w:w="0" w:type="auto"/>
          </w:tcPr>
          <w:p w14:paraId="029623A6" w14:textId="68EB35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RLM/BFD measurement relaxation</w:t>
            </w:r>
          </w:p>
        </w:tc>
        <w:tc>
          <w:tcPr>
            <w:tcW w:w="0" w:type="auto"/>
          </w:tcPr>
          <w:p w14:paraId="54E25100" w14:textId="22609D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4A419A" w14:textId="6F996B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C357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D6A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CFAB6C" w14:textId="77777777" w:rsidTr="00AB1096">
        <w:tc>
          <w:tcPr>
            <w:tcW w:w="0" w:type="auto"/>
          </w:tcPr>
          <w:p w14:paraId="4897EDDC" w14:textId="15F016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R4-2118419</w:t>
            </w:r>
          </w:p>
        </w:tc>
        <w:tc>
          <w:tcPr>
            <w:tcW w:w="0" w:type="auto"/>
          </w:tcPr>
          <w:p w14:paraId="078CE3A5" w14:textId="36A070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RLM+BFD measurement relaxation</w:t>
            </w:r>
          </w:p>
        </w:tc>
        <w:tc>
          <w:tcPr>
            <w:tcW w:w="0" w:type="auto"/>
          </w:tcPr>
          <w:p w14:paraId="4305F8CC" w14:textId="4410AA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268B5D" w14:textId="4E60D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BD66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480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D41504" w14:textId="77777777" w:rsidTr="00AB1096">
        <w:tc>
          <w:tcPr>
            <w:tcW w:w="0" w:type="auto"/>
          </w:tcPr>
          <w:p w14:paraId="0B5A9892" w14:textId="713716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R4-2118420</w:t>
            </w:r>
          </w:p>
        </w:tc>
        <w:tc>
          <w:tcPr>
            <w:tcW w:w="0" w:type="auto"/>
          </w:tcPr>
          <w:p w14:paraId="2D9BD715" w14:textId="6976EE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the CSI-RS based measurement requirements</w:t>
            </w:r>
          </w:p>
        </w:tc>
        <w:tc>
          <w:tcPr>
            <w:tcW w:w="0" w:type="auto"/>
          </w:tcPr>
          <w:p w14:paraId="4E970364" w14:textId="12A455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69E71A" w14:textId="455E1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D386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601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78A5C4" w14:textId="77777777" w:rsidTr="00AB1096">
        <w:tc>
          <w:tcPr>
            <w:tcW w:w="0" w:type="auto"/>
          </w:tcPr>
          <w:p w14:paraId="3267DF9D" w14:textId="177BFB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R4-2118421</w:t>
            </w:r>
          </w:p>
        </w:tc>
        <w:tc>
          <w:tcPr>
            <w:tcW w:w="0" w:type="auto"/>
          </w:tcPr>
          <w:p w14:paraId="55FA4DC5" w14:textId="0A7DE9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draftCR on CSI-RS based measurement requirements</w:t>
            </w:r>
          </w:p>
        </w:tc>
        <w:tc>
          <w:tcPr>
            <w:tcW w:w="0" w:type="auto"/>
          </w:tcPr>
          <w:p w14:paraId="7E866032" w14:textId="1B684B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255202" w14:textId="0B2EF9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C7C3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9C8A76" w14:textId="2417A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R4-2120279</w:t>
            </w:r>
          </w:p>
        </w:tc>
      </w:tr>
      <w:tr w:rsidR="00AB1096" w14:paraId="4255930C" w14:textId="77777777" w:rsidTr="00AB1096">
        <w:tc>
          <w:tcPr>
            <w:tcW w:w="0" w:type="auto"/>
          </w:tcPr>
          <w:p w14:paraId="5E48EDD2" w14:textId="67F70E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R4-2118422</w:t>
            </w:r>
          </w:p>
        </w:tc>
        <w:tc>
          <w:tcPr>
            <w:tcW w:w="0" w:type="auto"/>
          </w:tcPr>
          <w:p w14:paraId="2ED86CB4" w14:textId="0BF044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Cat.A CR on CSI-RS based measurement requirements</w:t>
            </w:r>
          </w:p>
        </w:tc>
        <w:tc>
          <w:tcPr>
            <w:tcW w:w="0" w:type="auto"/>
          </w:tcPr>
          <w:p w14:paraId="3FCF0B69" w14:textId="1B72A7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F582B4" w14:textId="188F55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A3F8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BA5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E3C764" w14:textId="77777777" w:rsidTr="00AB1096">
        <w:tc>
          <w:tcPr>
            <w:tcW w:w="0" w:type="auto"/>
          </w:tcPr>
          <w:p w14:paraId="4192E3CE" w14:textId="2A652D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R4-2118423</w:t>
            </w:r>
          </w:p>
        </w:tc>
        <w:tc>
          <w:tcPr>
            <w:tcW w:w="0" w:type="auto"/>
          </w:tcPr>
          <w:p w14:paraId="3B3A26AF" w14:textId="06936A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draftCR on RRM requirements for IBM inter-band FR2 UL CA</w:t>
            </w:r>
          </w:p>
        </w:tc>
        <w:tc>
          <w:tcPr>
            <w:tcW w:w="0" w:type="auto"/>
          </w:tcPr>
          <w:p w14:paraId="40EAE10A" w14:textId="607600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C811D4" w14:textId="29FD7B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F60B9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EE1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6F3056" w14:textId="77777777" w:rsidTr="00AB1096">
        <w:tc>
          <w:tcPr>
            <w:tcW w:w="0" w:type="auto"/>
          </w:tcPr>
          <w:p w14:paraId="186D6D7F" w14:textId="039E27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R4-2118424</w:t>
            </w:r>
          </w:p>
        </w:tc>
        <w:tc>
          <w:tcPr>
            <w:tcW w:w="0" w:type="auto"/>
          </w:tcPr>
          <w:p w14:paraId="390E5A3C" w14:textId="65513A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on RRM requirements for FR2 Inter-band CA</w:t>
            </w:r>
          </w:p>
        </w:tc>
        <w:tc>
          <w:tcPr>
            <w:tcW w:w="0" w:type="auto"/>
          </w:tcPr>
          <w:p w14:paraId="76A87301" w14:textId="783EC5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50EAF2" w14:textId="1B3EC4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5209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1A6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1F5C95" w14:textId="77777777" w:rsidTr="00AB1096">
        <w:tc>
          <w:tcPr>
            <w:tcW w:w="0" w:type="auto"/>
          </w:tcPr>
          <w:p w14:paraId="463CEE45" w14:textId="1F2F73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R4-2118425</w:t>
            </w:r>
          </w:p>
        </w:tc>
        <w:tc>
          <w:tcPr>
            <w:tcW w:w="0" w:type="auto"/>
          </w:tcPr>
          <w:p w14:paraId="2A8DB752" w14:textId="7A5BD4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inter-band CA based on CBM</w:t>
            </w:r>
          </w:p>
        </w:tc>
        <w:tc>
          <w:tcPr>
            <w:tcW w:w="0" w:type="auto"/>
          </w:tcPr>
          <w:p w14:paraId="19BE7EA3" w14:textId="2FE171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C0CEF62" w14:textId="76CA14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4856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D56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5EF69A" w14:textId="77777777" w:rsidTr="00AB1096">
        <w:tc>
          <w:tcPr>
            <w:tcW w:w="0" w:type="auto"/>
          </w:tcPr>
          <w:p w14:paraId="3452BB49" w14:textId="072759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R4-2118426</w:t>
            </w:r>
          </w:p>
        </w:tc>
        <w:tc>
          <w:tcPr>
            <w:tcW w:w="0" w:type="auto"/>
          </w:tcPr>
          <w:p w14:paraId="64E7B503" w14:textId="0B9898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0" w:type="auto"/>
          </w:tcPr>
          <w:p w14:paraId="28181799" w14:textId="781BE7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4E0473" w14:textId="617A23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0D8E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5DB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8586B4" w14:textId="77777777" w:rsidTr="00AB1096">
        <w:tc>
          <w:tcPr>
            <w:tcW w:w="0" w:type="auto"/>
          </w:tcPr>
          <w:p w14:paraId="5726A041" w14:textId="398D8A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R4-2118427</w:t>
            </w:r>
          </w:p>
        </w:tc>
        <w:tc>
          <w:tcPr>
            <w:tcW w:w="0" w:type="auto"/>
          </w:tcPr>
          <w:p w14:paraId="7FDEB966" w14:textId="060236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PUCCH SCell activation and deactivation</w:t>
            </w:r>
          </w:p>
        </w:tc>
        <w:tc>
          <w:tcPr>
            <w:tcW w:w="0" w:type="auto"/>
          </w:tcPr>
          <w:p w14:paraId="1E7B6B74" w14:textId="1DEB09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FD5FC1B" w14:textId="5CE612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3596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CDA0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DA8B01" w14:textId="77777777" w:rsidTr="00AB1096">
        <w:tc>
          <w:tcPr>
            <w:tcW w:w="0" w:type="auto"/>
          </w:tcPr>
          <w:p w14:paraId="5874A6CF" w14:textId="561388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R4-2118428</w:t>
            </w:r>
          </w:p>
        </w:tc>
        <w:tc>
          <w:tcPr>
            <w:tcW w:w="0" w:type="auto"/>
          </w:tcPr>
          <w:p w14:paraId="0E302A0B" w14:textId="4656F0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0" w:type="auto"/>
          </w:tcPr>
          <w:p w14:paraId="68C9AF7A" w14:textId="104D9F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5DC01A" w14:textId="0CF84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9F64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673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AD50EA" w14:textId="77777777" w:rsidTr="00AB1096">
        <w:tc>
          <w:tcPr>
            <w:tcW w:w="0" w:type="auto"/>
          </w:tcPr>
          <w:p w14:paraId="70EEB9C2" w14:textId="3E05F3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R4-2118429</w:t>
            </w:r>
          </w:p>
        </w:tc>
        <w:tc>
          <w:tcPr>
            <w:tcW w:w="0" w:type="auto"/>
          </w:tcPr>
          <w:p w14:paraId="11593733" w14:textId="054A35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NTN</w:t>
            </w:r>
          </w:p>
        </w:tc>
        <w:tc>
          <w:tcPr>
            <w:tcW w:w="0" w:type="auto"/>
          </w:tcPr>
          <w:p w14:paraId="26A74C69" w14:textId="0B04B1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B2B2A6A" w14:textId="4E1F14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070F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210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7F978B" w14:textId="77777777" w:rsidTr="00AB1096">
        <w:tc>
          <w:tcPr>
            <w:tcW w:w="0" w:type="auto"/>
          </w:tcPr>
          <w:p w14:paraId="1D31E013" w14:textId="45E597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R4-2118430</w:t>
            </w:r>
          </w:p>
        </w:tc>
        <w:tc>
          <w:tcPr>
            <w:tcW w:w="0" w:type="auto"/>
          </w:tcPr>
          <w:p w14:paraId="1D6E009C" w14:textId="13EEE1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CA scenarios</w:t>
            </w:r>
          </w:p>
        </w:tc>
        <w:tc>
          <w:tcPr>
            <w:tcW w:w="0" w:type="auto"/>
          </w:tcPr>
          <w:p w14:paraId="201A33FF" w14:textId="4E5482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497084" w14:textId="1B276A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6E38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076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EF925D" w14:textId="77777777" w:rsidTr="00AB1096">
        <w:tc>
          <w:tcPr>
            <w:tcW w:w="0" w:type="auto"/>
          </w:tcPr>
          <w:p w14:paraId="5BC66ABD" w14:textId="4FCEB5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R4-2118431</w:t>
            </w:r>
          </w:p>
        </w:tc>
        <w:tc>
          <w:tcPr>
            <w:tcW w:w="0" w:type="auto"/>
          </w:tcPr>
          <w:p w14:paraId="65F9BF6E" w14:textId="481BA6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scenario-A</w:t>
            </w:r>
          </w:p>
        </w:tc>
        <w:tc>
          <w:tcPr>
            <w:tcW w:w="0" w:type="auto"/>
          </w:tcPr>
          <w:p w14:paraId="3931D8F2" w14:textId="67D061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85C8AAA" w14:textId="402F0C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4071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F66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DB19DB" w14:textId="77777777" w:rsidTr="00AB1096">
        <w:tc>
          <w:tcPr>
            <w:tcW w:w="0" w:type="auto"/>
          </w:tcPr>
          <w:p w14:paraId="356A3536" w14:textId="107BBC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R4-2118432</w:t>
            </w:r>
          </w:p>
        </w:tc>
        <w:tc>
          <w:tcPr>
            <w:tcW w:w="0" w:type="auto"/>
          </w:tcPr>
          <w:p w14:paraId="468828F1" w14:textId="75F5A1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scenario-B</w:t>
            </w:r>
          </w:p>
        </w:tc>
        <w:tc>
          <w:tcPr>
            <w:tcW w:w="0" w:type="auto"/>
          </w:tcPr>
          <w:p w14:paraId="70977499" w14:textId="6B4994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61039F" w14:textId="00E0C2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D4D6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D7B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25708E" w14:textId="77777777" w:rsidTr="00AB1096">
        <w:tc>
          <w:tcPr>
            <w:tcW w:w="0" w:type="auto"/>
          </w:tcPr>
          <w:p w14:paraId="350664E0" w14:textId="1F5BBE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R4-2118433</w:t>
            </w:r>
          </w:p>
        </w:tc>
        <w:tc>
          <w:tcPr>
            <w:tcW w:w="0" w:type="auto"/>
          </w:tcPr>
          <w:p w14:paraId="5158BC5E" w14:textId="1DAF74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Spherical coverage requirements for HST_FR2</w:t>
            </w:r>
          </w:p>
        </w:tc>
        <w:tc>
          <w:tcPr>
            <w:tcW w:w="0" w:type="auto"/>
          </w:tcPr>
          <w:p w14:paraId="543F3791" w14:textId="6F190B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439237" w14:textId="2EE62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4D07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793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097002" w14:textId="77777777" w:rsidTr="00AB1096">
        <w:tc>
          <w:tcPr>
            <w:tcW w:w="0" w:type="auto"/>
          </w:tcPr>
          <w:p w14:paraId="52D33C51" w14:textId="3C1ABD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R4-2118434</w:t>
            </w:r>
          </w:p>
        </w:tc>
        <w:tc>
          <w:tcPr>
            <w:tcW w:w="0" w:type="auto"/>
          </w:tcPr>
          <w:p w14:paraId="0CBDCFA3" w14:textId="68D216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HST_FR2</w:t>
            </w:r>
          </w:p>
        </w:tc>
        <w:tc>
          <w:tcPr>
            <w:tcW w:w="0" w:type="auto"/>
          </w:tcPr>
          <w:p w14:paraId="68D35C61" w14:textId="5EB405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F8BEFF9" w14:textId="3B30DF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1EB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77D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6A6BC9" w14:textId="77777777" w:rsidTr="00AB1096">
        <w:tc>
          <w:tcPr>
            <w:tcW w:w="0" w:type="auto"/>
          </w:tcPr>
          <w:p w14:paraId="4149CA1B" w14:textId="04B5F2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R4-2118435</w:t>
            </w:r>
          </w:p>
        </w:tc>
        <w:tc>
          <w:tcPr>
            <w:tcW w:w="0" w:type="auto"/>
          </w:tcPr>
          <w:p w14:paraId="46DB4852" w14:textId="53291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FR1 UL 256QAM demodulation requirement</w:t>
            </w:r>
          </w:p>
        </w:tc>
        <w:tc>
          <w:tcPr>
            <w:tcW w:w="0" w:type="auto"/>
          </w:tcPr>
          <w:p w14:paraId="65725BD0" w14:textId="6A4E1F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391539" w14:textId="521E2B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F023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529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561B9C" w14:textId="77777777" w:rsidTr="00AB1096">
        <w:tc>
          <w:tcPr>
            <w:tcW w:w="0" w:type="auto"/>
          </w:tcPr>
          <w:p w14:paraId="6EA03127" w14:textId="236DF9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R4-2118436</w:t>
            </w:r>
          </w:p>
        </w:tc>
        <w:tc>
          <w:tcPr>
            <w:tcW w:w="0" w:type="auto"/>
          </w:tcPr>
          <w:p w14:paraId="128A909E" w14:textId="4D0B73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imbalance for simultaneous operation of IAB</w:t>
            </w:r>
          </w:p>
        </w:tc>
        <w:tc>
          <w:tcPr>
            <w:tcW w:w="0" w:type="auto"/>
          </w:tcPr>
          <w:p w14:paraId="68DAC328" w14:textId="4B66A1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7DB37E" w14:textId="3B3C07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5BBA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E21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89C8C2" w14:textId="77777777" w:rsidTr="00AB1096">
        <w:tc>
          <w:tcPr>
            <w:tcW w:w="0" w:type="auto"/>
          </w:tcPr>
          <w:p w14:paraId="7324C618" w14:textId="24E792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R4-2118437</w:t>
            </w:r>
          </w:p>
        </w:tc>
        <w:tc>
          <w:tcPr>
            <w:tcW w:w="0" w:type="auto"/>
          </w:tcPr>
          <w:p w14:paraId="64D06DAB" w14:textId="62EE2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issues for simultaneous operation of IAB</w:t>
            </w:r>
          </w:p>
        </w:tc>
        <w:tc>
          <w:tcPr>
            <w:tcW w:w="0" w:type="auto"/>
          </w:tcPr>
          <w:p w14:paraId="2B0C2924" w14:textId="662015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9312C3" w14:textId="77D40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437D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886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56B918" w14:textId="77777777" w:rsidTr="00AB1096">
        <w:tc>
          <w:tcPr>
            <w:tcW w:w="0" w:type="auto"/>
          </w:tcPr>
          <w:p w14:paraId="006E2DC1" w14:textId="1E07A2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R4-2118438</w:t>
            </w:r>
          </w:p>
        </w:tc>
        <w:tc>
          <w:tcPr>
            <w:tcW w:w="0" w:type="auto"/>
          </w:tcPr>
          <w:p w14:paraId="1DDDFC90" w14:textId="25E214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 for CBM inter-band FR2 DL CA</w:t>
            </w:r>
          </w:p>
        </w:tc>
        <w:tc>
          <w:tcPr>
            <w:tcW w:w="0" w:type="auto"/>
          </w:tcPr>
          <w:p w14:paraId="682EE3AC" w14:textId="6D287D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E12E23" w14:textId="45555A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B3E5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74A7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9C9A23" w14:textId="77777777" w:rsidTr="00AB1096">
        <w:tc>
          <w:tcPr>
            <w:tcW w:w="0" w:type="auto"/>
          </w:tcPr>
          <w:p w14:paraId="0270AECF" w14:textId="2FD218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R4-2118439</w:t>
            </w:r>
          </w:p>
        </w:tc>
        <w:tc>
          <w:tcPr>
            <w:tcW w:w="0" w:type="auto"/>
          </w:tcPr>
          <w:p w14:paraId="37EEE47C" w14:textId="29FF83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MRTD for CBM inter-band FR2 DL CA</w:t>
            </w:r>
          </w:p>
        </w:tc>
        <w:tc>
          <w:tcPr>
            <w:tcW w:w="0" w:type="auto"/>
          </w:tcPr>
          <w:p w14:paraId="62C0461C" w14:textId="4A5E32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4E8195" w14:textId="1AB655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FCDE9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B57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1569D4" w14:textId="77777777" w:rsidTr="00AB1096">
        <w:tc>
          <w:tcPr>
            <w:tcW w:w="0" w:type="auto"/>
          </w:tcPr>
          <w:p w14:paraId="7AD25B9E" w14:textId="7F89E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R4-2118440</w:t>
            </w:r>
          </w:p>
        </w:tc>
        <w:tc>
          <w:tcPr>
            <w:tcW w:w="0" w:type="auto"/>
          </w:tcPr>
          <w:p w14:paraId="7311B64E" w14:textId="676A09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RRM other than MRTD for CBM inter-band FR2 DL CA</w:t>
            </w:r>
          </w:p>
        </w:tc>
        <w:tc>
          <w:tcPr>
            <w:tcW w:w="0" w:type="auto"/>
          </w:tcPr>
          <w:p w14:paraId="098BC819" w14:textId="69F83D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882100" w14:textId="7359DD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B66E6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58C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911EC9" w14:textId="77777777" w:rsidTr="00AB1096">
        <w:tc>
          <w:tcPr>
            <w:tcW w:w="0" w:type="auto"/>
          </w:tcPr>
          <w:p w14:paraId="2E85E22A" w14:textId="7656D7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R4-2118441</w:t>
            </w:r>
          </w:p>
        </w:tc>
        <w:tc>
          <w:tcPr>
            <w:tcW w:w="0" w:type="auto"/>
          </w:tcPr>
          <w:p w14:paraId="61422A91" w14:textId="7C90FC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4267D730" w14:textId="613496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B73677" w14:textId="3985E1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B127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65E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E50904" w14:textId="77777777" w:rsidTr="00AB1096">
        <w:tc>
          <w:tcPr>
            <w:tcW w:w="0" w:type="auto"/>
          </w:tcPr>
          <w:p w14:paraId="1E2A3B0E" w14:textId="04978E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R4-2118442</w:t>
            </w:r>
          </w:p>
        </w:tc>
        <w:tc>
          <w:tcPr>
            <w:tcW w:w="0" w:type="auto"/>
          </w:tcPr>
          <w:p w14:paraId="5528380A" w14:textId="4541EF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dratCR on HO with PSCell</w:t>
            </w:r>
          </w:p>
        </w:tc>
        <w:tc>
          <w:tcPr>
            <w:tcW w:w="0" w:type="auto"/>
          </w:tcPr>
          <w:p w14:paraId="02FABB11" w14:textId="0D7DCF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E73013" w14:textId="2E989B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B2C2B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9C6B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E2AFAD" w14:textId="77777777" w:rsidTr="00AB1096">
        <w:tc>
          <w:tcPr>
            <w:tcW w:w="0" w:type="auto"/>
          </w:tcPr>
          <w:p w14:paraId="5A69112B" w14:textId="707A2D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R4-2118443</w:t>
            </w:r>
          </w:p>
        </w:tc>
        <w:tc>
          <w:tcPr>
            <w:tcW w:w="0" w:type="auto"/>
          </w:tcPr>
          <w:p w14:paraId="0BC49829" w14:textId="1A2133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remaining issue of BCS4</w:t>
            </w:r>
          </w:p>
        </w:tc>
        <w:tc>
          <w:tcPr>
            <w:tcW w:w="0" w:type="auto"/>
          </w:tcPr>
          <w:p w14:paraId="100E01D6" w14:textId="06C3E2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4693747" w14:textId="23C68B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7A4B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5FE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3C0FA8" w14:textId="77777777" w:rsidTr="00AB1096">
        <w:tc>
          <w:tcPr>
            <w:tcW w:w="0" w:type="auto"/>
          </w:tcPr>
          <w:p w14:paraId="4D83D94D" w14:textId="593184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R4-2118444</w:t>
            </w:r>
          </w:p>
        </w:tc>
        <w:tc>
          <w:tcPr>
            <w:tcW w:w="0" w:type="auto"/>
          </w:tcPr>
          <w:p w14:paraId="56344FF7" w14:textId="5BACBF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for NR CA capability for BCS5</w:t>
            </w:r>
          </w:p>
        </w:tc>
        <w:tc>
          <w:tcPr>
            <w:tcW w:w="0" w:type="auto"/>
          </w:tcPr>
          <w:p w14:paraId="2FEC8D46" w14:textId="0D435E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0F48867" w14:textId="6C9761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21A6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655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A4285B" w14:textId="77777777" w:rsidTr="00AB1096">
        <w:tc>
          <w:tcPr>
            <w:tcW w:w="0" w:type="auto"/>
          </w:tcPr>
          <w:p w14:paraId="75F937DB" w14:textId="3FACD2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R4-2118445</w:t>
            </w:r>
          </w:p>
        </w:tc>
        <w:tc>
          <w:tcPr>
            <w:tcW w:w="0" w:type="auto"/>
          </w:tcPr>
          <w:p w14:paraId="74E0C544" w14:textId="640D74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new CA BW class denotation and definition</w:t>
            </w:r>
          </w:p>
        </w:tc>
        <w:tc>
          <w:tcPr>
            <w:tcW w:w="0" w:type="auto"/>
          </w:tcPr>
          <w:p w14:paraId="6DFCB384" w14:textId="733BF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27FCBDD" w14:textId="5FBC8B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BC88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F67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5C3ECD" w14:textId="77777777" w:rsidTr="00AB1096">
        <w:tc>
          <w:tcPr>
            <w:tcW w:w="0" w:type="auto"/>
          </w:tcPr>
          <w:p w14:paraId="2781B02F" w14:textId="6BE204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R4-2118446</w:t>
            </w:r>
          </w:p>
        </w:tc>
        <w:tc>
          <w:tcPr>
            <w:tcW w:w="0" w:type="auto"/>
          </w:tcPr>
          <w:p w14:paraId="3550BE5C" w14:textId="58D788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release independence of the new FBG2 classes</w:t>
            </w:r>
          </w:p>
        </w:tc>
        <w:tc>
          <w:tcPr>
            <w:tcW w:w="0" w:type="auto"/>
          </w:tcPr>
          <w:p w14:paraId="75A3AD9B" w14:textId="5FA5EA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347F983" w14:textId="7B22AF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3BE7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F0D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13EA4A" w14:textId="77777777" w:rsidTr="00AB1096">
        <w:tc>
          <w:tcPr>
            <w:tcW w:w="0" w:type="auto"/>
          </w:tcPr>
          <w:p w14:paraId="7A96C31B" w14:textId="4D0FD4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R4-2118447</w:t>
            </w:r>
          </w:p>
        </w:tc>
        <w:tc>
          <w:tcPr>
            <w:tcW w:w="0" w:type="auto"/>
          </w:tcPr>
          <w:p w14:paraId="04C7CC03" w14:textId="735908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 to introduction of FR2 new CA BW classes MF,ME, MD and MA</w:t>
            </w:r>
          </w:p>
        </w:tc>
        <w:tc>
          <w:tcPr>
            <w:tcW w:w="0" w:type="auto"/>
          </w:tcPr>
          <w:p w14:paraId="7FEA4376" w14:textId="39BB03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92B04CB" w14:textId="56763F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63D4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E529C" w14:textId="11749C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R4-2119969</w:t>
            </w:r>
          </w:p>
        </w:tc>
      </w:tr>
      <w:tr w:rsidR="00AB1096" w14:paraId="572EC930" w14:textId="77777777" w:rsidTr="00AB1096">
        <w:tc>
          <w:tcPr>
            <w:tcW w:w="0" w:type="auto"/>
          </w:tcPr>
          <w:p w14:paraId="3EC3D612" w14:textId="38E913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R4-2118448</w:t>
            </w:r>
          </w:p>
        </w:tc>
        <w:tc>
          <w:tcPr>
            <w:tcW w:w="0" w:type="auto"/>
          </w:tcPr>
          <w:p w14:paraId="79F83B04" w14:textId="609B0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capability for FR2 inter-band CA</w:t>
            </w:r>
          </w:p>
        </w:tc>
        <w:tc>
          <w:tcPr>
            <w:tcW w:w="0" w:type="auto"/>
          </w:tcPr>
          <w:p w14:paraId="42FCF76C" w14:textId="355D1F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DACC485" w14:textId="507C2D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FC1D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002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B0706F" w14:textId="77777777" w:rsidTr="00AB1096">
        <w:tc>
          <w:tcPr>
            <w:tcW w:w="0" w:type="auto"/>
          </w:tcPr>
          <w:p w14:paraId="4842F737" w14:textId="6BD64D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R4-2118449</w:t>
            </w:r>
          </w:p>
        </w:tc>
        <w:tc>
          <w:tcPr>
            <w:tcW w:w="0" w:type="auto"/>
          </w:tcPr>
          <w:p w14:paraId="4C12DA03" w14:textId="176B1F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inter-band DL CA with CBM</w:t>
            </w:r>
          </w:p>
        </w:tc>
        <w:tc>
          <w:tcPr>
            <w:tcW w:w="0" w:type="auto"/>
          </w:tcPr>
          <w:p w14:paraId="0A42878D" w14:textId="039AB7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556D343" w14:textId="616EA2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37D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5AD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80348F" w14:textId="77777777" w:rsidTr="00AB1096">
        <w:tc>
          <w:tcPr>
            <w:tcW w:w="0" w:type="auto"/>
          </w:tcPr>
          <w:p w14:paraId="6DCC56CD" w14:textId="5F6D43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R4-2118450</w:t>
            </w:r>
          </w:p>
        </w:tc>
        <w:tc>
          <w:tcPr>
            <w:tcW w:w="0" w:type="auto"/>
          </w:tcPr>
          <w:p w14:paraId="532ADEEC" w14:textId="7DD62C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intrabandENDC-Support</w:t>
            </w:r>
          </w:p>
        </w:tc>
        <w:tc>
          <w:tcPr>
            <w:tcW w:w="0" w:type="auto"/>
          </w:tcPr>
          <w:p w14:paraId="2EB6E5AB" w14:textId="1C6DAB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995941C" w14:textId="364C1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5FB8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53D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4C5D5F" w14:textId="77777777" w:rsidTr="00AB1096">
        <w:tc>
          <w:tcPr>
            <w:tcW w:w="0" w:type="auto"/>
          </w:tcPr>
          <w:p w14:paraId="7CB44BBE" w14:textId="60A6F3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R4-2118451</w:t>
            </w:r>
          </w:p>
        </w:tc>
        <w:tc>
          <w:tcPr>
            <w:tcW w:w="0" w:type="auto"/>
          </w:tcPr>
          <w:p w14:paraId="2BCABEE5" w14:textId="7FDE4E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38.862 on the maximum aggregated bandwidth for intra-band CA with BCS4/BCS5</w:t>
            </w:r>
          </w:p>
        </w:tc>
        <w:tc>
          <w:tcPr>
            <w:tcW w:w="0" w:type="auto"/>
          </w:tcPr>
          <w:p w14:paraId="1C0A2F3C" w14:textId="0E6F74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DC2D4AE" w14:textId="64E4CF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66606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EEB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64D13F" w14:textId="77777777" w:rsidTr="00AB1096">
        <w:tc>
          <w:tcPr>
            <w:tcW w:w="0" w:type="auto"/>
          </w:tcPr>
          <w:p w14:paraId="59E28D6A" w14:textId="6BBC40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R4-2118452</w:t>
            </w:r>
          </w:p>
        </w:tc>
        <w:tc>
          <w:tcPr>
            <w:tcW w:w="0" w:type="auto"/>
          </w:tcPr>
          <w:p w14:paraId="6357FE56" w14:textId="2FFD3D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Rx requirements for FR1 Redcap UE</w:t>
            </w:r>
          </w:p>
        </w:tc>
        <w:tc>
          <w:tcPr>
            <w:tcW w:w="0" w:type="auto"/>
          </w:tcPr>
          <w:p w14:paraId="41C5197C" w14:textId="212831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16F87A2" w14:textId="1DFC89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B326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DF5F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11A989" w14:textId="77777777" w:rsidTr="00AB1096">
        <w:tc>
          <w:tcPr>
            <w:tcW w:w="0" w:type="auto"/>
          </w:tcPr>
          <w:p w14:paraId="072D5451" w14:textId="16A1CE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R4-2118453</w:t>
            </w:r>
          </w:p>
        </w:tc>
        <w:tc>
          <w:tcPr>
            <w:tcW w:w="0" w:type="auto"/>
          </w:tcPr>
          <w:p w14:paraId="71085428" w14:textId="587DD2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Redcap UE</w:t>
            </w:r>
          </w:p>
        </w:tc>
        <w:tc>
          <w:tcPr>
            <w:tcW w:w="0" w:type="auto"/>
          </w:tcPr>
          <w:p w14:paraId="67917B9B" w14:textId="6E0681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33FC864" w14:textId="0AAD32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F791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92C8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9A92A3" w14:textId="77777777" w:rsidTr="00AB1096">
        <w:tc>
          <w:tcPr>
            <w:tcW w:w="0" w:type="auto"/>
          </w:tcPr>
          <w:p w14:paraId="56902FC8" w14:textId="4FF819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R4-2118454</w:t>
            </w:r>
          </w:p>
        </w:tc>
        <w:tc>
          <w:tcPr>
            <w:tcW w:w="0" w:type="auto"/>
          </w:tcPr>
          <w:p w14:paraId="7485E172" w14:textId="7BEFB7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the note in table 5.3.5-1 for Rel-15</w:t>
            </w:r>
          </w:p>
        </w:tc>
        <w:tc>
          <w:tcPr>
            <w:tcW w:w="0" w:type="auto"/>
          </w:tcPr>
          <w:p w14:paraId="4F26D1CB" w14:textId="3671C8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F4B2A7F" w14:textId="461AAA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1AA04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D56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2BC0C0" w14:textId="77777777" w:rsidTr="00AB1096">
        <w:tc>
          <w:tcPr>
            <w:tcW w:w="0" w:type="auto"/>
          </w:tcPr>
          <w:p w14:paraId="652A7456" w14:textId="068E3C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R4-2118455</w:t>
            </w:r>
          </w:p>
        </w:tc>
        <w:tc>
          <w:tcPr>
            <w:tcW w:w="0" w:type="auto"/>
          </w:tcPr>
          <w:p w14:paraId="28BDF4DD" w14:textId="19A372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the note in table 5.3.5-1 for Rel-16</w:t>
            </w:r>
          </w:p>
        </w:tc>
        <w:tc>
          <w:tcPr>
            <w:tcW w:w="0" w:type="auto"/>
          </w:tcPr>
          <w:p w14:paraId="1A679229" w14:textId="2E7910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25EFA80" w14:textId="75849F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BCBE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69D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2C673C" w14:textId="77777777" w:rsidTr="00AB1096">
        <w:tc>
          <w:tcPr>
            <w:tcW w:w="0" w:type="auto"/>
          </w:tcPr>
          <w:p w14:paraId="7B9F05AD" w14:textId="1B813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R4-2118456</w:t>
            </w:r>
          </w:p>
        </w:tc>
        <w:tc>
          <w:tcPr>
            <w:tcW w:w="0" w:type="auto"/>
          </w:tcPr>
          <w:p w14:paraId="1EA9B390" w14:textId="48595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the note in table 5.3.5-1 for Rel-17</w:t>
            </w:r>
          </w:p>
        </w:tc>
        <w:tc>
          <w:tcPr>
            <w:tcW w:w="0" w:type="auto"/>
          </w:tcPr>
          <w:p w14:paraId="6F5A5C93" w14:textId="27A6F1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89E5541" w14:textId="4A8086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39A7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BFA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A25025" w14:textId="77777777" w:rsidTr="00AB1096">
        <w:tc>
          <w:tcPr>
            <w:tcW w:w="0" w:type="auto"/>
          </w:tcPr>
          <w:p w14:paraId="6BDC4F64" w14:textId="08E980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R4-2118457</w:t>
            </w:r>
          </w:p>
        </w:tc>
        <w:tc>
          <w:tcPr>
            <w:tcW w:w="0" w:type="auto"/>
          </w:tcPr>
          <w:p w14:paraId="7DDE8D5C" w14:textId="00EE8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some errors in clause 5.3.5 and 7.3.2 for Rel-17</w:t>
            </w:r>
          </w:p>
        </w:tc>
        <w:tc>
          <w:tcPr>
            <w:tcW w:w="0" w:type="auto"/>
          </w:tcPr>
          <w:p w14:paraId="5DE20120" w14:textId="5A2502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2520875" w14:textId="58D324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1B56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46E90" w14:textId="371994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R4-2119855</w:t>
            </w:r>
          </w:p>
        </w:tc>
      </w:tr>
      <w:tr w:rsidR="00AB1096" w14:paraId="01557634" w14:textId="77777777" w:rsidTr="00AB1096">
        <w:tc>
          <w:tcPr>
            <w:tcW w:w="0" w:type="auto"/>
          </w:tcPr>
          <w:p w14:paraId="5B60A9AF" w14:textId="46A460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R4-2118458</w:t>
            </w:r>
          </w:p>
        </w:tc>
        <w:tc>
          <w:tcPr>
            <w:tcW w:w="0" w:type="auto"/>
          </w:tcPr>
          <w:p w14:paraId="265A8AB3" w14:textId="2B166C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7A87AC9F" w14:textId="165544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41F6476C" w14:textId="602380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1ED7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36924" w14:textId="4D1118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R4-2120634</w:t>
            </w:r>
          </w:p>
        </w:tc>
      </w:tr>
      <w:tr w:rsidR="00AB1096" w14:paraId="4CBCC18D" w14:textId="77777777" w:rsidTr="00AB1096">
        <w:tc>
          <w:tcPr>
            <w:tcW w:w="0" w:type="auto"/>
          </w:tcPr>
          <w:p w14:paraId="33CC9B4C" w14:textId="005A0B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R4-2118459</w:t>
            </w:r>
          </w:p>
        </w:tc>
        <w:tc>
          <w:tcPr>
            <w:tcW w:w="0" w:type="auto"/>
          </w:tcPr>
          <w:p w14:paraId="4B6E7AC4" w14:textId="1965C5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38.803: Addition of array antenna model extension in subclause 5.2.3</w:t>
            </w:r>
          </w:p>
        </w:tc>
        <w:tc>
          <w:tcPr>
            <w:tcW w:w="0" w:type="auto"/>
          </w:tcPr>
          <w:p w14:paraId="686887F8" w14:textId="706948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351BF9" w14:textId="120DBF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7EE1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0B281" w14:textId="346530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R4-2120751</w:t>
            </w:r>
          </w:p>
        </w:tc>
      </w:tr>
      <w:tr w:rsidR="00AB1096" w14:paraId="549D59F2" w14:textId="77777777" w:rsidTr="00AB1096">
        <w:tc>
          <w:tcPr>
            <w:tcW w:w="0" w:type="auto"/>
          </w:tcPr>
          <w:p w14:paraId="54B87058" w14:textId="33908B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R4-2118460</w:t>
            </w:r>
          </w:p>
        </w:tc>
        <w:tc>
          <w:tcPr>
            <w:tcW w:w="0" w:type="auto"/>
          </w:tcPr>
          <w:p w14:paraId="42BACFFD" w14:textId="4B3DF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38.820: Addition of array antenna model extension in subclause 7.2</w:t>
            </w:r>
          </w:p>
        </w:tc>
        <w:tc>
          <w:tcPr>
            <w:tcW w:w="0" w:type="auto"/>
          </w:tcPr>
          <w:p w14:paraId="13C9E598" w14:textId="242DC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79B30A" w14:textId="0C8003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ED650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14EEA" w14:textId="262196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R4-2120752</w:t>
            </w:r>
          </w:p>
        </w:tc>
      </w:tr>
      <w:tr w:rsidR="00AB1096" w14:paraId="563E4920" w14:textId="77777777" w:rsidTr="00AB1096">
        <w:tc>
          <w:tcPr>
            <w:tcW w:w="0" w:type="auto"/>
          </w:tcPr>
          <w:p w14:paraId="5768B3D4" w14:textId="2E882A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R4-2118461</w:t>
            </w:r>
          </w:p>
        </w:tc>
        <w:tc>
          <w:tcPr>
            <w:tcW w:w="0" w:type="auto"/>
          </w:tcPr>
          <w:p w14:paraId="66C7A58E" w14:textId="38C669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transmitter requirements for the frequency range 52 to 71 GHz</w:t>
            </w:r>
          </w:p>
        </w:tc>
        <w:tc>
          <w:tcPr>
            <w:tcW w:w="0" w:type="auto"/>
          </w:tcPr>
          <w:p w14:paraId="142714C0" w14:textId="2EC717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53CD43" w14:textId="26E6C7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F650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A76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E26CF7" w14:textId="77777777" w:rsidTr="00AB1096">
        <w:tc>
          <w:tcPr>
            <w:tcW w:w="0" w:type="auto"/>
          </w:tcPr>
          <w:p w14:paraId="6AE7F55B" w14:textId="2E7B37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R4-2118462</w:t>
            </w:r>
          </w:p>
        </w:tc>
        <w:tc>
          <w:tcPr>
            <w:tcW w:w="0" w:type="auto"/>
          </w:tcPr>
          <w:p w14:paraId="5FBC9C18" w14:textId="481733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receiver requirements for the frequency range 52 to 71 GHz</w:t>
            </w:r>
          </w:p>
        </w:tc>
        <w:tc>
          <w:tcPr>
            <w:tcW w:w="0" w:type="auto"/>
          </w:tcPr>
          <w:p w14:paraId="61BD1E42" w14:textId="3D231C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3EA624" w14:textId="07070D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876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A4B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4CF5C9" w14:textId="77777777" w:rsidTr="00AB1096">
        <w:tc>
          <w:tcPr>
            <w:tcW w:w="0" w:type="auto"/>
          </w:tcPr>
          <w:p w14:paraId="08F13B04" w14:textId="797DED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R4-2118463</w:t>
            </w:r>
          </w:p>
        </w:tc>
        <w:tc>
          <w:tcPr>
            <w:tcW w:w="0" w:type="auto"/>
          </w:tcPr>
          <w:p w14:paraId="2971B1F7" w14:textId="6F1E33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simulation results for NR extension to 71 GHz</w:t>
            </w:r>
          </w:p>
        </w:tc>
        <w:tc>
          <w:tcPr>
            <w:tcW w:w="0" w:type="auto"/>
          </w:tcPr>
          <w:p w14:paraId="09C51C56" w14:textId="749D6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DCCD48" w14:textId="54C80C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BC2C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B99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4EE3D2" w14:textId="77777777" w:rsidTr="00AB1096">
        <w:tc>
          <w:tcPr>
            <w:tcW w:w="0" w:type="auto"/>
          </w:tcPr>
          <w:p w14:paraId="69B7A4F8" w14:textId="3F86E3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R4-2118464</w:t>
            </w:r>
          </w:p>
        </w:tc>
        <w:tc>
          <w:tcPr>
            <w:tcW w:w="0" w:type="auto"/>
          </w:tcPr>
          <w:p w14:paraId="4540A1E6" w14:textId="34C71B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Considerations on UE RF requirements for High power UE (power class 2) for NR FDD </w:t>
            </w:r>
          </w:p>
        </w:tc>
        <w:tc>
          <w:tcPr>
            <w:tcW w:w="0" w:type="auto"/>
          </w:tcPr>
          <w:p w14:paraId="5B8FCC4B" w14:textId="557FA6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369D4DFC" w14:textId="1D2761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596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165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14199F" w14:textId="77777777" w:rsidTr="00AB1096">
        <w:tc>
          <w:tcPr>
            <w:tcW w:w="0" w:type="auto"/>
          </w:tcPr>
          <w:p w14:paraId="4C16E70F" w14:textId="2C27E2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R4-2118465</w:t>
            </w:r>
          </w:p>
        </w:tc>
        <w:tc>
          <w:tcPr>
            <w:tcW w:w="0" w:type="auto"/>
          </w:tcPr>
          <w:p w14:paraId="25AB0B69" w14:textId="111B89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2DE17045" w14:textId="686A2D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3C9CD897" w14:textId="4C6A3D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2DE4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C81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B368F4" w14:textId="77777777" w:rsidTr="00AB1096">
        <w:tc>
          <w:tcPr>
            <w:tcW w:w="0" w:type="auto"/>
          </w:tcPr>
          <w:p w14:paraId="4F8BA996" w14:textId="6DCE37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R4-2118466</w:t>
            </w:r>
          </w:p>
        </w:tc>
        <w:tc>
          <w:tcPr>
            <w:tcW w:w="0" w:type="auto"/>
          </w:tcPr>
          <w:p w14:paraId="3BF5BC54" w14:textId="1B3CA1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Specification on the new power class of VLP mode in NR-U operation</w:t>
            </w:r>
          </w:p>
        </w:tc>
        <w:tc>
          <w:tcPr>
            <w:tcW w:w="0" w:type="auto"/>
          </w:tcPr>
          <w:p w14:paraId="5D46BE60" w14:textId="0004F2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E025D3C" w14:textId="58E33E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BFCA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C376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D607A2" w14:textId="77777777" w:rsidTr="00AB1096">
        <w:tc>
          <w:tcPr>
            <w:tcW w:w="0" w:type="auto"/>
          </w:tcPr>
          <w:p w14:paraId="1019707C" w14:textId="20EF78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R4-2118467</w:t>
            </w:r>
          </w:p>
        </w:tc>
        <w:tc>
          <w:tcPr>
            <w:tcW w:w="0" w:type="auto"/>
          </w:tcPr>
          <w:p w14:paraId="3AFD08C8" w14:textId="1DF7CE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multi-band repeater requirements</w:t>
            </w:r>
          </w:p>
        </w:tc>
        <w:tc>
          <w:tcPr>
            <w:tcW w:w="0" w:type="auto"/>
          </w:tcPr>
          <w:p w14:paraId="1846C24A" w14:textId="46C9C2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D985E5B" w14:textId="452BD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68C2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FAD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C8FF06" w14:textId="77777777" w:rsidTr="00AB1096">
        <w:tc>
          <w:tcPr>
            <w:tcW w:w="0" w:type="auto"/>
          </w:tcPr>
          <w:p w14:paraId="369D4D42" w14:textId="61EC73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R4-2118468</w:t>
            </w:r>
          </w:p>
        </w:tc>
        <w:tc>
          <w:tcPr>
            <w:tcW w:w="0" w:type="auto"/>
          </w:tcPr>
          <w:p w14:paraId="4BA9B731" w14:textId="47150C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</w:t>
            </w:r>
          </w:p>
        </w:tc>
        <w:tc>
          <w:tcPr>
            <w:tcW w:w="0" w:type="auto"/>
          </w:tcPr>
          <w:p w14:paraId="48E5A0F3" w14:textId="0D8092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5C756D" w14:textId="188EAF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11A6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4DB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9A12FC" w14:textId="77777777" w:rsidTr="00AB1096">
        <w:tc>
          <w:tcPr>
            <w:tcW w:w="0" w:type="auto"/>
          </w:tcPr>
          <w:p w14:paraId="4F7ACB3B" w14:textId="0BD704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R4-2118469</w:t>
            </w:r>
          </w:p>
        </w:tc>
        <w:tc>
          <w:tcPr>
            <w:tcW w:w="0" w:type="auto"/>
          </w:tcPr>
          <w:p w14:paraId="34D3828E" w14:textId="52DECE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repeater switching requirements</w:t>
            </w:r>
          </w:p>
        </w:tc>
        <w:tc>
          <w:tcPr>
            <w:tcW w:w="0" w:type="auto"/>
          </w:tcPr>
          <w:p w14:paraId="31445F8C" w14:textId="48A077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124F29" w14:textId="4F069A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738E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C67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1EEEC8" w14:textId="77777777" w:rsidTr="00AB1096">
        <w:tc>
          <w:tcPr>
            <w:tcW w:w="0" w:type="auto"/>
          </w:tcPr>
          <w:p w14:paraId="5B62CA9A" w14:textId="37BB56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R4-2118470</w:t>
            </w:r>
          </w:p>
        </w:tc>
        <w:tc>
          <w:tcPr>
            <w:tcW w:w="0" w:type="auto"/>
          </w:tcPr>
          <w:p w14:paraId="78036D14" w14:textId="28F289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principle of repeater requirements</w:t>
            </w:r>
          </w:p>
        </w:tc>
        <w:tc>
          <w:tcPr>
            <w:tcW w:w="0" w:type="auto"/>
          </w:tcPr>
          <w:p w14:paraId="367C9120" w14:textId="7B9695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3D85203" w14:textId="5AE473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F31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1AB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F69BF0" w14:textId="77777777" w:rsidTr="00AB1096">
        <w:tc>
          <w:tcPr>
            <w:tcW w:w="0" w:type="auto"/>
          </w:tcPr>
          <w:p w14:paraId="7043583A" w14:textId="36C92F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R4-2118471</w:t>
            </w:r>
          </w:p>
        </w:tc>
        <w:tc>
          <w:tcPr>
            <w:tcW w:w="0" w:type="auto"/>
          </w:tcPr>
          <w:p w14:paraId="629C9DF5" w14:textId="5F3A23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inter-band UL CA requirements</w:t>
            </w:r>
          </w:p>
        </w:tc>
        <w:tc>
          <w:tcPr>
            <w:tcW w:w="0" w:type="auto"/>
          </w:tcPr>
          <w:p w14:paraId="2D64A7A2" w14:textId="545FBA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7FAD59" w14:textId="777F1E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29EB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6A2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1CB20D" w14:textId="77777777" w:rsidTr="00AB1096">
        <w:tc>
          <w:tcPr>
            <w:tcW w:w="0" w:type="auto"/>
          </w:tcPr>
          <w:p w14:paraId="343558E8" w14:textId="4FE75E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R4-2118472</w:t>
            </w:r>
          </w:p>
        </w:tc>
        <w:tc>
          <w:tcPr>
            <w:tcW w:w="0" w:type="auto"/>
          </w:tcPr>
          <w:p w14:paraId="7DA07E24" w14:textId="7A246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DC_n77(2A)_1A</w:t>
            </w:r>
          </w:p>
        </w:tc>
        <w:tc>
          <w:tcPr>
            <w:tcW w:w="0" w:type="auto"/>
          </w:tcPr>
          <w:p w14:paraId="11141E52" w14:textId="628496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BDBF15A" w14:textId="139ECB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C6E1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B4F4B6" w14:textId="4DF5B4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R4-2119819</w:t>
            </w:r>
          </w:p>
        </w:tc>
      </w:tr>
      <w:tr w:rsidR="00AB1096" w14:paraId="7AF75AB5" w14:textId="77777777" w:rsidTr="00AB1096">
        <w:tc>
          <w:tcPr>
            <w:tcW w:w="0" w:type="auto"/>
          </w:tcPr>
          <w:p w14:paraId="15DCC64F" w14:textId="7E5FBB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R4-2118473</w:t>
            </w:r>
          </w:p>
        </w:tc>
        <w:tc>
          <w:tcPr>
            <w:tcW w:w="0" w:type="auto"/>
          </w:tcPr>
          <w:p w14:paraId="51B08343" w14:textId="39B39C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7BA894E0" w14:textId="3A75B7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0D645907" w14:textId="510F4B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B81A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FE8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65F4D7" w14:textId="77777777" w:rsidTr="00AB1096">
        <w:tc>
          <w:tcPr>
            <w:tcW w:w="0" w:type="auto"/>
          </w:tcPr>
          <w:p w14:paraId="5EDFCFB9" w14:textId="236EBF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R4-2118474</w:t>
            </w:r>
          </w:p>
        </w:tc>
        <w:tc>
          <w:tcPr>
            <w:tcW w:w="0" w:type="auto"/>
          </w:tcPr>
          <w:p w14:paraId="4B30D57B" w14:textId="6AAB46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of Tx Diversity (TxD) PC2  for two PC3 PA architecture</w:t>
            </w:r>
          </w:p>
        </w:tc>
        <w:tc>
          <w:tcPr>
            <w:tcW w:w="0" w:type="auto"/>
          </w:tcPr>
          <w:p w14:paraId="2B7AB164" w14:textId="47BE5C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CF41DC6" w14:textId="6CE8B2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2703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C220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EA1672" w14:textId="77777777" w:rsidTr="00AB1096">
        <w:tc>
          <w:tcPr>
            <w:tcW w:w="0" w:type="auto"/>
          </w:tcPr>
          <w:p w14:paraId="46B600D6" w14:textId="7B6BDE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R4-2118475</w:t>
            </w:r>
          </w:p>
        </w:tc>
        <w:tc>
          <w:tcPr>
            <w:tcW w:w="0" w:type="auto"/>
          </w:tcPr>
          <w:p w14:paraId="4F4AF8B1" w14:textId="744C01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Band combinations for SA NR Supplementary uplink (SUL), NSA NR SUL, NSA NR SUL with UL sharing from the UE perspective (ULSUP)</w:t>
            </w:r>
          </w:p>
        </w:tc>
        <w:tc>
          <w:tcPr>
            <w:tcW w:w="0" w:type="auto"/>
          </w:tcPr>
          <w:p w14:paraId="0A338E2C" w14:textId="22DD93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E1E8BA" w14:textId="2961DE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AA10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ACF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B55009" w14:textId="77777777" w:rsidTr="00AB1096">
        <w:tc>
          <w:tcPr>
            <w:tcW w:w="0" w:type="auto"/>
          </w:tcPr>
          <w:p w14:paraId="59E046F8" w14:textId="3CCC6B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R4-2118476</w:t>
            </w:r>
          </w:p>
        </w:tc>
        <w:tc>
          <w:tcPr>
            <w:tcW w:w="0" w:type="auto"/>
          </w:tcPr>
          <w:p w14:paraId="0C0F7AED" w14:textId="093655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v0.6.0</w:t>
            </w:r>
          </w:p>
        </w:tc>
        <w:tc>
          <w:tcPr>
            <w:tcW w:w="0" w:type="auto"/>
          </w:tcPr>
          <w:p w14:paraId="48EB9FFA" w14:textId="0488AB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651769" w14:textId="0A2221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3FC5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C70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9EA799" w14:textId="77777777" w:rsidTr="00AB1096">
        <w:tc>
          <w:tcPr>
            <w:tcW w:w="0" w:type="auto"/>
          </w:tcPr>
          <w:p w14:paraId="75BB9AD0" w14:textId="2A9085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R4-2118477</w:t>
            </w:r>
          </w:p>
        </w:tc>
        <w:tc>
          <w:tcPr>
            <w:tcW w:w="0" w:type="auto"/>
          </w:tcPr>
          <w:p w14:paraId="392F26C2" w14:textId="056AE9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0" w:type="auto"/>
          </w:tcPr>
          <w:p w14:paraId="60EEAA6E" w14:textId="718941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0D2284" w14:textId="399CFC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F1F2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6BC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535733" w14:textId="77777777" w:rsidTr="00AB1096">
        <w:tc>
          <w:tcPr>
            <w:tcW w:w="0" w:type="auto"/>
          </w:tcPr>
          <w:p w14:paraId="36A689E1" w14:textId="094515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R4-2118478</w:t>
            </w:r>
          </w:p>
        </w:tc>
        <w:tc>
          <w:tcPr>
            <w:tcW w:w="0" w:type="auto"/>
          </w:tcPr>
          <w:p w14:paraId="2E04530F" w14:textId="3A63E2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inter-band CA for 5 bands DL with x bands UL (x=1, 2)</w:t>
            </w:r>
          </w:p>
        </w:tc>
        <w:tc>
          <w:tcPr>
            <w:tcW w:w="0" w:type="auto"/>
          </w:tcPr>
          <w:p w14:paraId="76F32383" w14:textId="25046C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A65A37" w14:textId="35CF70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0DFD3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2BE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A51B5C" w14:textId="77777777" w:rsidTr="00AB1096">
        <w:tc>
          <w:tcPr>
            <w:tcW w:w="0" w:type="auto"/>
          </w:tcPr>
          <w:p w14:paraId="158368E8" w14:textId="7D179A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R4-2118479</w:t>
            </w:r>
          </w:p>
        </w:tc>
        <w:tc>
          <w:tcPr>
            <w:tcW w:w="0" w:type="auto"/>
          </w:tcPr>
          <w:p w14:paraId="6D5C5B2E" w14:textId="0D9780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v0.4.0</w:t>
            </w:r>
          </w:p>
        </w:tc>
        <w:tc>
          <w:tcPr>
            <w:tcW w:w="0" w:type="auto"/>
          </w:tcPr>
          <w:p w14:paraId="0B22D7D2" w14:textId="081FF7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BE3A2D" w14:textId="4D6246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CAB4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7F53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2074D0" w14:textId="77777777" w:rsidTr="00AB1096">
        <w:tc>
          <w:tcPr>
            <w:tcW w:w="0" w:type="auto"/>
          </w:tcPr>
          <w:p w14:paraId="160732E9" w14:textId="2F2E0D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R4-2118480</w:t>
            </w:r>
          </w:p>
        </w:tc>
        <w:tc>
          <w:tcPr>
            <w:tcW w:w="0" w:type="auto"/>
          </w:tcPr>
          <w:p w14:paraId="2D38CCD8" w14:textId="14B5C2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0" w:type="auto"/>
          </w:tcPr>
          <w:p w14:paraId="771736C8" w14:textId="1BF791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9D9F53" w14:textId="038F43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F618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929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E4E2B5" w14:textId="77777777" w:rsidTr="00AB1096">
        <w:tc>
          <w:tcPr>
            <w:tcW w:w="0" w:type="auto"/>
          </w:tcPr>
          <w:p w14:paraId="754BF0CB" w14:textId="73DA2C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R4-2118481</w:t>
            </w:r>
          </w:p>
        </w:tc>
        <w:tc>
          <w:tcPr>
            <w:tcW w:w="0" w:type="auto"/>
          </w:tcPr>
          <w:p w14:paraId="7D618A7D" w14:textId="13DD55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38.101-3</w:t>
            </w:r>
          </w:p>
        </w:tc>
        <w:tc>
          <w:tcPr>
            <w:tcW w:w="0" w:type="auto"/>
          </w:tcPr>
          <w:p w14:paraId="220AC93C" w14:textId="2D27B3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D6C4F6" w14:textId="671669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4ED3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E6A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3275CD" w14:textId="77777777" w:rsidTr="00AB1096">
        <w:tc>
          <w:tcPr>
            <w:tcW w:w="0" w:type="auto"/>
          </w:tcPr>
          <w:p w14:paraId="138412B7" w14:textId="4ADDF7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R4-2118482</w:t>
            </w:r>
          </w:p>
        </w:tc>
        <w:tc>
          <w:tcPr>
            <w:tcW w:w="0" w:type="auto"/>
          </w:tcPr>
          <w:p w14:paraId="4CCEAD2D" w14:textId="4078C5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of x bands (x=1,2) LTE inter-band CA (xDL1UL) and 4 bands NR inter-band CA (4DL1UL)</w:t>
            </w:r>
          </w:p>
        </w:tc>
        <w:tc>
          <w:tcPr>
            <w:tcW w:w="0" w:type="auto"/>
          </w:tcPr>
          <w:p w14:paraId="2FD6881E" w14:textId="7431F8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30A889" w14:textId="3C2321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BE6E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2CF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BF5C81" w14:textId="77777777" w:rsidTr="00AB1096">
        <w:tc>
          <w:tcPr>
            <w:tcW w:w="0" w:type="auto"/>
          </w:tcPr>
          <w:p w14:paraId="4E064D8D" w14:textId="234C6D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R4-2118483</w:t>
            </w:r>
          </w:p>
        </w:tc>
        <w:tc>
          <w:tcPr>
            <w:tcW w:w="0" w:type="auto"/>
          </w:tcPr>
          <w:p w14:paraId="62D9E766" w14:textId="46154A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UL CA requirements for IBM</w:t>
            </w:r>
          </w:p>
        </w:tc>
        <w:tc>
          <w:tcPr>
            <w:tcW w:w="0" w:type="auto"/>
          </w:tcPr>
          <w:p w14:paraId="5C8F1157" w14:textId="39E7E6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79915E9" w14:textId="107047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EA8D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8D2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413B34" w14:textId="77777777" w:rsidTr="00AB1096">
        <w:tc>
          <w:tcPr>
            <w:tcW w:w="0" w:type="auto"/>
          </w:tcPr>
          <w:p w14:paraId="66084CF7" w14:textId="5E88FA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R4-2118484</w:t>
            </w:r>
          </w:p>
        </w:tc>
        <w:tc>
          <w:tcPr>
            <w:tcW w:w="0" w:type="auto"/>
          </w:tcPr>
          <w:p w14:paraId="677D925E" w14:textId="4803C9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NR Intra-band Rel-17</w:t>
            </w:r>
          </w:p>
        </w:tc>
        <w:tc>
          <w:tcPr>
            <w:tcW w:w="0" w:type="auto"/>
          </w:tcPr>
          <w:p w14:paraId="57651CE7" w14:textId="546688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12B451" w14:textId="7C88C2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9C5E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4C4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EC186E" w14:textId="77777777" w:rsidTr="00AB1096">
        <w:tc>
          <w:tcPr>
            <w:tcW w:w="0" w:type="auto"/>
          </w:tcPr>
          <w:p w14:paraId="46B6B43D" w14:textId="757205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R4-2118485</w:t>
            </w:r>
          </w:p>
        </w:tc>
        <w:tc>
          <w:tcPr>
            <w:tcW w:w="0" w:type="auto"/>
          </w:tcPr>
          <w:p w14:paraId="6A2D6F2F" w14:textId="324EF1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LTE 3DL and one NR band Rel-17</w:t>
            </w:r>
          </w:p>
        </w:tc>
        <w:tc>
          <w:tcPr>
            <w:tcW w:w="0" w:type="auto"/>
          </w:tcPr>
          <w:p w14:paraId="6C0F54E8" w14:textId="1989A5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394BA2" w14:textId="50AB62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1749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641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CDE5A7" w14:textId="77777777" w:rsidTr="00AB1096">
        <w:tc>
          <w:tcPr>
            <w:tcW w:w="0" w:type="auto"/>
          </w:tcPr>
          <w:p w14:paraId="614F4524" w14:textId="2BF001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R4-2118486</w:t>
            </w:r>
          </w:p>
        </w:tc>
        <w:tc>
          <w:tcPr>
            <w:tcW w:w="0" w:type="auto"/>
          </w:tcPr>
          <w:p w14:paraId="391C4D72" w14:textId="3166F6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4 bands NR CA Rel-17</w:t>
            </w:r>
          </w:p>
        </w:tc>
        <w:tc>
          <w:tcPr>
            <w:tcW w:w="0" w:type="auto"/>
          </w:tcPr>
          <w:p w14:paraId="0DD3E050" w14:textId="5600AF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5124FF" w14:textId="736886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050C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D57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D83DC9" w14:textId="77777777" w:rsidTr="00AB1096">
        <w:tc>
          <w:tcPr>
            <w:tcW w:w="0" w:type="auto"/>
          </w:tcPr>
          <w:p w14:paraId="0CFBBAD1" w14:textId="73C70A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R4-2118487</w:t>
            </w:r>
          </w:p>
        </w:tc>
        <w:tc>
          <w:tcPr>
            <w:tcW w:w="0" w:type="auto"/>
          </w:tcPr>
          <w:p w14:paraId="303A90A9" w14:textId="35E6B3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EN-DC PC2</w:t>
            </w:r>
          </w:p>
        </w:tc>
        <w:tc>
          <w:tcPr>
            <w:tcW w:w="0" w:type="auto"/>
          </w:tcPr>
          <w:p w14:paraId="51CC67BA" w14:textId="6E71A5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B43D96" w14:textId="18EB68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AB76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8A3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3906E1" w14:textId="77777777" w:rsidTr="00AB1096">
        <w:tc>
          <w:tcPr>
            <w:tcW w:w="0" w:type="auto"/>
          </w:tcPr>
          <w:p w14:paraId="213930CB" w14:textId="1AC993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R4-2118488</w:t>
            </w:r>
          </w:p>
        </w:tc>
        <w:tc>
          <w:tcPr>
            <w:tcW w:w="0" w:type="auto"/>
          </w:tcPr>
          <w:p w14:paraId="2A1198E4" w14:textId="4235CE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0" w:type="auto"/>
          </w:tcPr>
          <w:p w14:paraId="00231EB3" w14:textId="253042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5D7186" w14:textId="476252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D8F9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6C0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39C19C" w14:textId="77777777" w:rsidTr="00AB1096">
        <w:tc>
          <w:tcPr>
            <w:tcW w:w="0" w:type="auto"/>
          </w:tcPr>
          <w:p w14:paraId="51C5F5F2" w14:textId="1BC546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R4-2118489</w:t>
            </w:r>
          </w:p>
        </w:tc>
        <w:tc>
          <w:tcPr>
            <w:tcW w:w="0" w:type="auto"/>
          </w:tcPr>
          <w:p w14:paraId="32792D24" w14:textId="7A3FCA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0" w:type="auto"/>
          </w:tcPr>
          <w:p w14:paraId="6DC58AF4" w14:textId="7C558F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709A6A" w14:textId="797E0C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E0C4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A77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57B2E2" w14:textId="77777777" w:rsidTr="00AB1096">
        <w:tc>
          <w:tcPr>
            <w:tcW w:w="0" w:type="auto"/>
          </w:tcPr>
          <w:p w14:paraId="20358CA4" w14:textId="24764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R4-2118490</w:t>
            </w:r>
          </w:p>
        </w:tc>
        <w:tc>
          <w:tcPr>
            <w:tcW w:w="0" w:type="auto"/>
          </w:tcPr>
          <w:p w14:paraId="41613F27" w14:textId="69AFAD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LTE 3DL and one NR band</w:t>
            </w:r>
          </w:p>
        </w:tc>
        <w:tc>
          <w:tcPr>
            <w:tcW w:w="0" w:type="auto"/>
          </w:tcPr>
          <w:p w14:paraId="4AC09143" w14:textId="13A83E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9185DD" w14:textId="386F48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C956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80A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2F0FF2" w14:textId="77777777" w:rsidTr="00AB1096">
        <w:tc>
          <w:tcPr>
            <w:tcW w:w="0" w:type="auto"/>
          </w:tcPr>
          <w:p w14:paraId="754E388E" w14:textId="798373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R4-2118491</w:t>
            </w:r>
          </w:p>
        </w:tc>
        <w:tc>
          <w:tcPr>
            <w:tcW w:w="0" w:type="auto"/>
          </w:tcPr>
          <w:p w14:paraId="54DC9539" w14:textId="42DFE1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NR Inter-band 4 bands CA</w:t>
            </w:r>
          </w:p>
        </w:tc>
        <w:tc>
          <w:tcPr>
            <w:tcW w:w="0" w:type="auto"/>
          </w:tcPr>
          <w:p w14:paraId="2D558C71" w14:textId="21CC7A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F991A2" w14:textId="3C9356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54D1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F09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7CF282" w14:textId="77777777" w:rsidTr="00AB1096">
        <w:tc>
          <w:tcPr>
            <w:tcW w:w="0" w:type="auto"/>
          </w:tcPr>
          <w:p w14:paraId="5A966A18" w14:textId="37704B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R4-2118492</w:t>
            </w:r>
          </w:p>
        </w:tc>
        <w:tc>
          <w:tcPr>
            <w:tcW w:w="0" w:type="auto"/>
          </w:tcPr>
          <w:p w14:paraId="5770F994" w14:textId="6A18EA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0" w:type="auto"/>
          </w:tcPr>
          <w:p w14:paraId="24237AF5" w14:textId="58F6EF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30DAD4" w14:textId="145401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47B7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9DE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B2AFEE" w14:textId="77777777" w:rsidTr="00AB1096">
        <w:tc>
          <w:tcPr>
            <w:tcW w:w="0" w:type="auto"/>
          </w:tcPr>
          <w:p w14:paraId="46BB66DA" w14:textId="371413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R4-2118493</w:t>
            </w:r>
          </w:p>
        </w:tc>
        <w:tc>
          <w:tcPr>
            <w:tcW w:w="0" w:type="auto"/>
          </w:tcPr>
          <w:p w14:paraId="1E65A3BF" w14:textId="18337D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0" w:type="auto"/>
          </w:tcPr>
          <w:p w14:paraId="3C47A091" w14:textId="0A675B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E7ADC6" w14:textId="3A23E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0249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182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1B0284" w14:textId="77777777" w:rsidTr="00AB1096">
        <w:tc>
          <w:tcPr>
            <w:tcW w:w="0" w:type="auto"/>
          </w:tcPr>
          <w:p w14:paraId="21E22A17" w14:textId="7B3C67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R4-2118494</w:t>
            </w:r>
          </w:p>
        </w:tc>
        <w:tc>
          <w:tcPr>
            <w:tcW w:w="0" w:type="auto"/>
          </w:tcPr>
          <w:p w14:paraId="7C757158" w14:textId="574979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v0.7.0 Rel-17 NR Intra-band</w:t>
            </w:r>
          </w:p>
        </w:tc>
        <w:tc>
          <w:tcPr>
            <w:tcW w:w="0" w:type="auto"/>
          </w:tcPr>
          <w:p w14:paraId="408A37A0" w14:textId="38B489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84DC4E" w14:textId="01199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0454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608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B273CB" w14:textId="77777777" w:rsidTr="00AB1096">
        <w:tc>
          <w:tcPr>
            <w:tcW w:w="0" w:type="auto"/>
          </w:tcPr>
          <w:p w14:paraId="3F4B4038" w14:textId="3510EB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R4-2118495</w:t>
            </w:r>
          </w:p>
        </w:tc>
        <w:tc>
          <w:tcPr>
            <w:tcW w:w="0" w:type="auto"/>
          </w:tcPr>
          <w:p w14:paraId="44EB6EBF" w14:textId="6514E2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v0.7.0 Rel-17 DC combinations LTE 3DL and one NR band</w:t>
            </w:r>
          </w:p>
        </w:tc>
        <w:tc>
          <w:tcPr>
            <w:tcW w:w="0" w:type="auto"/>
          </w:tcPr>
          <w:p w14:paraId="17047D64" w14:textId="6D32DD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4B1D4D" w14:textId="536D4F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AFE0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DEE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6EC4E2" w14:textId="77777777" w:rsidTr="00AB1096">
        <w:tc>
          <w:tcPr>
            <w:tcW w:w="0" w:type="auto"/>
          </w:tcPr>
          <w:p w14:paraId="6C1463CF" w14:textId="078408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R4-2118496</w:t>
            </w:r>
          </w:p>
        </w:tc>
        <w:tc>
          <w:tcPr>
            <w:tcW w:w="0" w:type="auto"/>
          </w:tcPr>
          <w:p w14:paraId="6545F043" w14:textId="6F3AFD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v0.7.0 Rel-17 NR Inter-band 4 bands CA</w:t>
            </w:r>
          </w:p>
        </w:tc>
        <w:tc>
          <w:tcPr>
            <w:tcW w:w="0" w:type="auto"/>
          </w:tcPr>
          <w:p w14:paraId="471F221E" w14:textId="451AAA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6CA255" w14:textId="2B1A3B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9C4A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8D6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304ADE" w14:textId="77777777" w:rsidTr="00AB1096">
        <w:tc>
          <w:tcPr>
            <w:tcW w:w="0" w:type="auto"/>
          </w:tcPr>
          <w:p w14:paraId="47D0AABC" w14:textId="45B4ED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R4-2118497</w:t>
            </w:r>
          </w:p>
        </w:tc>
        <w:tc>
          <w:tcPr>
            <w:tcW w:w="0" w:type="auto"/>
          </w:tcPr>
          <w:p w14:paraId="2B32DC98" w14:textId="4914CD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v0.3.0 ENDC_PC2_R17_xLTE_yNR</w:t>
            </w:r>
          </w:p>
        </w:tc>
        <w:tc>
          <w:tcPr>
            <w:tcW w:w="0" w:type="auto"/>
          </w:tcPr>
          <w:p w14:paraId="59457514" w14:textId="3E1439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A97381" w14:textId="28E4E3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C103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B574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4AC143" w14:textId="77777777" w:rsidTr="00AB1096">
        <w:tc>
          <w:tcPr>
            <w:tcW w:w="0" w:type="auto"/>
          </w:tcPr>
          <w:p w14:paraId="518ABA26" w14:textId="1BE4FF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R4-2118498</w:t>
            </w:r>
          </w:p>
        </w:tc>
        <w:tc>
          <w:tcPr>
            <w:tcW w:w="0" w:type="auto"/>
          </w:tcPr>
          <w:p w14:paraId="52141ED7" w14:textId="3B3755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adding missing PC2 Note</w:t>
            </w:r>
          </w:p>
        </w:tc>
        <w:tc>
          <w:tcPr>
            <w:tcW w:w="0" w:type="auto"/>
          </w:tcPr>
          <w:p w14:paraId="68F0128B" w14:textId="54DFFD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0442AC" w14:textId="301E8D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77EBB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B5B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45111A" w14:textId="77777777" w:rsidTr="00AB1096">
        <w:tc>
          <w:tcPr>
            <w:tcW w:w="0" w:type="auto"/>
          </w:tcPr>
          <w:p w14:paraId="01660E8B" w14:textId="6DADF7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R4-2118499</w:t>
            </w:r>
          </w:p>
        </w:tc>
        <w:tc>
          <w:tcPr>
            <w:tcW w:w="0" w:type="auto"/>
          </w:tcPr>
          <w:p w14:paraId="43489B20" w14:textId="45EF4B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Finalizing the LS reply to RAN5 regarding requirements without MSD in 2UL IMD scenario</w:t>
            </w:r>
          </w:p>
        </w:tc>
        <w:tc>
          <w:tcPr>
            <w:tcW w:w="0" w:type="auto"/>
          </w:tcPr>
          <w:p w14:paraId="5373F00B" w14:textId="082DF1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CCBE00" w14:textId="65932E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A1BD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1C7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8750F4" w14:textId="77777777" w:rsidTr="00AB1096">
        <w:tc>
          <w:tcPr>
            <w:tcW w:w="0" w:type="auto"/>
          </w:tcPr>
          <w:p w14:paraId="370CCF78" w14:textId="4A3965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R4-2118500</w:t>
            </w:r>
          </w:p>
        </w:tc>
        <w:tc>
          <w:tcPr>
            <w:tcW w:w="0" w:type="auto"/>
          </w:tcPr>
          <w:p w14:paraId="017FF063" w14:textId="16FA96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improve how to include BCS4 and BCS5</w:t>
            </w:r>
          </w:p>
        </w:tc>
        <w:tc>
          <w:tcPr>
            <w:tcW w:w="0" w:type="auto"/>
          </w:tcPr>
          <w:p w14:paraId="2435A583" w14:textId="266A1E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1B5820" w14:textId="50324F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91098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AB09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EB487E" w14:textId="77777777" w:rsidTr="00AB1096">
        <w:tc>
          <w:tcPr>
            <w:tcW w:w="0" w:type="auto"/>
          </w:tcPr>
          <w:p w14:paraId="4A8B4792" w14:textId="1F48CC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R4-2118501</w:t>
            </w:r>
          </w:p>
        </w:tc>
        <w:tc>
          <w:tcPr>
            <w:tcW w:w="0" w:type="auto"/>
          </w:tcPr>
          <w:p w14:paraId="5C4598C2" w14:textId="46CFF8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improve how to include BCS4 and BCS5</w:t>
            </w:r>
          </w:p>
        </w:tc>
        <w:tc>
          <w:tcPr>
            <w:tcW w:w="0" w:type="auto"/>
          </w:tcPr>
          <w:p w14:paraId="750239D1" w14:textId="336C1E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7103FA" w14:textId="55D19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7B294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B03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7ACA8D" w14:textId="77777777" w:rsidTr="00AB1096">
        <w:tc>
          <w:tcPr>
            <w:tcW w:w="0" w:type="auto"/>
          </w:tcPr>
          <w:p w14:paraId="7B3A3350" w14:textId="16B955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R4-2118502</w:t>
            </w:r>
          </w:p>
        </w:tc>
        <w:tc>
          <w:tcPr>
            <w:tcW w:w="0" w:type="auto"/>
          </w:tcPr>
          <w:p w14:paraId="02CF7522" w14:textId="5F006E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remove band combinations using CA_n5B</w:t>
            </w:r>
          </w:p>
        </w:tc>
        <w:tc>
          <w:tcPr>
            <w:tcW w:w="0" w:type="auto"/>
          </w:tcPr>
          <w:p w14:paraId="6BCD5092" w14:textId="2E952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98EC39" w14:textId="2BCB07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AB28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E5E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2CF70D" w14:textId="77777777" w:rsidTr="00AB1096">
        <w:tc>
          <w:tcPr>
            <w:tcW w:w="0" w:type="auto"/>
          </w:tcPr>
          <w:p w14:paraId="710A72BD" w14:textId="250E85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R4-2118503</w:t>
            </w:r>
          </w:p>
        </w:tc>
        <w:tc>
          <w:tcPr>
            <w:tcW w:w="0" w:type="auto"/>
          </w:tcPr>
          <w:p w14:paraId="38E0B9B7" w14:textId="393713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correct band n65 channel BW</w:t>
            </w:r>
          </w:p>
        </w:tc>
        <w:tc>
          <w:tcPr>
            <w:tcW w:w="0" w:type="auto"/>
          </w:tcPr>
          <w:p w14:paraId="20418177" w14:textId="10FB9D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107FDC" w14:textId="1FCBC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005D5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464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4773ED" w14:textId="77777777" w:rsidTr="00AB1096">
        <w:tc>
          <w:tcPr>
            <w:tcW w:w="0" w:type="auto"/>
          </w:tcPr>
          <w:p w14:paraId="109047C6" w14:textId="48372F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R4-2118504</w:t>
            </w:r>
          </w:p>
        </w:tc>
        <w:tc>
          <w:tcPr>
            <w:tcW w:w="0" w:type="auto"/>
          </w:tcPr>
          <w:p w14:paraId="0A1E2F81" w14:textId="081AAB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correct 2DL/xUL band combinations</w:t>
            </w:r>
          </w:p>
        </w:tc>
        <w:tc>
          <w:tcPr>
            <w:tcW w:w="0" w:type="auto"/>
          </w:tcPr>
          <w:p w14:paraId="431120A9" w14:textId="022468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1EC119" w14:textId="49C360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E29D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BDFA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3F91F7" w14:textId="77777777" w:rsidTr="00AB1096">
        <w:tc>
          <w:tcPr>
            <w:tcW w:w="0" w:type="auto"/>
          </w:tcPr>
          <w:p w14:paraId="070368AB" w14:textId="18CF8C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R4-2118505</w:t>
            </w:r>
          </w:p>
        </w:tc>
        <w:tc>
          <w:tcPr>
            <w:tcW w:w="0" w:type="auto"/>
          </w:tcPr>
          <w:p w14:paraId="28D31CF3" w14:textId="6D5FD0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correct 3DL/2UL band combinations</w:t>
            </w:r>
          </w:p>
        </w:tc>
        <w:tc>
          <w:tcPr>
            <w:tcW w:w="0" w:type="auto"/>
          </w:tcPr>
          <w:p w14:paraId="460A4BED" w14:textId="0FD160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0F9F0A" w14:textId="6E5D07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54F1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78A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5C19A7" w14:textId="77777777" w:rsidTr="00AB1096">
        <w:tc>
          <w:tcPr>
            <w:tcW w:w="0" w:type="auto"/>
          </w:tcPr>
          <w:p w14:paraId="468D832F" w14:textId="5950D4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R4-2118506</w:t>
            </w:r>
          </w:p>
        </w:tc>
        <w:tc>
          <w:tcPr>
            <w:tcW w:w="0" w:type="auto"/>
          </w:tcPr>
          <w:p w14:paraId="3DEE868E" w14:textId="0CF3A6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correct 4DL/2UL band combinations</w:t>
            </w:r>
          </w:p>
        </w:tc>
        <w:tc>
          <w:tcPr>
            <w:tcW w:w="0" w:type="auto"/>
          </w:tcPr>
          <w:p w14:paraId="02ACBF52" w14:textId="7A57E0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345613" w14:textId="183F6D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D6F3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A2C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E914C1" w14:textId="77777777" w:rsidTr="00AB1096">
        <w:tc>
          <w:tcPr>
            <w:tcW w:w="0" w:type="auto"/>
          </w:tcPr>
          <w:p w14:paraId="7EB5AF78" w14:textId="76CE0E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R4-2118507</w:t>
            </w:r>
          </w:p>
        </w:tc>
        <w:tc>
          <w:tcPr>
            <w:tcW w:w="0" w:type="auto"/>
          </w:tcPr>
          <w:p w14:paraId="1B199731" w14:textId="5A0A3F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correct FR2 3DL band combinations</w:t>
            </w:r>
          </w:p>
        </w:tc>
        <w:tc>
          <w:tcPr>
            <w:tcW w:w="0" w:type="auto"/>
          </w:tcPr>
          <w:p w14:paraId="3FC9EB5F" w14:textId="5639E9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577AAC" w14:textId="06AF69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709E6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080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5AFF53" w14:textId="77777777" w:rsidTr="00AB1096">
        <w:tc>
          <w:tcPr>
            <w:tcW w:w="0" w:type="auto"/>
          </w:tcPr>
          <w:p w14:paraId="20AA6514" w14:textId="0B01F2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R4-2118508</w:t>
            </w:r>
          </w:p>
        </w:tc>
        <w:tc>
          <w:tcPr>
            <w:tcW w:w="0" w:type="auto"/>
          </w:tcPr>
          <w:p w14:paraId="43F469D0" w14:textId="64B9B4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dual UL to CA_n25-n66-n77</w:t>
            </w:r>
          </w:p>
        </w:tc>
        <w:tc>
          <w:tcPr>
            <w:tcW w:w="0" w:type="auto"/>
          </w:tcPr>
          <w:p w14:paraId="128C1739" w14:textId="43588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2363A433" w14:textId="35E18A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9EFE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F53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168FA8" w14:textId="77777777" w:rsidTr="00AB1096">
        <w:tc>
          <w:tcPr>
            <w:tcW w:w="0" w:type="auto"/>
          </w:tcPr>
          <w:p w14:paraId="4AB6B258" w14:textId="1991EF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R4-2118509</w:t>
            </w:r>
          </w:p>
        </w:tc>
        <w:tc>
          <w:tcPr>
            <w:tcW w:w="0" w:type="auto"/>
          </w:tcPr>
          <w:p w14:paraId="5DE4ABCA" w14:textId="0E9384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dual UL to CA_n7-n25-n78</w:t>
            </w:r>
          </w:p>
        </w:tc>
        <w:tc>
          <w:tcPr>
            <w:tcW w:w="0" w:type="auto"/>
          </w:tcPr>
          <w:p w14:paraId="289F4BB6" w14:textId="4C3DA3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02284B1B" w14:textId="73B5D8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ED5F0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895F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DB6C2C" w14:textId="77777777" w:rsidTr="00AB1096">
        <w:tc>
          <w:tcPr>
            <w:tcW w:w="0" w:type="auto"/>
          </w:tcPr>
          <w:p w14:paraId="390A1814" w14:textId="08D1DE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R4-2118510</w:t>
            </w:r>
          </w:p>
        </w:tc>
        <w:tc>
          <w:tcPr>
            <w:tcW w:w="0" w:type="auto"/>
          </w:tcPr>
          <w:p w14:paraId="534A8677" w14:textId="764455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dual UL to CA_n7-n66-n77</w:t>
            </w:r>
          </w:p>
        </w:tc>
        <w:tc>
          <w:tcPr>
            <w:tcW w:w="0" w:type="auto"/>
          </w:tcPr>
          <w:p w14:paraId="6D155CD8" w14:textId="36A09A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797AD99" w14:textId="4A418B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EBAC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20C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EA64E8" w14:textId="77777777" w:rsidTr="00AB1096">
        <w:tc>
          <w:tcPr>
            <w:tcW w:w="0" w:type="auto"/>
          </w:tcPr>
          <w:p w14:paraId="25DA769F" w14:textId="262E01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R4-2118511</w:t>
            </w:r>
          </w:p>
        </w:tc>
        <w:tc>
          <w:tcPr>
            <w:tcW w:w="0" w:type="auto"/>
          </w:tcPr>
          <w:p w14:paraId="49058754" w14:textId="4DFBA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CA_n25A-n41A-n77(2A)</w:t>
            </w:r>
          </w:p>
        </w:tc>
        <w:tc>
          <w:tcPr>
            <w:tcW w:w="0" w:type="auto"/>
          </w:tcPr>
          <w:p w14:paraId="74258BFC" w14:textId="4A2C55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F784705" w14:textId="21E467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496A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649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D8405E" w14:textId="77777777" w:rsidTr="00AB1096">
        <w:tc>
          <w:tcPr>
            <w:tcW w:w="0" w:type="auto"/>
          </w:tcPr>
          <w:p w14:paraId="71D54CCF" w14:textId="2F2A13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R4-2118512</w:t>
            </w:r>
          </w:p>
        </w:tc>
        <w:tc>
          <w:tcPr>
            <w:tcW w:w="0" w:type="auto"/>
          </w:tcPr>
          <w:p w14:paraId="1EF08CE0" w14:textId="7C49DF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BCS for n25-n71 and n66-n71</w:t>
            </w:r>
          </w:p>
        </w:tc>
        <w:tc>
          <w:tcPr>
            <w:tcW w:w="0" w:type="auto"/>
          </w:tcPr>
          <w:p w14:paraId="0D59219A" w14:textId="38FFE6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2F6ADB93" w14:textId="4C3B57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766C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3E51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BAE526" w14:textId="77777777" w:rsidTr="00AB1096">
        <w:tc>
          <w:tcPr>
            <w:tcW w:w="0" w:type="auto"/>
          </w:tcPr>
          <w:p w14:paraId="439E1926" w14:textId="7BF5D6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R4-2118513</w:t>
            </w:r>
          </w:p>
        </w:tc>
        <w:tc>
          <w:tcPr>
            <w:tcW w:w="0" w:type="auto"/>
          </w:tcPr>
          <w:p w14:paraId="2337A78A" w14:textId="213581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38.717-01-01 to add CA_n25(2A) and CA_n25(3A)</w:t>
            </w:r>
          </w:p>
        </w:tc>
        <w:tc>
          <w:tcPr>
            <w:tcW w:w="0" w:type="auto"/>
          </w:tcPr>
          <w:p w14:paraId="29231FB8" w14:textId="1CC411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43848D5E" w14:textId="28F215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3019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4E3E5B" w14:textId="6A2762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R4-2119820</w:t>
            </w:r>
          </w:p>
        </w:tc>
      </w:tr>
      <w:tr w:rsidR="00AB1096" w14:paraId="182BDFAF" w14:textId="77777777" w:rsidTr="00AB1096">
        <w:tc>
          <w:tcPr>
            <w:tcW w:w="0" w:type="auto"/>
          </w:tcPr>
          <w:p w14:paraId="4C1B6139" w14:textId="663109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R4-2118514</w:t>
            </w:r>
          </w:p>
        </w:tc>
        <w:tc>
          <w:tcPr>
            <w:tcW w:w="0" w:type="auto"/>
          </w:tcPr>
          <w:p w14:paraId="516DB63A" w14:textId="0252C7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38.717-01-01 to add CA_n41(2A), CA_n41(3A) and CA_n41(A-C)</w:t>
            </w:r>
          </w:p>
        </w:tc>
        <w:tc>
          <w:tcPr>
            <w:tcW w:w="0" w:type="auto"/>
          </w:tcPr>
          <w:p w14:paraId="78F4A5D6" w14:textId="3CCBEA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5C8AE99E" w14:textId="75EED9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313B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F97B5" w14:textId="671F02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R4-2119821</w:t>
            </w:r>
          </w:p>
        </w:tc>
      </w:tr>
      <w:tr w:rsidR="00AB1096" w14:paraId="05C87442" w14:textId="77777777" w:rsidTr="00AB1096">
        <w:tc>
          <w:tcPr>
            <w:tcW w:w="0" w:type="auto"/>
          </w:tcPr>
          <w:p w14:paraId="3218D139" w14:textId="7620BC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R4-2118515</w:t>
            </w:r>
          </w:p>
        </w:tc>
        <w:tc>
          <w:tcPr>
            <w:tcW w:w="0" w:type="auto"/>
          </w:tcPr>
          <w:p w14:paraId="7D1F452E" w14:textId="60F7E0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configurations for CA_n25-n41-n66</w:t>
            </w:r>
          </w:p>
        </w:tc>
        <w:tc>
          <w:tcPr>
            <w:tcW w:w="0" w:type="auto"/>
          </w:tcPr>
          <w:p w14:paraId="33ADEEDF" w14:textId="206BD0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32B1AFEA" w14:textId="633D28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B661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0D0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AF64AD" w14:textId="77777777" w:rsidTr="00AB1096">
        <w:tc>
          <w:tcPr>
            <w:tcW w:w="0" w:type="auto"/>
          </w:tcPr>
          <w:p w14:paraId="5C7B8B86" w14:textId="40B5ED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R4-2118516</w:t>
            </w:r>
          </w:p>
        </w:tc>
        <w:tc>
          <w:tcPr>
            <w:tcW w:w="0" w:type="auto"/>
          </w:tcPr>
          <w:p w14:paraId="0AA47ED5" w14:textId="1E6B11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configurations for CA_n25-n41-n71</w:t>
            </w:r>
          </w:p>
        </w:tc>
        <w:tc>
          <w:tcPr>
            <w:tcW w:w="0" w:type="auto"/>
          </w:tcPr>
          <w:p w14:paraId="63A25B1D" w14:textId="0C84EF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668E480A" w14:textId="62EF6F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6EA6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491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F44178" w14:textId="77777777" w:rsidTr="00AB1096">
        <w:tc>
          <w:tcPr>
            <w:tcW w:w="0" w:type="auto"/>
          </w:tcPr>
          <w:p w14:paraId="1B07CC24" w14:textId="70808F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R4-2118517</w:t>
            </w:r>
          </w:p>
        </w:tc>
        <w:tc>
          <w:tcPr>
            <w:tcW w:w="0" w:type="auto"/>
          </w:tcPr>
          <w:p w14:paraId="152F36F4" w14:textId="0EFCEC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BCS and configuration for CA_n25-n41-n77</w:t>
            </w:r>
          </w:p>
        </w:tc>
        <w:tc>
          <w:tcPr>
            <w:tcW w:w="0" w:type="auto"/>
          </w:tcPr>
          <w:p w14:paraId="4F5BF91E" w14:textId="18103B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1670E2DF" w14:textId="41BC26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3BC38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E44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10DC14" w14:textId="77777777" w:rsidTr="00AB1096">
        <w:tc>
          <w:tcPr>
            <w:tcW w:w="0" w:type="auto"/>
          </w:tcPr>
          <w:p w14:paraId="73B3F9DA" w14:textId="07D7B5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R4-2118518</w:t>
            </w:r>
          </w:p>
        </w:tc>
        <w:tc>
          <w:tcPr>
            <w:tcW w:w="0" w:type="auto"/>
          </w:tcPr>
          <w:p w14:paraId="5A8510F6" w14:textId="7952E9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new configurations for CA_n25-n66-n71</w:t>
            </w:r>
          </w:p>
        </w:tc>
        <w:tc>
          <w:tcPr>
            <w:tcW w:w="0" w:type="auto"/>
          </w:tcPr>
          <w:p w14:paraId="3DE89571" w14:textId="7CDEF7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1EB9F55B" w14:textId="10BC12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066D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BCE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AA1D2E" w14:textId="77777777" w:rsidTr="00AB1096">
        <w:tc>
          <w:tcPr>
            <w:tcW w:w="0" w:type="auto"/>
          </w:tcPr>
          <w:p w14:paraId="7B25819D" w14:textId="292E49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R4-2118519</w:t>
            </w:r>
          </w:p>
        </w:tc>
        <w:tc>
          <w:tcPr>
            <w:tcW w:w="0" w:type="auto"/>
          </w:tcPr>
          <w:p w14:paraId="68EA53D3" w14:textId="6FCC3A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new configurations for CA_n25-n71-n77</w:t>
            </w:r>
          </w:p>
        </w:tc>
        <w:tc>
          <w:tcPr>
            <w:tcW w:w="0" w:type="auto"/>
          </w:tcPr>
          <w:p w14:paraId="009EC629" w14:textId="08E468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6624B3B6" w14:textId="3D8A8F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0F3C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8C7D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EC89B3" w14:textId="77777777" w:rsidTr="00AB1096">
        <w:tc>
          <w:tcPr>
            <w:tcW w:w="0" w:type="auto"/>
          </w:tcPr>
          <w:p w14:paraId="09EEE3C4" w14:textId="196B80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R4-2118520</w:t>
            </w:r>
          </w:p>
        </w:tc>
        <w:tc>
          <w:tcPr>
            <w:tcW w:w="0" w:type="auto"/>
          </w:tcPr>
          <w:p w14:paraId="2CA49C6A" w14:textId="4C3B09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new configurations for CA_n41-n66-n71</w:t>
            </w:r>
          </w:p>
        </w:tc>
        <w:tc>
          <w:tcPr>
            <w:tcW w:w="0" w:type="auto"/>
          </w:tcPr>
          <w:p w14:paraId="4211498D" w14:textId="0FE974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2C3F8529" w14:textId="0A1AF7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E42E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00A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20A2E8" w14:textId="77777777" w:rsidTr="00AB1096">
        <w:tc>
          <w:tcPr>
            <w:tcW w:w="0" w:type="auto"/>
          </w:tcPr>
          <w:p w14:paraId="46DA787C" w14:textId="75167D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R4-2118521</w:t>
            </w:r>
          </w:p>
        </w:tc>
        <w:tc>
          <w:tcPr>
            <w:tcW w:w="0" w:type="auto"/>
          </w:tcPr>
          <w:p w14:paraId="464D1319" w14:textId="7ADCE5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new BCSs and new configurations for CA_n41-n66-n77</w:t>
            </w:r>
          </w:p>
        </w:tc>
        <w:tc>
          <w:tcPr>
            <w:tcW w:w="0" w:type="auto"/>
          </w:tcPr>
          <w:p w14:paraId="15E28F0F" w14:textId="075CF2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2F96F849" w14:textId="13C88A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BFC7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4564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4B57D1" w14:textId="77777777" w:rsidTr="00AB1096">
        <w:tc>
          <w:tcPr>
            <w:tcW w:w="0" w:type="auto"/>
          </w:tcPr>
          <w:p w14:paraId="4358F0B9" w14:textId="4A74AB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R4-2118522</w:t>
            </w:r>
          </w:p>
        </w:tc>
        <w:tc>
          <w:tcPr>
            <w:tcW w:w="0" w:type="auto"/>
          </w:tcPr>
          <w:p w14:paraId="4617AF44" w14:textId="78E98D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new BCSs and new configurations for CA_n41-n71-n77</w:t>
            </w:r>
          </w:p>
        </w:tc>
        <w:tc>
          <w:tcPr>
            <w:tcW w:w="0" w:type="auto"/>
          </w:tcPr>
          <w:p w14:paraId="15AB972D" w14:textId="32ED94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72D35A28" w14:textId="5F60D4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36B5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646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0D96C1" w14:textId="77777777" w:rsidTr="00AB1096">
        <w:tc>
          <w:tcPr>
            <w:tcW w:w="0" w:type="auto"/>
          </w:tcPr>
          <w:p w14:paraId="3C08AE01" w14:textId="135D2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R4-2118523</w:t>
            </w:r>
          </w:p>
        </w:tc>
        <w:tc>
          <w:tcPr>
            <w:tcW w:w="0" w:type="auto"/>
          </w:tcPr>
          <w:p w14:paraId="3408227F" w14:textId="783C04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new configurations for CA_n66-n71-n77</w:t>
            </w:r>
          </w:p>
        </w:tc>
        <w:tc>
          <w:tcPr>
            <w:tcW w:w="0" w:type="auto"/>
          </w:tcPr>
          <w:p w14:paraId="37203C93" w14:textId="3194A6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6AC0B675" w14:textId="2EBC9B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2485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A39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045F56" w14:textId="77777777" w:rsidTr="00AB1096">
        <w:tc>
          <w:tcPr>
            <w:tcW w:w="0" w:type="auto"/>
          </w:tcPr>
          <w:p w14:paraId="7FB25A95" w14:textId="16CA5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R4-2118524</w:t>
            </w:r>
          </w:p>
        </w:tc>
        <w:tc>
          <w:tcPr>
            <w:tcW w:w="0" w:type="auto"/>
          </w:tcPr>
          <w:p w14:paraId="784A097A" w14:textId="6B844F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add CA_n25-n41-n260</w:t>
            </w:r>
          </w:p>
        </w:tc>
        <w:tc>
          <w:tcPr>
            <w:tcW w:w="0" w:type="auto"/>
          </w:tcPr>
          <w:p w14:paraId="4B5A7732" w14:textId="4DDF98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689B85F7" w14:textId="15E90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6F35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5BC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28791A" w14:textId="77777777" w:rsidTr="00AB1096">
        <w:tc>
          <w:tcPr>
            <w:tcW w:w="0" w:type="auto"/>
          </w:tcPr>
          <w:p w14:paraId="0326B706" w14:textId="2CBAD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R4-2118525</w:t>
            </w:r>
          </w:p>
        </w:tc>
        <w:tc>
          <w:tcPr>
            <w:tcW w:w="0" w:type="auto"/>
          </w:tcPr>
          <w:p w14:paraId="7F480751" w14:textId="177143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add missing fallbacks CA_n66-n77-n260 and DC_n66-n77-n260</w:t>
            </w:r>
          </w:p>
        </w:tc>
        <w:tc>
          <w:tcPr>
            <w:tcW w:w="0" w:type="auto"/>
          </w:tcPr>
          <w:p w14:paraId="094D99BB" w14:textId="6F30D8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010F4353" w14:textId="3FF4C1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19676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E6A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0B8668" w14:textId="77777777" w:rsidTr="00AB1096">
        <w:tc>
          <w:tcPr>
            <w:tcW w:w="0" w:type="auto"/>
          </w:tcPr>
          <w:p w14:paraId="4E78081B" w14:textId="333040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R4-2118526</w:t>
            </w:r>
          </w:p>
        </w:tc>
        <w:tc>
          <w:tcPr>
            <w:tcW w:w="0" w:type="auto"/>
          </w:tcPr>
          <w:p w14:paraId="6DDBE2DA" w14:textId="5D28B2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add new configurations for 1_n258 and 28_n258</w:t>
            </w:r>
          </w:p>
        </w:tc>
        <w:tc>
          <w:tcPr>
            <w:tcW w:w="0" w:type="auto"/>
          </w:tcPr>
          <w:p w14:paraId="279AA661" w14:textId="7D4AD2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2EDA157" w14:textId="3A7F7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5379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97C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C3059E" w14:textId="77777777" w:rsidTr="00AB1096">
        <w:tc>
          <w:tcPr>
            <w:tcW w:w="0" w:type="auto"/>
          </w:tcPr>
          <w:p w14:paraId="414DEFB2" w14:textId="12BB68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R4-2118527</w:t>
            </w:r>
          </w:p>
        </w:tc>
        <w:tc>
          <w:tcPr>
            <w:tcW w:w="0" w:type="auto"/>
          </w:tcPr>
          <w:p w14:paraId="65F143D9" w14:textId="3AB607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new combinations 7-28_n258, 1-28_n258, new configurations 1-3_n258, 1-7_n258, 3-7_n258</w:t>
            </w:r>
          </w:p>
        </w:tc>
        <w:tc>
          <w:tcPr>
            <w:tcW w:w="0" w:type="auto"/>
          </w:tcPr>
          <w:p w14:paraId="73C4C0E8" w14:textId="745D93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5E2985C1" w14:textId="44F776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FD38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E26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031279" w14:textId="77777777" w:rsidTr="00AB1096">
        <w:tc>
          <w:tcPr>
            <w:tcW w:w="0" w:type="auto"/>
          </w:tcPr>
          <w:p w14:paraId="7BEEA17B" w14:textId="25E859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R4-2118528</w:t>
            </w:r>
          </w:p>
        </w:tc>
        <w:tc>
          <w:tcPr>
            <w:tcW w:w="0" w:type="auto"/>
          </w:tcPr>
          <w:p w14:paraId="0CB5F7A7" w14:textId="5DC780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new combinations 1-3-28_n258, 1-7-28_n258, 3-7-28_n258, new configurations 1-3-7_n258</w:t>
            </w:r>
          </w:p>
        </w:tc>
        <w:tc>
          <w:tcPr>
            <w:tcW w:w="0" w:type="auto"/>
          </w:tcPr>
          <w:p w14:paraId="3BEA80D5" w14:textId="49A5FE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E5D49F1" w14:textId="001B01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EA5E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64C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E743CE" w14:textId="77777777" w:rsidTr="00AB1096">
        <w:tc>
          <w:tcPr>
            <w:tcW w:w="0" w:type="auto"/>
          </w:tcPr>
          <w:p w14:paraId="53D3E6E5" w14:textId="1F2100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R4-2118529</w:t>
            </w:r>
          </w:p>
        </w:tc>
        <w:tc>
          <w:tcPr>
            <w:tcW w:w="0" w:type="auto"/>
          </w:tcPr>
          <w:p w14:paraId="034DB510" w14:textId="500D4C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new combination 1-3-7-28_n258</w:t>
            </w:r>
          </w:p>
        </w:tc>
        <w:tc>
          <w:tcPr>
            <w:tcW w:w="0" w:type="auto"/>
          </w:tcPr>
          <w:p w14:paraId="5727E06E" w14:textId="29398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FD9CFF4" w14:textId="1FA787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20B95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077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6BEEC8" w14:textId="77777777" w:rsidTr="00AB1096">
        <w:tc>
          <w:tcPr>
            <w:tcW w:w="0" w:type="auto"/>
          </w:tcPr>
          <w:p w14:paraId="30554D41" w14:textId="25B453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R4-2118530</w:t>
            </w:r>
          </w:p>
        </w:tc>
        <w:tc>
          <w:tcPr>
            <w:tcW w:w="0" w:type="auto"/>
          </w:tcPr>
          <w:p w14:paraId="5381922D" w14:textId="11E90F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UL configuration</w:t>
            </w:r>
          </w:p>
        </w:tc>
        <w:tc>
          <w:tcPr>
            <w:tcW w:w="0" w:type="auto"/>
          </w:tcPr>
          <w:p w14:paraId="2CD1A0D7" w14:textId="350321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01141F71" w14:textId="54307E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06E2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2D42E4" w14:textId="637F85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R4-2119751</w:t>
            </w:r>
          </w:p>
        </w:tc>
      </w:tr>
      <w:tr w:rsidR="00AB1096" w14:paraId="27E54A2F" w14:textId="77777777" w:rsidTr="00AB1096">
        <w:tc>
          <w:tcPr>
            <w:tcW w:w="0" w:type="auto"/>
          </w:tcPr>
          <w:p w14:paraId="3FDBA917" w14:textId="225BC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R4-2118531</w:t>
            </w:r>
          </w:p>
        </w:tc>
        <w:tc>
          <w:tcPr>
            <w:tcW w:w="0" w:type="auto"/>
          </w:tcPr>
          <w:p w14:paraId="68F29D43" w14:textId="35B153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to include CA_n1-n3-n5-n7</w:t>
            </w:r>
          </w:p>
        </w:tc>
        <w:tc>
          <w:tcPr>
            <w:tcW w:w="0" w:type="auto"/>
          </w:tcPr>
          <w:p w14:paraId="3E87FF3D" w14:textId="6ED436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02579038" w14:textId="5E46AA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446B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E24E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952C5D" w14:textId="77777777" w:rsidTr="00AB1096">
        <w:tc>
          <w:tcPr>
            <w:tcW w:w="0" w:type="auto"/>
          </w:tcPr>
          <w:p w14:paraId="63050AB0" w14:textId="02D3E6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R4-2118532</w:t>
            </w:r>
          </w:p>
        </w:tc>
        <w:tc>
          <w:tcPr>
            <w:tcW w:w="0" w:type="auto"/>
          </w:tcPr>
          <w:p w14:paraId="5377F6E6" w14:textId="164223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CA_n1-n3-n5-n7</w:t>
            </w:r>
          </w:p>
        </w:tc>
        <w:tc>
          <w:tcPr>
            <w:tcW w:w="0" w:type="auto"/>
          </w:tcPr>
          <w:p w14:paraId="3C47C426" w14:textId="026AB7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83CC38B" w14:textId="530571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2667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C58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4DE9F4" w14:textId="77777777" w:rsidTr="00AB1096">
        <w:tc>
          <w:tcPr>
            <w:tcW w:w="0" w:type="auto"/>
          </w:tcPr>
          <w:p w14:paraId="09E80634" w14:textId="13150C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R4-2118533</w:t>
            </w:r>
          </w:p>
        </w:tc>
        <w:tc>
          <w:tcPr>
            <w:tcW w:w="0" w:type="auto"/>
          </w:tcPr>
          <w:p w14:paraId="2542B3A3" w14:textId="298CB8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38.717-05-01 to include CA_n1-n3-n5-n7-n78</w:t>
            </w:r>
          </w:p>
        </w:tc>
        <w:tc>
          <w:tcPr>
            <w:tcW w:w="0" w:type="auto"/>
          </w:tcPr>
          <w:p w14:paraId="0AF23747" w14:textId="168FF7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093F6814" w14:textId="2C2318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886D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CE74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5D92C2" w14:textId="77777777" w:rsidTr="00AB1096">
        <w:tc>
          <w:tcPr>
            <w:tcW w:w="0" w:type="auto"/>
          </w:tcPr>
          <w:p w14:paraId="1D8D3723" w14:textId="00D410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R4-2118534</w:t>
            </w:r>
          </w:p>
        </w:tc>
        <w:tc>
          <w:tcPr>
            <w:tcW w:w="0" w:type="auto"/>
          </w:tcPr>
          <w:p w14:paraId="4D88F415" w14:textId="627FE6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new UL configuration CA_n1-n3-n7-n28-n78</w:t>
            </w:r>
          </w:p>
        </w:tc>
        <w:tc>
          <w:tcPr>
            <w:tcW w:w="0" w:type="auto"/>
          </w:tcPr>
          <w:p w14:paraId="1A08B694" w14:textId="5FB4DD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5B510349" w14:textId="38A7C4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F7F8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A10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F72BEF" w14:textId="77777777" w:rsidTr="00AB1096">
        <w:tc>
          <w:tcPr>
            <w:tcW w:w="0" w:type="auto"/>
          </w:tcPr>
          <w:p w14:paraId="653EDA7E" w14:textId="7F5D28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R4-2118535</w:t>
            </w:r>
          </w:p>
        </w:tc>
        <w:tc>
          <w:tcPr>
            <w:tcW w:w="0" w:type="auto"/>
          </w:tcPr>
          <w:p w14:paraId="3750FEC6" w14:textId="33DDD5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update of TR 38.822 Rel-16 NR UE feature list</w:t>
            </w:r>
          </w:p>
        </w:tc>
        <w:tc>
          <w:tcPr>
            <w:tcW w:w="0" w:type="auto"/>
          </w:tcPr>
          <w:p w14:paraId="394AB418" w14:textId="6058A6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1EBBF1C" w14:textId="43F0AF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0F46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11E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F76D7E" w14:textId="77777777" w:rsidTr="00AB1096">
        <w:tc>
          <w:tcPr>
            <w:tcW w:w="0" w:type="auto"/>
          </w:tcPr>
          <w:p w14:paraId="6AC75CB2" w14:textId="653040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R4-2118536</w:t>
            </w:r>
          </w:p>
        </w:tc>
        <w:tc>
          <w:tcPr>
            <w:tcW w:w="0" w:type="auto"/>
          </w:tcPr>
          <w:p w14:paraId="7D3C1019" w14:textId="0736DE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Rel-16 updated RAN4 UE features lists for LTE and NR</w:t>
            </w:r>
          </w:p>
        </w:tc>
        <w:tc>
          <w:tcPr>
            <w:tcW w:w="0" w:type="auto"/>
          </w:tcPr>
          <w:p w14:paraId="04427D9B" w14:textId="5F0B1B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5D953CB" w14:textId="483A25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7033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828A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D4FBCB" w14:textId="77777777" w:rsidTr="00AB1096">
        <w:tc>
          <w:tcPr>
            <w:tcW w:w="0" w:type="auto"/>
          </w:tcPr>
          <w:p w14:paraId="536C40C4" w14:textId="67CC7F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R4-2118537</w:t>
            </w:r>
          </w:p>
        </w:tc>
        <w:tc>
          <w:tcPr>
            <w:tcW w:w="0" w:type="auto"/>
          </w:tcPr>
          <w:p w14:paraId="7AFD7DE9" w14:textId="2B3F5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RAN4 UE features list for Rel-16</w:t>
            </w:r>
          </w:p>
        </w:tc>
        <w:tc>
          <w:tcPr>
            <w:tcW w:w="0" w:type="auto"/>
          </w:tcPr>
          <w:p w14:paraId="69D45B43" w14:textId="38F464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2BE10DB" w14:textId="12CFCF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94A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F3E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A00D65" w14:textId="77777777" w:rsidTr="00AB1096">
        <w:tc>
          <w:tcPr>
            <w:tcW w:w="0" w:type="auto"/>
          </w:tcPr>
          <w:p w14:paraId="021E6F1F" w14:textId="142E98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R4-2118538</w:t>
            </w:r>
          </w:p>
        </w:tc>
        <w:tc>
          <w:tcPr>
            <w:tcW w:w="0" w:type="auto"/>
          </w:tcPr>
          <w:p w14:paraId="6499969B" w14:textId="5AAA05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Verification of Co-Location Measurement by using PWS</w:t>
            </w:r>
          </w:p>
        </w:tc>
        <w:tc>
          <w:tcPr>
            <w:tcW w:w="0" w:type="auto"/>
          </w:tcPr>
          <w:p w14:paraId="7333A7CD" w14:textId="47A610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1FB95F1B" w14:textId="48D509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825D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C0D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F35A5B" w14:textId="77777777" w:rsidTr="00AB1096">
        <w:tc>
          <w:tcPr>
            <w:tcW w:w="0" w:type="auto"/>
          </w:tcPr>
          <w:p w14:paraId="5BA24EAB" w14:textId="5EDE24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R4-2118539</w:t>
            </w:r>
          </w:p>
        </w:tc>
        <w:tc>
          <w:tcPr>
            <w:tcW w:w="0" w:type="auto"/>
          </w:tcPr>
          <w:p w14:paraId="7CB0EE3A" w14:textId="0B2791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DC_n77(2A)_3A</w:t>
            </w:r>
          </w:p>
        </w:tc>
        <w:tc>
          <w:tcPr>
            <w:tcW w:w="0" w:type="auto"/>
          </w:tcPr>
          <w:p w14:paraId="2AB02DCB" w14:textId="07FF44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3D98F00" w14:textId="66FDF9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4FCD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AC563" w14:textId="38615A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R4-2119822</w:t>
            </w:r>
          </w:p>
        </w:tc>
      </w:tr>
      <w:tr w:rsidR="00AB1096" w14:paraId="36AE3C36" w14:textId="77777777" w:rsidTr="00AB1096">
        <w:tc>
          <w:tcPr>
            <w:tcW w:w="0" w:type="auto"/>
          </w:tcPr>
          <w:p w14:paraId="352B3E11" w14:textId="5548AB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R4-2118540</w:t>
            </w:r>
          </w:p>
        </w:tc>
        <w:tc>
          <w:tcPr>
            <w:tcW w:w="0" w:type="auto"/>
          </w:tcPr>
          <w:p w14:paraId="56F8E7AB" w14:textId="5FEA02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power imbalance requirements for Type 2 UE</w:t>
            </w:r>
          </w:p>
        </w:tc>
        <w:tc>
          <w:tcPr>
            <w:tcW w:w="0" w:type="auto"/>
          </w:tcPr>
          <w:p w14:paraId="25DC6EA1" w14:textId="2F5ED2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48CD25C" w14:textId="63CC7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6ECB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1CE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EC0F26" w14:textId="77777777" w:rsidTr="00AB1096">
        <w:tc>
          <w:tcPr>
            <w:tcW w:w="0" w:type="auto"/>
          </w:tcPr>
          <w:p w14:paraId="6AD6F65B" w14:textId="2A0E29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R4-2118541</w:t>
            </w:r>
          </w:p>
        </w:tc>
        <w:tc>
          <w:tcPr>
            <w:tcW w:w="0" w:type="auto"/>
          </w:tcPr>
          <w:p w14:paraId="53B5E96F" w14:textId="7C5DE7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TS 38.101-3: Addition of missing lower order fallbacks</w:t>
            </w:r>
          </w:p>
        </w:tc>
        <w:tc>
          <w:tcPr>
            <w:tcW w:w="0" w:type="auto"/>
          </w:tcPr>
          <w:p w14:paraId="04C92237" w14:textId="398750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BT</w:t>
            </w:r>
          </w:p>
        </w:tc>
        <w:tc>
          <w:tcPr>
            <w:tcW w:w="0" w:type="auto"/>
          </w:tcPr>
          <w:p w14:paraId="3332581F" w14:textId="1732A1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6B63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E1443" w14:textId="0C5D64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B1096" w14:paraId="33A09A35" w14:textId="77777777" w:rsidTr="00AB1096">
        <w:tc>
          <w:tcPr>
            <w:tcW w:w="0" w:type="auto"/>
          </w:tcPr>
          <w:p w14:paraId="087158B0" w14:textId="33489F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R4-2118542</w:t>
            </w:r>
          </w:p>
        </w:tc>
        <w:tc>
          <w:tcPr>
            <w:tcW w:w="0" w:type="auto"/>
          </w:tcPr>
          <w:p w14:paraId="7F63FDB3" w14:textId="042E55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for CA_n28-n46-n78 with 1UL</w:t>
            </w:r>
          </w:p>
        </w:tc>
        <w:tc>
          <w:tcPr>
            <w:tcW w:w="0" w:type="auto"/>
          </w:tcPr>
          <w:p w14:paraId="3A08AAD9" w14:textId="00980A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BT</w:t>
            </w:r>
          </w:p>
        </w:tc>
        <w:tc>
          <w:tcPr>
            <w:tcW w:w="0" w:type="auto"/>
          </w:tcPr>
          <w:p w14:paraId="798F132E" w14:textId="63CBF6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DFCF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5BB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CC1939" w14:textId="77777777" w:rsidTr="00AB1096">
        <w:tc>
          <w:tcPr>
            <w:tcW w:w="0" w:type="auto"/>
          </w:tcPr>
          <w:p w14:paraId="098C295F" w14:textId="0FF093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R4-2118543</w:t>
            </w:r>
          </w:p>
        </w:tc>
        <w:tc>
          <w:tcPr>
            <w:tcW w:w="0" w:type="auto"/>
          </w:tcPr>
          <w:p w14:paraId="611BCE04" w14:textId="1B4515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for CA_n28-n46-n78 and DC_n28-n46-n78</w:t>
            </w:r>
          </w:p>
        </w:tc>
        <w:tc>
          <w:tcPr>
            <w:tcW w:w="0" w:type="auto"/>
          </w:tcPr>
          <w:p w14:paraId="02BB6B9D" w14:textId="445BDA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BT</w:t>
            </w:r>
          </w:p>
        </w:tc>
        <w:tc>
          <w:tcPr>
            <w:tcW w:w="0" w:type="auto"/>
          </w:tcPr>
          <w:p w14:paraId="6B1C18AF" w14:textId="12D9EA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EBE9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0D5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C34628" w14:textId="77777777" w:rsidTr="00AB1096">
        <w:tc>
          <w:tcPr>
            <w:tcW w:w="0" w:type="auto"/>
          </w:tcPr>
          <w:p w14:paraId="1CD30BD3" w14:textId="1A6766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R4-2118544</w:t>
            </w:r>
          </w:p>
        </w:tc>
        <w:tc>
          <w:tcPr>
            <w:tcW w:w="0" w:type="auto"/>
          </w:tcPr>
          <w:p w14:paraId="67796176" w14:textId="0BC645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for NB-IoT 16QAM BS RF requirements</w:t>
            </w:r>
          </w:p>
        </w:tc>
        <w:tc>
          <w:tcPr>
            <w:tcW w:w="0" w:type="auto"/>
          </w:tcPr>
          <w:p w14:paraId="369CD478" w14:textId="506231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98FC8F3" w14:textId="622413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1CE5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9B38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9837C6" w14:textId="77777777" w:rsidTr="00AB1096">
        <w:tc>
          <w:tcPr>
            <w:tcW w:w="0" w:type="auto"/>
          </w:tcPr>
          <w:p w14:paraId="7B1A8BE1" w14:textId="6CA090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R4-2118545</w:t>
            </w:r>
          </w:p>
        </w:tc>
        <w:tc>
          <w:tcPr>
            <w:tcW w:w="0" w:type="auto"/>
          </w:tcPr>
          <w:p w14:paraId="4475239C" w14:textId="66DA3B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PC6 MPR for NB-IoT 16QAM</w:t>
            </w:r>
          </w:p>
        </w:tc>
        <w:tc>
          <w:tcPr>
            <w:tcW w:w="0" w:type="auto"/>
          </w:tcPr>
          <w:p w14:paraId="5CE3EEAA" w14:textId="5D35C9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F47C52D" w14:textId="7380D2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642B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463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61D9DE" w14:textId="77777777" w:rsidTr="00AB1096">
        <w:tc>
          <w:tcPr>
            <w:tcW w:w="0" w:type="auto"/>
          </w:tcPr>
          <w:p w14:paraId="7C50DE83" w14:textId="71EFCA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R4-2118546</w:t>
            </w:r>
          </w:p>
        </w:tc>
        <w:tc>
          <w:tcPr>
            <w:tcW w:w="0" w:type="auto"/>
          </w:tcPr>
          <w:p w14:paraId="45754F0F" w14:textId="172A1B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A-MPR requirements for PC2 FDD bands</w:t>
            </w:r>
          </w:p>
        </w:tc>
        <w:tc>
          <w:tcPr>
            <w:tcW w:w="0" w:type="auto"/>
          </w:tcPr>
          <w:p w14:paraId="4066DBE0" w14:textId="456CAF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50DE9A8" w14:textId="759674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C99E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833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A4973F" w14:textId="77777777" w:rsidTr="00AB1096">
        <w:tc>
          <w:tcPr>
            <w:tcW w:w="0" w:type="auto"/>
          </w:tcPr>
          <w:p w14:paraId="3BCDF338" w14:textId="4B4B29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R4-2118547</w:t>
            </w:r>
          </w:p>
        </w:tc>
        <w:tc>
          <w:tcPr>
            <w:tcW w:w="0" w:type="auto"/>
          </w:tcPr>
          <w:p w14:paraId="66F87D63" w14:textId="1D8E5B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UE power high limit for CA and DC</w:t>
            </w:r>
          </w:p>
        </w:tc>
        <w:tc>
          <w:tcPr>
            <w:tcW w:w="0" w:type="auto"/>
          </w:tcPr>
          <w:p w14:paraId="65EF3B32" w14:textId="794FD4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5BECD26" w14:textId="06853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0F8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774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6AB8BC" w14:textId="77777777" w:rsidTr="00AB1096">
        <w:tc>
          <w:tcPr>
            <w:tcW w:w="0" w:type="auto"/>
          </w:tcPr>
          <w:p w14:paraId="2AB398C5" w14:textId="213DCD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R4-2118548</w:t>
            </w:r>
          </w:p>
        </w:tc>
        <w:tc>
          <w:tcPr>
            <w:tcW w:w="0" w:type="auto"/>
          </w:tcPr>
          <w:p w14:paraId="46F87636" w14:textId="5AF053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low MSD feasibility</w:t>
            </w:r>
          </w:p>
        </w:tc>
        <w:tc>
          <w:tcPr>
            <w:tcW w:w="0" w:type="auto"/>
          </w:tcPr>
          <w:p w14:paraId="44DBDBBF" w14:textId="50CE7E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189F7F7" w14:textId="1CCF7C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FAA6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DE12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BB79F9" w14:textId="77777777" w:rsidTr="00AB1096">
        <w:tc>
          <w:tcPr>
            <w:tcW w:w="0" w:type="auto"/>
          </w:tcPr>
          <w:p w14:paraId="3C37AAFF" w14:textId="534315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R4-2118549</w:t>
            </w:r>
          </w:p>
        </w:tc>
        <w:tc>
          <w:tcPr>
            <w:tcW w:w="0" w:type="auto"/>
          </w:tcPr>
          <w:p w14:paraId="3EA7C271" w14:textId="4F8D89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BPSK Tx Power for PC2 UEs</w:t>
            </w:r>
          </w:p>
        </w:tc>
        <w:tc>
          <w:tcPr>
            <w:tcW w:w="0" w:type="auto"/>
          </w:tcPr>
          <w:p w14:paraId="44DB3FAB" w14:textId="03EEFA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A265C10" w14:textId="02099C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A69C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231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AAC1CB" w14:textId="77777777" w:rsidTr="00AB1096">
        <w:tc>
          <w:tcPr>
            <w:tcW w:w="0" w:type="auto"/>
          </w:tcPr>
          <w:p w14:paraId="429B4274" w14:textId="35D95F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R4-2118550</w:t>
            </w:r>
          </w:p>
        </w:tc>
        <w:tc>
          <w:tcPr>
            <w:tcW w:w="0" w:type="auto"/>
          </w:tcPr>
          <w:p w14:paraId="59514676" w14:textId="6F3AAB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TS 38.101-1: Move PC1.5 MPR to Clause 6.2G</w:t>
            </w:r>
          </w:p>
        </w:tc>
        <w:tc>
          <w:tcPr>
            <w:tcW w:w="0" w:type="auto"/>
          </w:tcPr>
          <w:p w14:paraId="1E091368" w14:textId="38C1FA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5D3A3DE4" w14:textId="04BF7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654E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272CC" w14:textId="3F5B0D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R4-2119977</w:t>
            </w:r>
          </w:p>
        </w:tc>
      </w:tr>
      <w:tr w:rsidR="00AB1096" w14:paraId="4D4D5D75" w14:textId="77777777" w:rsidTr="00AB1096">
        <w:tc>
          <w:tcPr>
            <w:tcW w:w="0" w:type="auto"/>
          </w:tcPr>
          <w:p w14:paraId="73D328C5" w14:textId="2C0723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R4-2118551</w:t>
            </w:r>
          </w:p>
        </w:tc>
        <w:tc>
          <w:tcPr>
            <w:tcW w:w="0" w:type="auto"/>
          </w:tcPr>
          <w:p w14:paraId="06CFFF9C" w14:textId="28E5EE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maintenance on n74 co-existence for TS 38.101-1</w:t>
            </w:r>
          </w:p>
        </w:tc>
        <w:tc>
          <w:tcPr>
            <w:tcW w:w="0" w:type="auto"/>
          </w:tcPr>
          <w:p w14:paraId="748DC8D4" w14:textId="17F5B4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E5E5FF4" w14:textId="481C9E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9406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B92F04" w14:textId="0D05EC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R4-2119837</w:t>
            </w:r>
          </w:p>
        </w:tc>
      </w:tr>
      <w:tr w:rsidR="00AB1096" w14:paraId="2EDE3831" w14:textId="77777777" w:rsidTr="00AB1096">
        <w:tc>
          <w:tcPr>
            <w:tcW w:w="0" w:type="auto"/>
          </w:tcPr>
          <w:p w14:paraId="381093D8" w14:textId="1E1E85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R4-2118552</w:t>
            </w:r>
          </w:p>
        </w:tc>
        <w:tc>
          <w:tcPr>
            <w:tcW w:w="0" w:type="auto"/>
          </w:tcPr>
          <w:p w14:paraId="6F04A6CC" w14:textId="13E6B2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36.717-02-01: CA_38A-66A and CA_38C-66A</w:t>
            </w:r>
          </w:p>
        </w:tc>
        <w:tc>
          <w:tcPr>
            <w:tcW w:w="0" w:type="auto"/>
          </w:tcPr>
          <w:p w14:paraId="207FDE71" w14:textId="1447E1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AT&amp;T</w:t>
            </w:r>
          </w:p>
        </w:tc>
        <w:tc>
          <w:tcPr>
            <w:tcW w:w="0" w:type="auto"/>
          </w:tcPr>
          <w:p w14:paraId="6485521E" w14:textId="24973F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AC24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41BE1" w14:textId="59712F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R4-2119741</w:t>
            </w:r>
          </w:p>
        </w:tc>
      </w:tr>
      <w:tr w:rsidR="00AB1096" w14:paraId="3B01203B" w14:textId="77777777" w:rsidTr="00AB1096">
        <w:tc>
          <w:tcPr>
            <w:tcW w:w="0" w:type="auto"/>
          </w:tcPr>
          <w:p w14:paraId="7D9B9504" w14:textId="353E4A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R4-2118553</w:t>
            </w:r>
          </w:p>
        </w:tc>
        <w:tc>
          <w:tcPr>
            <w:tcW w:w="0" w:type="auto"/>
          </w:tcPr>
          <w:p w14:paraId="54B0A8AC" w14:textId="31B848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36.717-02-01: CA_26A-38A and CA_26A-38C</w:t>
            </w:r>
          </w:p>
        </w:tc>
        <w:tc>
          <w:tcPr>
            <w:tcW w:w="0" w:type="auto"/>
          </w:tcPr>
          <w:p w14:paraId="1843AFD2" w14:textId="05AEFC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AT&amp;T</w:t>
            </w:r>
          </w:p>
        </w:tc>
        <w:tc>
          <w:tcPr>
            <w:tcW w:w="0" w:type="auto"/>
          </w:tcPr>
          <w:p w14:paraId="77BCBCE3" w14:textId="2528AF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A75A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8B1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159619" w14:textId="77777777" w:rsidTr="00AB1096">
        <w:tc>
          <w:tcPr>
            <w:tcW w:w="0" w:type="auto"/>
          </w:tcPr>
          <w:p w14:paraId="0F741623" w14:textId="362C39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R4-2118554</w:t>
            </w:r>
          </w:p>
        </w:tc>
        <w:tc>
          <w:tcPr>
            <w:tcW w:w="0" w:type="auto"/>
          </w:tcPr>
          <w:p w14:paraId="7381EB05" w14:textId="59AB11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CA_7A-38A-66A and CA_7A-38C-66A</w:t>
            </w:r>
          </w:p>
        </w:tc>
        <w:tc>
          <w:tcPr>
            <w:tcW w:w="0" w:type="auto"/>
          </w:tcPr>
          <w:p w14:paraId="5A220265" w14:textId="12D20B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AT&amp;T</w:t>
            </w:r>
          </w:p>
        </w:tc>
        <w:tc>
          <w:tcPr>
            <w:tcW w:w="0" w:type="auto"/>
          </w:tcPr>
          <w:p w14:paraId="65C2C5F7" w14:textId="1F07EF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3176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97B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2C929B" w14:textId="77777777" w:rsidTr="00AB1096">
        <w:tc>
          <w:tcPr>
            <w:tcW w:w="0" w:type="auto"/>
          </w:tcPr>
          <w:p w14:paraId="5A76B251" w14:textId="3B0107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R4-2118555</w:t>
            </w:r>
          </w:p>
        </w:tc>
        <w:tc>
          <w:tcPr>
            <w:tcW w:w="0" w:type="auto"/>
          </w:tcPr>
          <w:p w14:paraId="16A3BB93" w14:textId="3192F0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CA_20A-28A-32A</w:t>
            </w:r>
          </w:p>
        </w:tc>
        <w:tc>
          <w:tcPr>
            <w:tcW w:w="0" w:type="auto"/>
          </w:tcPr>
          <w:p w14:paraId="225FAA54" w14:textId="6D1399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162DA2" w14:textId="23F0D5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E186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036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675808" w14:textId="77777777" w:rsidTr="00AB1096">
        <w:tc>
          <w:tcPr>
            <w:tcW w:w="0" w:type="auto"/>
          </w:tcPr>
          <w:p w14:paraId="3EEF5986" w14:textId="62A911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R4-2118556</w:t>
            </w:r>
          </w:p>
        </w:tc>
        <w:tc>
          <w:tcPr>
            <w:tcW w:w="0" w:type="auto"/>
          </w:tcPr>
          <w:p w14:paraId="7F4A3461" w14:textId="0AFF4F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CA_1A-28A-32A</w:t>
            </w:r>
          </w:p>
        </w:tc>
        <w:tc>
          <w:tcPr>
            <w:tcW w:w="0" w:type="auto"/>
          </w:tcPr>
          <w:p w14:paraId="5CC8711C" w14:textId="7FA71F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A83364" w14:textId="497FEC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C82C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600BE" w14:textId="4BA400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R4-2119742</w:t>
            </w:r>
          </w:p>
        </w:tc>
      </w:tr>
      <w:tr w:rsidR="00AB1096" w14:paraId="47ED042E" w14:textId="77777777" w:rsidTr="00AB1096">
        <w:tc>
          <w:tcPr>
            <w:tcW w:w="0" w:type="auto"/>
          </w:tcPr>
          <w:p w14:paraId="28598F3B" w14:textId="6AC63D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R4-2118557</w:t>
            </w:r>
          </w:p>
        </w:tc>
        <w:tc>
          <w:tcPr>
            <w:tcW w:w="0" w:type="auto"/>
          </w:tcPr>
          <w:p w14:paraId="0ED88A5A" w14:textId="523789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CA_3A-28A-32A</w:t>
            </w:r>
          </w:p>
        </w:tc>
        <w:tc>
          <w:tcPr>
            <w:tcW w:w="0" w:type="auto"/>
          </w:tcPr>
          <w:p w14:paraId="24404FDA" w14:textId="37AC8E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CKH IoD UK</w:t>
            </w:r>
          </w:p>
        </w:tc>
        <w:tc>
          <w:tcPr>
            <w:tcW w:w="0" w:type="auto"/>
          </w:tcPr>
          <w:p w14:paraId="524417AA" w14:textId="71E57E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4CBA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7802D" w14:textId="0C23A5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R4-2119743</w:t>
            </w:r>
          </w:p>
        </w:tc>
      </w:tr>
      <w:tr w:rsidR="00AB1096" w14:paraId="3CC70BA2" w14:textId="77777777" w:rsidTr="00AB1096">
        <w:tc>
          <w:tcPr>
            <w:tcW w:w="0" w:type="auto"/>
          </w:tcPr>
          <w:p w14:paraId="0AF274FF" w14:textId="3B1610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R4-2118558</w:t>
            </w:r>
          </w:p>
        </w:tc>
        <w:tc>
          <w:tcPr>
            <w:tcW w:w="0" w:type="auto"/>
          </w:tcPr>
          <w:p w14:paraId="127F1981" w14:textId="5885F5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configuration CA_3C-20A-32A</w:t>
            </w:r>
          </w:p>
        </w:tc>
        <w:tc>
          <w:tcPr>
            <w:tcW w:w="0" w:type="auto"/>
          </w:tcPr>
          <w:p w14:paraId="31022C8D" w14:textId="26188D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73EA06" w14:textId="1709D9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E5C8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C5F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B5B4D1" w14:textId="77777777" w:rsidTr="00AB1096">
        <w:tc>
          <w:tcPr>
            <w:tcW w:w="0" w:type="auto"/>
          </w:tcPr>
          <w:p w14:paraId="0261F225" w14:textId="38E683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R4-2118559</w:t>
            </w:r>
          </w:p>
        </w:tc>
        <w:tc>
          <w:tcPr>
            <w:tcW w:w="0" w:type="auto"/>
          </w:tcPr>
          <w:p w14:paraId="02931A9C" w14:textId="7E4EB9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configuration CA_1A-3C-32A</w:t>
            </w:r>
          </w:p>
        </w:tc>
        <w:tc>
          <w:tcPr>
            <w:tcW w:w="0" w:type="auto"/>
          </w:tcPr>
          <w:p w14:paraId="607089BF" w14:textId="2D1F4B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614244" w14:textId="24A7C9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3813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A9F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A42578" w14:textId="77777777" w:rsidTr="00AB1096">
        <w:tc>
          <w:tcPr>
            <w:tcW w:w="0" w:type="auto"/>
          </w:tcPr>
          <w:p w14:paraId="3435F625" w14:textId="513E37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R4-2118560</w:t>
            </w:r>
          </w:p>
        </w:tc>
        <w:tc>
          <w:tcPr>
            <w:tcW w:w="0" w:type="auto"/>
          </w:tcPr>
          <w:p w14:paraId="1530B473" w14:textId="5AF61A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CA_1A-3A-28A-32A</w:t>
            </w:r>
          </w:p>
        </w:tc>
        <w:tc>
          <w:tcPr>
            <w:tcW w:w="0" w:type="auto"/>
          </w:tcPr>
          <w:p w14:paraId="08876371" w14:textId="2E74F8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CKH IoD UK</w:t>
            </w:r>
          </w:p>
        </w:tc>
        <w:tc>
          <w:tcPr>
            <w:tcW w:w="0" w:type="auto"/>
          </w:tcPr>
          <w:p w14:paraId="4CFE9A5A" w14:textId="585FDC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7440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34F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CEE1F9" w14:textId="77777777" w:rsidTr="00AB1096">
        <w:tc>
          <w:tcPr>
            <w:tcW w:w="0" w:type="auto"/>
          </w:tcPr>
          <w:p w14:paraId="6FDC488C" w14:textId="7FBFCA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R4-2118561</w:t>
            </w:r>
          </w:p>
        </w:tc>
        <w:tc>
          <w:tcPr>
            <w:tcW w:w="0" w:type="auto"/>
          </w:tcPr>
          <w:p w14:paraId="70D80311" w14:textId="7BBDDD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configuration CA_1A-3C-7A-32A</w:t>
            </w:r>
          </w:p>
        </w:tc>
        <w:tc>
          <w:tcPr>
            <w:tcW w:w="0" w:type="auto"/>
          </w:tcPr>
          <w:p w14:paraId="29FA85B5" w14:textId="3DF90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E84534" w14:textId="14D47F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B384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38E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7DBE43" w14:textId="77777777" w:rsidTr="00AB1096">
        <w:tc>
          <w:tcPr>
            <w:tcW w:w="0" w:type="auto"/>
          </w:tcPr>
          <w:p w14:paraId="485541D4" w14:textId="71F8D8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R4-2118562</w:t>
            </w:r>
          </w:p>
        </w:tc>
        <w:tc>
          <w:tcPr>
            <w:tcW w:w="0" w:type="auto"/>
          </w:tcPr>
          <w:p w14:paraId="09CB3F74" w14:textId="728517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configuration CA_1A-3C-20A-32A</w:t>
            </w:r>
          </w:p>
        </w:tc>
        <w:tc>
          <w:tcPr>
            <w:tcW w:w="0" w:type="auto"/>
          </w:tcPr>
          <w:p w14:paraId="554E0C06" w14:textId="76EA47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301594" w14:textId="14C3ED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B888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DAB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215490" w14:textId="77777777" w:rsidTr="00AB1096">
        <w:tc>
          <w:tcPr>
            <w:tcW w:w="0" w:type="auto"/>
          </w:tcPr>
          <w:p w14:paraId="06EF4B4C" w14:textId="37B5D9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R4-2118563</w:t>
            </w:r>
          </w:p>
        </w:tc>
        <w:tc>
          <w:tcPr>
            <w:tcW w:w="0" w:type="auto"/>
          </w:tcPr>
          <w:p w14:paraId="25286A05" w14:textId="5662FE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DC_38A_n79A and DC_38A_n79C</w:t>
            </w:r>
          </w:p>
        </w:tc>
        <w:tc>
          <w:tcPr>
            <w:tcW w:w="0" w:type="auto"/>
          </w:tcPr>
          <w:p w14:paraId="1A77F944" w14:textId="2ECAF8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A26911" w14:textId="3BAF0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A56F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538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2BB889" w14:textId="77777777" w:rsidTr="00AB1096">
        <w:tc>
          <w:tcPr>
            <w:tcW w:w="0" w:type="auto"/>
          </w:tcPr>
          <w:p w14:paraId="0B15E5CF" w14:textId="45532B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R4-2118564</w:t>
            </w:r>
          </w:p>
        </w:tc>
        <w:tc>
          <w:tcPr>
            <w:tcW w:w="0" w:type="auto"/>
          </w:tcPr>
          <w:p w14:paraId="621DF549" w14:textId="22CABE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DC_7A_n79A and DC_7A_n79C</w:t>
            </w:r>
          </w:p>
        </w:tc>
        <w:tc>
          <w:tcPr>
            <w:tcW w:w="0" w:type="auto"/>
          </w:tcPr>
          <w:p w14:paraId="3257EF7A" w14:textId="5709AC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8ADBC2" w14:textId="292236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1D83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71635" w14:textId="209AFD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R4-2119823</w:t>
            </w:r>
          </w:p>
        </w:tc>
      </w:tr>
      <w:tr w:rsidR="00AB1096" w14:paraId="0573464C" w14:textId="77777777" w:rsidTr="00AB1096">
        <w:tc>
          <w:tcPr>
            <w:tcW w:w="0" w:type="auto"/>
          </w:tcPr>
          <w:p w14:paraId="35C28286" w14:textId="325C80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R4-2118565</w:t>
            </w:r>
          </w:p>
        </w:tc>
        <w:tc>
          <w:tcPr>
            <w:tcW w:w="0" w:type="auto"/>
          </w:tcPr>
          <w:p w14:paraId="02162B25" w14:textId="21C975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configuration DC_38_n257</w:t>
            </w:r>
          </w:p>
        </w:tc>
        <w:tc>
          <w:tcPr>
            <w:tcW w:w="0" w:type="auto"/>
          </w:tcPr>
          <w:p w14:paraId="2781E377" w14:textId="48BD1F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00087A" w14:textId="1A6579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51FC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8D0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0A455F" w14:textId="77777777" w:rsidTr="00AB1096">
        <w:tc>
          <w:tcPr>
            <w:tcW w:w="0" w:type="auto"/>
          </w:tcPr>
          <w:p w14:paraId="0630C2D1" w14:textId="4D143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R4-2118566</w:t>
            </w:r>
          </w:p>
        </w:tc>
        <w:tc>
          <w:tcPr>
            <w:tcW w:w="0" w:type="auto"/>
          </w:tcPr>
          <w:p w14:paraId="17AE8433" w14:textId="1AFCA4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configuration DC_38_n258</w:t>
            </w:r>
          </w:p>
        </w:tc>
        <w:tc>
          <w:tcPr>
            <w:tcW w:w="0" w:type="auto"/>
          </w:tcPr>
          <w:p w14:paraId="1D125BD1" w14:textId="69503F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5918BF" w14:textId="4697D0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173D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29A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9B1EE0" w14:textId="77777777" w:rsidTr="00AB1096">
        <w:tc>
          <w:tcPr>
            <w:tcW w:w="0" w:type="auto"/>
          </w:tcPr>
          <w:p w14:paraId="0062CBBA" w14:textId="7BFC2F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R4-2118567</w:t>
            </w:r>
          </w:p>
        </w:tc>
        <w:tc>
          <w:tcPr>
            <w:tcW w:w="0" w:type="auto"/>
          </w:tcPr>
          <w:p w14:paraId="692E417C" w14:textId="14C556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UL configuration DC_3C_n28A for DC_3C-38A_n28A</w:t>
            </w:r>
          </w:p>
        </w:tc>
        <w:tc>
          <w:tcPr>
            <w:tcW w:w="0" w:type="auto"/>
          </w:tcPr>
          <w:p w14:paraId="2E93249D" w14:textId="7188DA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F078D8" w14:textId="2A3E3F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58E0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D9C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C3974C" w14:textId="77777777" w:rsidTr="00AB1096">
        <w:tc>
          <w:tcPr>
            <w:tcW w:w="0" w:type="auto"/>
          </w:tcPr>
          <w:p w14:paraId="35FAFD76" w14:textId="66900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R4-2118568</w:t>
            </w:r>
          </w:p>
        </w:tc>
        <w:tc>
          <w:tcPr>
            <w:tcW w:w="0" w:type="auto"/>
          </w:tcPr>
          <w:p w14:paraId="78DA6796" w14:textId="3E3545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DC_1A-3A-32A_n28A and DC_1A-3C-32A_n28A</w:t>
            </w:r>
          </w:p>
        </w:tc>
        <w:tc>
          <w:tcPr>
            <w:tcW w:w="0" w:type="auto"/>
          </w:tcPr>
          <w:p w14:paraId="6DC4EFE2" w14:textId="1CC7D3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CKH IoD UK</w:t>
            </w:r>
          </w:p>
        </w:tc>
        <w:tc>
          <w:tcPr>
            <w:tcW w:w="0" w:type="auto"/>
          </w:tcPr>
          <w:p w14:paraId="37339DD3" w14:textId="390DEA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3A70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2AD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B4E8BD" w14:textId="77777777" w:rsidTr="00AB1096">
        <w:tc>
          <w:tcPr>
            <w:tcW w:w="0" w:type="auto"/>
          </w:tcPr>
          <w:p w14:paraId="73C140C2" w14:textId="4F51A1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R4-2118569</w:t>
            </w:r>
          </w:p>
        </w:tc>
        <w:tc>
          <w:tcPr>
            <w:tcW w:w="0" w:type="auto"/>
          </w:tcPr>
          <w:p w14:paraId="57DE3948" w14:textId="09ABD6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DC_3A-7A-32A_n28A  and DC_3C-7A-32A_n28A</w:t>
            </w:r>
          </w:p>
        </w:tc>
        <w:tc>
          <w:tcPr>
            <w:tcW w:w="0" w:type="auto"/>
          </w:tcPr>
          <w:p w14:paraId="034851CE" w14:textId="205693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770CBA" w14:textId="346AE5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2FFA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D34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19F846" w14:textId="77777777" w:rsidTr="00AB1096">
        <w:tc>
          <w:tcPr>
            <w:tcW w:w="0" w:type="auto"/>
          </w:tcPr>
          <w:p w14:paraId="2546F815" w14:textId="38565B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R4-2118570</w:t>
            </w:r>
          </w:p>
        </w:tc>
        <w:tc>
          <w:tcPr>
            <w:tcW w:w="0" w:type="auto"/>
          </w:tcPr>
          <w:p w14:paraId="2EA80736" w14:textId="63FADE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DC_3A-20A-32A_n28A and DC_3C-20A-32A_n28A</w:t>
            </w:r>
          </w:p>
        </w:tc>
        <w:tc>
          <w:tcPr>
            <w:tcW w:w="0" w:type="auto"/>
          </w:tcPr>
          <w:p w14:paraId="7F296453" w14:textId="2A28D4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FACFD1" w14:textId="7B5EFA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0374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A30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3B12CE" w14:textId="77777777" w:rsidTr="00AB1096">
        <w:tc>
          <w:tcPr>
            <w:tcW w:w="0" w:type="auto"/>
          </w:tcPr>
          <w:p w14:paraId="74B93468" w14:textId="7E4D19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R4-2118571</w:t>
            </w:r>
          </w:p>
        </w:tc>
        <w:tc>
          <w:tcPr>
            <w:tcW w:w="0" w:type="auto"/>
          </w:tcPr>
          <w:p w14:paraId="001C7917" w14:textId="6EE51F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DC_3A-28A-32A_n1A</w:t>
            </w:r>
          </w:p>
        </w:tc>
        <w:tc>
          <w:tcPr>
            <w:tcW w:w="0" w:type="auto"/>
          </w:tcPr>
          <w:p w14:paraId="5F5E0BD8" w14:textId="66E331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F948EB" w14:textId="34E9D2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6F33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1268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D47CAC" w14:textId="77777777" w:rsidTr="00AB1096">
        <w:tc>
          <w:tcPr>
            <w:tcW w:w="0" w:type="auto"/>
          </w:tcPr>
          <w:p w14:paraId="3171F12B" w14:textId="2CBF7D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R4-2118572</w:t>
            </w:r>
          </w:p>
        </w:tc>
        <w:tc>
          <w:tcPr>
            <w:tcW w:w="0" w:type="auto"/>
          </w:tcPr>
          <w:p w14:paraId="7B3DD1B7" w14:textId="494C8E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37.717-31-11 to correct the UL configurations for DC_7A-28A-32A_n1A and DC_20A-32A-38A_n1A</w:t>
            </w:r>
          </w:p>
        </w:tc>
        <w:tc>
          <w:tcPr>
            <w:tcW w:w="0" w:type="auto"/>
          </w:tcPr>
          <w:p w14:paraId="0DA3442F" w14:textId="18F0C3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DT</w:t>
            </w:r>
          </w:p>
        </w:tc>
        <w:tc>
          <w:tcPr>
            <w:tcW w:w="0" w:type="auto"/>
          </w:tcPr>
          <w:p w14:paraId="4B7B655D" w14:textId="6795AB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EC73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DC9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DD0E22" w14:textId="77777777" w:rsidTr="00AB1096">
        <w:tc>
          <w:tcPr>
            <w:tcW w:w="0" w:type="auto"/>
          </w:tcPr>
          <w:p w14:paraId="1BC89D60" w14:textId="65740B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R4-2118573</w:t>
            </w:r>
          </w:p>
        </w:tc>
        <w:tc>
          <w:tcPr>
            <w:tcW w:w="0" w:type="auto"/>
          </w:tcPr>
          <w:p w14:paraId="7A4A3C7F" w14:textId="2FE98B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configuration DC_1A-3C-20A_n28A</w:t>
            </w:r>
          </w:p>
        </w:tc>
        <w:tc>
          <w:tcPr>
            <w:tcW w:w="0" w:type="auto"/>
          </w:tcPr>
          <w:p w14:paraId="0CFFBF10" w14:textId="2DA45B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518415" w14:textId="155875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44E7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62C9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EC6D9C" w14:textId="77777777" w:rsidTr="00AB1096">
        <w:tc>
          <w:tcPr>
            <w:tcW w:w="0" w:type="auto"/>
          </w:tcPr>
          <w:p w14:paraId="4E7A7538" w14:textId="1E35C9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R4-2118574</w:t>
            </w:r>
          </w:p>
        </w:tc>
        <w:tc>
          <w:tcPr>
            <w:tcW w:w="0" w:type="auto"/>
          </w:tcPr>
          <w:p w14:paraId="4AEFCC72" w14:textId="107EEB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UL configuration DC_3C_n28A for DC_3C-7A-38A_n28A</w:t>
            </w:r>
          </w:p>
        </w:tc>
        <w:tc>
          <w:tcPr>
            <w:tcW w:w="0" w:type="auto"/>
          </w:tcPr>
          <w:p w14:paraId="6C8308DA" w14:textId="7020E8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F7926C" w14:textId="397FB9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B923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5F5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1E0D69" w14:textId="77777777" w:rsidTr="00AB1096">
        <w:tc>
          <w:tcPr>
            <w:tcW w:w="0" w:type="auto"/>
          </w:tcPr>
          <w:p w14:paraId="151B4CFF" w14:textId="55F51F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R4-2118575</w:t>
            </w:r>
          </w:p>
        </w:tc>
        <w:tc>
          <w:tcPr>
            <w:tcW w:w="0" w:type="auto"/>
          </w:tcPr>
          <w:p w14:paraId="536594CC" w14:textId="37C85D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UL configuration DC_3C_n28A for DC_1A-3C-38A_n28A</w:t>
            </w:r>
          </w:p>
        </w:tc>
        <w:tc>
          <w:tcPr>
            <w:tcW w:w="0" w:type="auto"/>
          </w:tcPr>
          <w:p w14:paraId="7B0A3EDB" w14:textId="1CA7DE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1A5536" w14:textId="6F20CE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43E9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43B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0D1DB1" w14:textId="77777777" w:rsidTr="00AB1096">
        <w:tc>
          <w:tcPr>
            <w:tcW w:w="0" w:type="auto"/>
          </w:tcPr>
          <w:p w14:paraId="13B0A627" w14:textId="083910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R4-2118576</w:t>
            </w:r>
          </w:p>
        </w:tc>
        <w:tc>
          <w:tcPr>
            <w:tcW w:w="0" w:type="auto"/>
          </w:tcPr>
          <w:p w14:paraId="7AE2D60B" w14:textId="103FB7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DC_1A-3A-7A-32A_n28A and DC_1A-3C-7A-32A_n28A</w:t>
            </w:r>
          </w:p>
        </w:tc>
        <w:tc>
          <w:tcPr>
            <w:tcW w:w="0" w:type="auto"/>
          </w:tcPr>
          <w:p w14:paraId="6B3A66D2" w14:textId="7778EA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8765D3" w14:textId="74BFD7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5A19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0B3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07CA6F" w14:textId="77777777" w:rsidTr="00AB1096">
        <w:tc>
          <w:tcPr>
            <w:tcW w:w="0" w:type="auto"/>
          </w:tcPr>
          <w:p w14:paraId="327C146C" w14:textId="2BEDD7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R4-2118577</w:t>
            </w:r>
          </w:p>
        </w:tc>
        <w:tc>
          <w:tcPr>
            <w:tcW w:w="0" w:type="auto"/>
          </w:tcPr>
          <w:p w14:paraId="5D28511E" w14:textId="5E76AE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DC_1A-3A-20A-32A_n28A and DC_1A-3C-20A-32A_n28A</w:t>
            </w:r>
          </w:p>
        </w:tc>
        <w:tc>
          <w:tcPr>
            <w:tcW w:w="0" w:type="auto"/>
          </w:tcPr>
          <w:p w14:paraId="6EBCDC97" w14:textId="0A0501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676DE3" w14:textId="7D1220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EF7F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E2E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FDA6D4" w14:textId="77777777" w:rsidTr="00AB1096">
        <w:tc>
          <w:tcPr>
            <w:tcW w:w="0" w:type="auto"/>
          </w:tcPr>
          <w:p w14:paraId="47920887" w14:textId="00F5F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R4-2118578</w:t>
            </w:r>
          </w:p>
        </w:tc>
        <w:tc>
          <w:tcPr>
            <w:tcW w:w="0" w:type="auto"/>
          </w:tcPr>
          <w:p w14:paraId="485E0AD2" w14:textId="77134D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UL configuration DC_3C_n28A for DC_1A-3C-7A-38A_n28A</w:t>
            </w:r>
          </w:p>
        </w:tc>
        <w:tc>
          <w:tcPr>
            <w:tcW w:w="0" w:type="auto"/>
          </w:tcPr>
          <w:p w14:paraId="5AD1E3B8" w14:textId="3A9674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19E3FC" w14:textId="39119B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94C01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B2B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53EEDA" w14:textId="77777777" w:rsidTr="00AB1096">
        <w:tc>
          <w:tcPr>
            <w:tcW w:w="0" w:type="auto"/>
          </w:tcPr>
          <w:p w14:paraId="2CC324F3" w14:textId="05FEEC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R4-2118579</w:t>
            </w:r>
          </w:p>
        </w:tc>
        <w:tc>
          <w:tcPr>
            <w:tcW w:w="0" w:type="auto"/>
          </w:tcPr>
          <w:p w14:paraId="556D38B8" w14:textId="1FBDF3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configuration DC_7_n79-n257</w:t>
            </w:r>
          </w:p>
        </w:tc>
        <w:tc>
          <w:tcPr>
            <w:tcW w:w="0" w:type="auto"/>
          </w:tcPr>
          <w:p w14:paraId="5A25DEC2" w14:textId="552B39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DF923D" w14:textId="7644C3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A1F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CD1A7" w14:textId="46FAFB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R4-2119791</w:t>
            </w:r>
          </w:p>
        </w:tc>
      </w:tr>
      <w:tr w:rsidR="00AB1096" w14:paraId="4DB1ECDC" w14:textId="77777777" w:rsidTr="00AB1096">
        <w:tc>
          <w:tcPr>
            <w:tcW w:w="0" w:type="auto"/>
          </w:tcPr>
          <w:p w14:paraId="5DF9B49F" w14:textId="3DD8A4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R4-2118580</w:t>
            </w:r>
          </w:p>
        </w:tc>
        <w:tc>
          <w:tcPr>
            <w:tcW w:w="0" w:type="auto"/>
          </w:tcPr>
          <w:p w14:paraId="4F9313C6" w14:textId="3B389B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configuration DC_7_n79-n258</w:t>
            </w:r>
          </w:p>
        </w:tc>
        <w:tc>
          <w:tcPr>
            <w:tcW w:w="0" w:type="auto"/>
          </w:tcPr>
          <w:p w14:paraId="586A6EDE" w14:textId="05B938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2C0F9F" w14:textId="2DB1D6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35FF9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F309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BFF714" w14:textId="77777777" w:rsidTr="00AB1096">
        <w:tc>
          <w:tcPr>
            <w:tcW w:w="0" w:type="auto"/>
          </w:tcPr>
          <w:p w14:paraId="03949EB6" w14:textId="38767E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R4-2118581</w:t>
            </w:r>
          </w:p>
        </w:tc>
        <w:tc>
          <w:tcPr>
            <w:tcW w:w="0" w:type="auto"/>
          </w:tcPr>
          <w:p w14:paraId="77996F53" w14:textId="34E0C6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configuration DC_3A_n78A-n79C</w:t>
            </w:r>
          </w:p>
        </w:tc>
        <w:tc>
          <w:tcPr>
            <w:tcW w:w="0" w:type="auto"/>
          </w:tcPr>
          <w:p w14:paraId="5450C0BB" w14:textId="2E34A4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FEB042" w14:textId="3499FD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DBCA4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22D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90CFDE" w14:textId="77777777" w:rsidTr="00AB1096">
        <w:tc>
          <w:tcPr>
            <w:tcW w:w="0" w:type="auto"/>
          </w:tcPr>
          <w:p w14:paraId="371FA025" w14:textId="098374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R4-2118582</w:t>
            </w:r>
          </w:p>
        </w:tc>
        <w:tc>
          <w:tcPr>
            <w:tcW w:w="0" w:type="auto"/>
          </w:tcPr>
          <w:p w14:paraId="534F892D" w14:textId="130CDE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DC_7A_n78A-n79A and DC_7A_n78A-n79C</w:t>
            </w:r>
          </w:p>
        </w:tc>
        <w:tc>
          <w:tcPr>
            <w:tcW w:w="0" w:type="auto"/>
          </w:tcPr>
          <w:p w14:paraId="2D4E661B" w14:textId="6FBB14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AFDCB8" w14:textId="77005C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B360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BD5AC" w14:textId="63F145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R4-2119790</w:t>
            </w:r>
          </w:p>
        </w:tc>
      </w:tr>
      <w:tr w:rsidR="00AB1096" w14:paraId="0461F413" w14:textId="77777777" w:rsidTr="00AB1096">
        <w:tc>
          <w:tcPr>
            <w:tcW w:w="0" w:type="auto"/>
          </w:tcPr>
          <w:p w14:paraId="69990266" w14:textId="3CDD36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R4-2118583</w:t>
            </w:r>
          </w:p>
        </w:tc>
        <w:tc>
          <w:tcPr>
            <w:tcW w:w="0" w:type="auto"/>
          </w:tcPr>
          <w:p w14:paraId="2DFE01AF" w14:textId="0D7EA0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 add BCS1 for SUL_n41A-n97A</w:t>
            </w:r>
          </w:p>
        </w:tc>
        <w:tc>
          <w:tcPr>
            <w:tcW w:w="0" w:type="auto"/>
          </w:tcPr>
          <w:p w14:paraId="04936F5E" w14:textId="4DDDA7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2425FE" w14:textId="4B6355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D247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2DAD6" w14:textId="3CE3F9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R4-2119792</w:t>
            </w:r>
          </w:p>
        </w:tc>
      </w:tr>
      <w:tr w:rsidR="00AB1096" w14:paraId="77298955" w14:textId="77777777" w:rsidTr="00AB1096">
        <w:tc>
          <w:tcPr>
            <w:tcW w:w="0" w:type="auto"/>
          </w:tcPr>
          <w:p w14:paraId="0E90EF13" w14:textId="0F866D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R4-2118584</w:t>
            </w:r>
          </w:p>
        </w:tc>
        <w:tc>
          <w:tcPr>
            <w:tcW w:w="0" w:type="auto"/>
          </w:tcPr>
          <w:p w14:paraId="693051F7" w14:textId="3322B4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 add BCS1 for SUL_n79A-n97A</w:t>
            </w:r>
          </w:p>
        </w:tc>
        <w:tc>
          <w:tcPr>
            <w:tcW w:w="0" w:type="auto"/>
          </w:tcPr>
          <w:p w14:paraId="7DC5550E" w14:textId="558170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5D029C" w14:textId="61C306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39CC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615C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9E54DB" w14:textId="77777777" w:rsidTr="00AB1096">
        <w:tc>
          <w:tcPr>
            <w:tcW w:w="0" w:type="auto"/>
          </w:tcPr>
          <w:p w14:paraId="1230982B" w14:textId="202A21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R4-2118585</w:t>
            </w:r>
          </w:p>
        </w:tc>
        <w:tc>
          <w:tcPr>
            <w:tcW w:w="0" w:type="auto"/>
          </w:tcPr>
          <w:p w14:paraId="6D4A73DF" w14:textId="0B4706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clean up TxRx for SUL</w:t>
            </w:r>
          </w:p>
        </w:tc>
        <w:tc>
          <w:tcPr>
            <w:tcW w:w="0" w:type="auto"/>
          </w:tcPr>
          <w:p w14:paraId="5C4C3270" w14:textId="3EC97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7237D969" w14:textId="52765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9C92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ABF3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9B11EE" w14:textId="77777777" w:rsidTr="00AB1096">
        <w:tc>
          <w:tcPr>
            <w:tcW w:w="0" w:type="auto"/>
          </w:tcPr>
          <w:p w14:paraId="2E9C6CA9" w14:textId="7F0BB9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R4-2118586</w:t>
            </w:r>
          </w:p>
        </w:tc>
        <w:tc>
          <w:tcPr>
            <w:tcW w:w="0" w:type="auto"/>
          </w:tcPr>
          <w:p w14:paraId="42015E85" w14:textId="7FC5BB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maintenance on n74 co-existence for TS 38.101-1</w:t>
            </w:r>
          </w:p>
        </w:tc>
        <w:tc>
          <w:tcPr>
            <w:tcW w:w="0" w:type="auto"/>
          </w:tcPr>
          <w:p w14:paraId="4993E6F6" w14:textId="5FB036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A10529E" w14:textId="0619FE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3E5C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A0E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D60F09" w14:textId="77777777" w:rsidTr="00AB1096">
        <w:tc>
          <w:tcPr>
            <w:tcW w:w="0" w:type="auto"/>
          </w:tcPr>
          <w:p w14:paraId="0B887CC7" w14:textId="570BB8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R4-2118587</w:t>
            </w:r>
          </w:p>
        </w:tc>
        <w:tc>
          <w:tcPr>
            <w:tcW w:w="0" w:type="auto"/>
          </w:tcPr>
          <w:p w14:paraId="0E27846F" w14:textId="77C4B1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Validation limits for FR1 CDL-C UMa channel model</w:t>
            </w:r>
          </w:p>
        </w:tc>
        <w:tc>
          <w:tcPr>
            <w:tcW w:w="0" w:type="auto"/>
          </w:tcPr>
          <w:p w14:paraId="1D105B43" w14:textId="4FD0E1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CMCC</w:t>
            </w:r>
          </w:p>
        </w:tc>
        <w:tc>
          <w:tcPr>
            <w:tcW w:w="0" w:type="auto"/>
          </w:tcPr>
          <w:p w14:paraId="1789D104" w14:textId="1B604D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2438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92D3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B04633" w14:textId="77777777" w:rsidTr="00AB1096">
        <w:tc>
          <w:tcPr>
            <w:tcW w:w="0" w:type="auto"/>
          </w:tcPr>
          <w:p w14:paraId="1398B4AF" w14:textId="7381F8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R4-2118588</w:t>
            </w:r>
          </w:p>
        </w:tc>
        <w:tc>
          <w:tcPr>
            <w:tcW w:w="0" w:type="auto"/>
          </w:tcPr>
          <w:p w14:paraId="64586B59" w14:textId="5C2FEE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UE half-duplex capability for PC2 FDD bands</w:t>
            </w:r>
          </w:p>
        </w:tc>
        <w:tc>
          <w:tcPr>
            <w:tcW w:w="0" w:type="auto"/>
          </w:tcPr>
          <w:p w14:paraId="2F1B2401" w14:textId="35DCC8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3F40F8B4" w14:textId="720CDA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91F0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1FF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83713A" w14:textId="77777777" w:rsidTr="00AB1096">
        <w:tc>
          <w:tcPr>
            <w:tcW w:w="0" w:type="auto"/>
          </w:tcPr>
          <w:p w14:paraId="4596D57A" w14:textId="3B9B87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R4-2118589</w:t>
            </w:r>
          </w:p>
        </w:tc>
        <w:tc>
          <w:tcPr>
            <w:tcW w:w="0" w:type="auto"/>
          </w:tcPr>
          <w:p w14:paraId="46888FD2" w14:textId="589BB4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n74 UE coexistence requirements</w:t>
            </w:r>
          </w:p>
        </w:tc>
        <w:tc>
          <w:tcPr>
            <w:tcW w:w="0" w:type="auto"/>
          </w:tcPr>
          <w:p w14:paraId="000257B7" w14:textId="686030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4EBB496" w14:textId="4D2A0D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BC5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5B1D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856982" w14:textId="77777777" w:rsidTr="00AB1096">
        <w:tc>
          <w:tcPr>
            <w:tcW w:w="0" w:type="auto"/>
          </w:tcPr>
          <w:p w14:paraId="7510E306" w14:textId="122D83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R4-2118590</w:t>
            </w:r>
          </w:p>
        </w:tc>
        <w:tc>
          <w:tcPr>
            <w:tcW w:w="0" w:type="auto"/>
          </w:tcPr>
          <w:p w14:paraId="23E25BF6" w14:textId="77293E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SDT</w:t>
            </w:r>
          </w:p>
        </w:tc>
        <w:tc>
          <w:tcPr>
            <w:tcW w:w="0" w:type="auto"/>
          </w:tcPr>
          <w:p w14:paraId="3DEEACBB" w14:textId="045F2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08655CE6" w14:textId="507DF0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A9AA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04FD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FC36A9" w14:textId="77777777" w:rsidTr="00AB1096">
        <w:tc>
          <w:tcPr>
            <w:tcW w:w="0" w:type="auto"/>
          </w:tcPr>
          <w:p w14:paraId="2C870A9E" w14:textId="64C9A9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R4-2118591</w:t>
            </w:r>
          </w:p>
        </w:tc>
        <w:tc>
          <w:tcPr>
            <w:tcW w:w="0" w:type="auto"/>
          </w:tcPr>
          <w:p w14:paraId="53AF075E" w14:textId="277BE8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SDT RRM requirements</w:t>
            </w:r>
          </w:p>
        </w:tc>
        <w:tc>
          <w:tcPr>
            <w:tcW w:w="0" w:type="auto"/>
          </w:tcPr>
          <w:p w14:paraId="7CBA9549" w14:textId="5794B2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CFE0031" w14:textId="7E8068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5A16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32196" w14:textId="1F3EA2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R4-2120339</w:t>
            </w:r>
          </w:p>
        </w:tc>
      </w:tr>
      <w:tr w:rsidR="00AB1096" w14:paraId="2522AB0C" w14:textId="77777777" w:rsidTr="00AB1096">
        <w:tc>
          <w:tcPr>
            <w:tcW w:w="0" w:type="auto"/>
          </w:tcPr>
          <w:p w14:paraId="3E98D815" w14:textId="3E08A8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R4-2118592</w:t>
            </w:r>
          </w:p>
        </w:tc>
        <w:tc>
          <w:tcPr>
            <w:tcW w:w="0" w:type="auto"/>
          </w:tcPr>
          <w:p w14:paraId="08A66ABC" w14:textId="6D3AD8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38.101-1 on CBW capability of fallback single component carrier in NR CA</w:t>
            </w:r>
          </w:p>
        </w:tc>
        <w:tc>
          <w:tcPr>
            <w:tcW w:w="0" w:type="auto"/>
          </w:tcPr>
          <w:p w14:paraId="73595E40" w14:textId="058F70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681A0AE" w14:textId="6ADE90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FE0E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0FA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936B46" w14:textId="77777777" w:rsidTr="00AB1096">
        <w:tc>
          <w:tcPr>
            <w:tcW w:w="0" w:type="auto"/>
          </w:tcPr>
          <w:p w14:paraId="7001CBCC" w14:textId="16871B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R4-2118593</w:t>
            </w:r>
          </w:p>
        </w:tc>
        <w:tc>
          <w:tcPr>
            <w:tcW w:w="0" w:type="auto"/>
          </w:tcPr>
          <w:p w14:paraId="0FF4416E" w14:textId="582C15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38.101-1 on CBW capability of fallback single component carrier in NR CA</w:t>
            </w:r>
          </w:p>
        </w:tc>
        <w:tc>
          <w:tcPr>
            <w:tcW w:w="0" w:type="auto"/>
          </w:tcPr>
          <w:p w14:paraId="287ED73A" w14:textId="2E3EC7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513A3BD" w14:textId="397919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7D51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BD6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5BF25E" w14:textId="77777777" w:rsidTr="00AB1096">
        <w:tc>
          <w:tcPr>
            <w:tcW w:w="0" w:type="auto"/>
          </w:tcPr>
          <w:p w14:paraId="3DCC6071" w14:textId="3A6DD6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R4-2118594</w:t>
            </w:r>
          </w:p>
        </w:tc>
        <w:tc>
          <w:tcPr>
            <w:tcW w:w="0" w:type="auto"/>
          </w:tcPr>
          <w:p w14:paraId="649C916F" w14:textId="22BDF7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38.101-1 on CBW capability of fallback single component carrier in NR CA</w:t>
            </w:r>
          </w:p>
        </w:tc>
        <w:tc>
          <w:tcPr>
            <w:tcW w:w="0" w:type="auto"/>
          </w:tcPr>
          <w:p w14:paraId="65844CFA" w14:textId="6CC065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F8A041D" w14:textId="2BF32B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CCC98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69A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ADA7F3" w14:textId="77777777" w:rsidTr="00AB1096">
        <w:tc>
          <w:tcPr>
            <w:tcW w:w="0" w:type="auto"/>
          </w:tcPr>
          <w:p w14:paraId="0EAEDF73" w14:textId="6E10E8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R4-2118595</w:t>
            </w:r>
          </w:p>
        </w:tc>
        <w:tc>
          <w:tcPr>
            <w:tcW w:w="0" w:type="auto"/>
          </w:tcPr>
          <w:p w14:paraId="65BF05A8" w14:textId="19B80E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the widerCBW approach</w:t>
            </w:r>
          </w:p>
        </w:tc>
        <w:tc>
          <w:tcPr>
            <w:tcW w:w="0" w:type="auto"/>
          </w:tcPr>
          <w:p w14:paraId="6C48F7CA" w14:textId="451D75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656E097" w14:textId="161EF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F2E3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0A21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B03466" w14:textId="77777777" w:rsidTr="00AB1096">
        <w:tc>
          <w:tcPr>
            <w:tcW w:w="0" w:type="auto"/>
          </w:tcPr>
          <w:p w14:paraId="49BAF6B4" w14:textId="54D729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R4-2118596</w:t>
            </w:r>
          </w:p>
        </w:tc>
        <w:tc>
          <w:tcPr>
            <w:tcW w:w="0" w:type="auto"/>
          </w:tcPr>
          <w:p w14:paraId="249722FF" w14:textId="5D6614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Potential RAN2 specs impacts from overlapping CA</w:t>
            </w:r>
          </w:p>
        </w:tc>
        <w:tc>
          <w:tcPr>
            <w:tcW w:w="0" w:type="auto"/>
          </w:tcPr>
          <w:p w14:paraId="55264EAD" w14:textId="303DD4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9A52BF9" w14:textId="4F1A0E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94C3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264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517BAB" w14:textId="77777777" w:rsidTr="00AB1096">
        <w:tc>
          <w:tcPr>
            <w:tcW w:w="0" w:type="auto"/>
          </w:tcPr>
          <w:p w14:paraId="40459D16" w14:textId="460249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R4-2118597</w:t>
            </w:r>
          </w:p>
        </w:tc>
        <w:tc>
          <w:tcPr>
            <w:tcW w:w="0" w:type="auto"/>
          </w:tcPr>
          <w:p w14:paraId="49A83DAB" w14:textId="60CF7E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v0.7.0</w:t>
            </w:r>
          </w:p>
        </w:tc>
        <w:tc>
          <w:tcPr>
            <w:tcW w:w="0" w:type="auto"/>
          </w:tcPr>
          <w:p w14:paraId="56529971" w14:textId="133D8C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9D57977" w14:textId="3B393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A195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0D0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ECD688" w14:textId="77777777" w:rsidTr="00AB1096">
        <w:tc>
          <w:tcPr>
            <w:tcW w:w="0" w:type="auto"/>
          </w:tcPr>
          <w:p w14:paraId="221046A7" w14:textId="5EEF18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R4-2118598</w:t>
            </w:r>
          </w:p>
        </w:tc>
        <w:tc>
          <w:tcPr>
            <w:tcW w:w="0" w:type="auto"/>
          </w:tcPr>
          <w:p w14:paraId="65733255" w14:textId="1599C1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v0.7.0</w:t>
            </w:r>
          </w:p>
        </w:tc>
        <w:tc>
          <w:tcPr>
            <w:tcW w:w="0" w:type="auto"/>
          </w:tcPr>
          <w:p w14:paraId="0F5ED387" w14:textId="469030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3E5A40E" w14:textId="2490F1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D387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162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8AE43E" w14:textId="77777777" w:rsidTr="00AB1096">
        <w:tc>
          <w:tcPr>
            <w:tcW w:w="0" w:type="auto"/>
          </w:tcPr>
          <w:p w14:paraId="5A6D41A2" w14:textId="286312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R4-2118599</w:t>
            </w:r>
          </w:p>
        </w:tc>
        <w:tc>
          <w:tcPr>
            <w:tcW w:w="0" w:type="auto"/>
          </w:tcPr>
          <w:p w14:paraId="2C7BD705" w14:textId="7BD2AB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Rel-15 power class ambiguity issue</w:t>
            </w:r>
          </w:p>
        </w:tc>
        <w:tc>
          <w:tcPr>
            <w:tcW w:w="0" w:type="auto"/>
          </w:tcPr>
          <w:p w14:paraId="25F49543" w14:textId="5C1AD0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30EF8E4" w14:textId="0BBA04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6F1C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8BD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05D0FE" w14:textId="77777777" w:rsidTr="00AB1096">
        <w:tc>
          <w:tcPr>
            <w:tcW w:w="0" w:type="auto"/>
          </w:tcPr>
          <w:p w14:paraId="660B2A37" w14:textId="342F4C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R4-2118600</w:t>
            </w:r>
          </w:p>
        </w:tc>
        <w:tc>
          <w:tcPr>
            <w:tcW w:w="0" w:type="auto"/>
          </w:tcPr>
          <w:p w14:paraId="555F6894" w14:textId="158A6B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38.101-1 on power class ambiguity in general description</w:t>
            </w:r>
          </w:p>
        </w:tc>
        <w:tc>
          <w:tcPr>
            <w:tcW w:w="0" w:type="auto"/>
          </w:tcPr>
          <w:p w14:paraId="483BE57C" w14:textId="7A4A5E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CDF9938" w14:textId="121EB2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905C4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5DC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4E0C03" w14:textId="77777777" w:rsidTr="00AB1096">
        <w:tc>
          <w:tcPr>
            <w:tcW w:w="0" w:type="auto"/>
          </w:tcPr>
          <w:p w14:paraId="526D954D" w14:textId="452FA2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R4-2118601</w:t>
            </w:r>
          </w:p>
        </w:tc>
        <w:tc>
          <w:tcPr>
            <w:tcW w:w="0" w:type="auto"/>
          </w:tcPr>
          <w:p w14:paraId="5105906D" w14:textId="4F70AF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relationship between NR TxD and ULFPTx</w:t>
            </w:r>
          </w:p>
        </w:tc>
        <w:tc>
          <w:tcPr>
            <w:tcW w:w="0" w:type="auto"/>
          </w:tcPr>
          <w:p w14:paraId="5D827D30" w14:textId="310F15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209813D" w14:textId="2AB796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AFE3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7D2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5A771D" w14:textId="77777777" w:rsidTr="00AB1096">
        <w:tc>
          <w:tcPr>
            <w:tcW w:w="0" w:type="auto"/>
          </w:tcPr>
          <w:p w14:paraId="48FF8CE8" w14:textId="139886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R4-2118602</w:t>
            </w:r>
          </w:p>
        </w:tc>
        <w:tc>
          <w:tcPr>
            <w:tcW w:w="0" w:type="auto"/>
          </w:tcPr>
          <w:p w14:paraId="0ECD8284" w14:textId="5D7741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maintenance on n74 co-existence for TS 38.101-1</w:t>
            </w:r>
          </w:p>
        </w:tc>
        <w:tc>
          <w:tcPr>
            <w:tcW w:w="0" w:type="auto"/>
          </w:tcPr>
          <w:p w14:paraId="7D14BA72" w14:textId="432645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F41A5F8" w14:textId="2E5566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88EC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894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D71F58" w14:textId="77777777" w:rsidTr="00AB1096">
        <w:tc>
          <w:tcPr>
            <w:tcW w:w="0" w:type="auto"/>
          </w:tcPr>
          <w:p w14:paraId="57B0BD3E" w14:textId="0BDA5E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R4-2118603</w:t>
            </w:r>
          </w:p>
        </w:tc>
        <w:tc>
          <w:tcPr>
            <w:tcW w:w="0" w:type="auto"/>
          </w:tcPr>
          <w:p w14:paraId="3258E2CB" w14:textId="535695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n74 co-existence requirements</w:t>
            </w:r>
          </w:p>
        </w:tc>
        <w:tc>
          <w:tcPr>
            <w:tcW w:w="0" w:type="auto"/>
          </w:tcPr>
          <w:p w14:paraId="17015579" w14:textId="3BA3D1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938C0A0" w14:textId="169F82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4280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4FE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C60C8F" w14:textId="77777777" w:rsidTr="00AB1096">
        <w:tc>
          <w:tcPr>
            <w:tcW w:w="0" w:type="auto"/>
          </w:tcPr>
          <w:p w14:paraId="38A7B749" w14:textId="74DC92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R4-2118604</w:t>
            </w:r>
          </w:p>
        </w:tc>
        <w:tc>
          <w:tcPr>
            <w:tcW w:w="0" w:type="auto"/>
          </w:tcPr>
          <w:p w14:paraId="152F4776" w14:textId="4CEF2B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time plan for FR1 lab alignment and requirement development</w:t>
            </w:r>
          </w:p>
        </w:tc>
        <w:tc>
          <w:tcPr>
            <w:tcW w:w="0" w:type="auto"/>
          </w:tcPr>
          <w:p w14:paraId="51D52879" w14:textId="0E702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OPPO</w:t>
            </w:r>
          </w:p>
        </w:tc>
        <w:tc>
          <w:tcPr>
            <w:tcW w:w="0" w:type="auto"/>
          </w:tcPr>
          <w:p w14:paraId="797E830B" w14:textId="7F602F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763C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B8124" w14:textId="281ACD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R4-2120683</w:t>
            </w:r>
          </w:p>
        </w:tc>
      </w:tr>
      <w:tr w:rsidR="00AB1096" w14:paraId="195C4EA5" w14:textId="77777777" w:rsidTr="00AB1096">
        <w:tc>
          <w:tcPr>
            <w:tcW w:w="0" w:type="auto"/>
          </w:tcPr>
          <w:p w14:paraId="63C20EBA" w14:textId="0541C5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R4-2118605</w:t>
            </w:r>
          </w:p>
        </w:tc>
        <w:tc>
          <w:tcPr>
            <w:tcW w:w="0" w:type="auto"/>
          </w:tcPr>
          <w:p w14:paraId="26BBE4B1" w14:textId="473D6E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increasing UE high limit for CA and DC</w:t>
            </w:r>
          </w:p>
        </w:tc>
        <w:tc>
          <w:tcPr>
            <w:tcW w:w="0" w:type="auto"/>
          </w:tcPr>
          <w:p w14:paraId="11411C17" w14:textId="1AB8BC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09DF6444" w14:textId="3C12C9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64A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ACF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5CBB8C" w14:textId="77777777" w:rsidTr="00AB1096">
        <w:tc>
          <w:tcPr>
            <w:tcW w:w="0" w:type="auto"/>
          </w:tcPr>
          <w:p w14:paraId="70DA0CE1" w14:textId="4193BA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R4-2118606</w:t>
            </w:r>
          </w:p>
        </w:tc>
        <w:tc>
          <w:tcPr>
            <w:tcW w:w="0" w:type="auto"/>
          </w:tcPr>
          <w:p w14:paraId="782D1510" w14:textId="5B65EB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DL path PRS-RSRP requirements</w:t>
            </w:r>
          </w:p>
        </w:tc>
        <w:tc>
          <w:tcPr>
            <w:tcW w:w="0" w:type="auto"/>
          </w:tcPr>
          <w:p w14:paraId="748DF46E" w14:textId="700C7A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E71647" w14:textId="29D25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4E4E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616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401BDA" w14:textId="77777777" w:rsidTr="00AB1096">
        <w:tc>
          <w:tcPr>
            <w:tcW w:w="0" w:type="auto"/>
          </w:tcPr>
          <w:p w14:paraId="51B274A7" w14:textId="1F7970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R4-2118607</w:t>
            </w:r>
          </w:p>
        </w:tc>
        <w:tc>
          <w:tcPr>
            <w:tcW w:w="0" w:type="auto"/>
          </w:tcPr>
          <w:p w14:paraId="4632101F" w14:textId="10EC5D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PAD candidates information for FR1 MIMO OTA lab alignment</w:t>
            </w:r>
          </w:p>
        </w:tc>
        <w:tc>
          <w:tcPr>
            <w:tcW w:w="0" w:type="auto"/>
          </w:tcPr>
          <w:p w14:paraId="09A14CDB" w14:textId="56BE6C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0C0E2E00" w14:textId="626285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771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9CB1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95ABE1" w14:textId="77777777" w:rsidTr="00AB1096">
        <w:tc>
          <w:tcPr>
            <w:tcW w:w="0" w:type="auto"/>
          </w:tcPr>
          <w:p w14:paraId="3F5D0043" w14:textId="2CEFC3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R4-2118608</w:t>
            </w:r>
          </w:p>
        </w:tc>
        <w:tc>
          <w:tcPr>
            <w:tcW w:w="0" w:type="auto"/>
          </w:tcPr>
          <w:p w14:paraId="6DDFE1B4" w14:textId="05190F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evaluation of UE receiver blocking for Europe NR-U</w:t>
            </w:r>
          </w:p>
        </w:tc>
        <w:tc>
          <w:tcPr>
            <w:tcW w:w="0" w:type="auto"/>
          </w:tcPr>
          <w:p w14:paraId="40E2AEA7" w14:textId="2D7C16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535304AC" w14:textId="0C66CA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E729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36C0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DF51E2" w14:textId="77777777" w:rsidTr="00AB1096">
        <w:tc>
          <w:tcPr>
            <w:tcW w:w="0" w:type="auto"/>
          </w:tcPr>
          <w:p w14:paraId="42A2879A" w14:textId="265515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R4-2118609</w:t>
            </w:r>
          </w:p>
        </w:tc>
        <w:tc>
          <w:tcPr>
            <w:tcW w:w="0" w:type="auto"/>
          </w:tcPr>
          <w:p w14:paraId="7038F1BD" w14:textId="29211E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37.717-41-11-070</w:t>
            </w:r>
          </w:p>
        </w:tc>
        <w:tc>
          <w:tcPr>
            <w:tcW w:w="0" w:type="auto"/>
          </w:tcPr>
          <w:p w14:paraId="539ED4D9" w14:textId="768D71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5865F9" w14:textId="2B5512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4CAC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8135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EBDD83" w14:textId="77777777" w:rsidTr="00AB1096">
        <w:tc>
          <w:tcPr>
            <w:tcW w:w="0" w:type="auto"/>
          </w:tcPr>
          <w:p w14:paraId="51419225" w14:textId="369DA9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R4-2118610</w:t>
            </w:r>
          </w:p>
        </w:tc>
        <w:tc>
          <w:tcPr>
            <w:tcW w:w="0" w:type="auto"/>
          </w:tcPr>
          <w:p w14:paraId="5B907101" w14:textId="59890F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Rel-17 WID on DC of 4 bands LTE inter-band CA (4DL1UL) and 1 NR band (1DL1UL)</w:t>
            </w:r>
          </w:p>
        </w:tc>
        <w:tc>
          <w:tcPr>
            <w:tcW w:w="0" w:type="auto"/>
          </w:tcPr>
          <w:p w14:paraId="4F4C0BDA" w14:textId="7A2626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6F97E4" w14:textId="248EC9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22DC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7879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5CE39D" w14:textId="77777777" w:rsidTr="00AB1096">
        <w:tc>
          <w:tcPr>
            <w:tcW w:w="0" w:type="auto"/>
          </w:tcPr>
          <w:p w14:paraId="66FD98ED" w14:textId="1994D6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R4-2118611</w:t>
            </w:r>
          </w:p>
        </w:tc>
        <w:tc>
          <w:tcPr>
            <w:tcW w:w="0" w:type="auto"/>
          </w:tcPr>
          <w:p w14:paraId="29E0AA8B" w14:textId="7E0536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of LTE 4band + NR 1band for TS 38.101-3</w:t>
            </w:r>
          </w:p>
        </w:tc>
        <w:tc>
          <w:tcPr>
            <w:tcW w:w="0" w:type="auto"/>
          </w:tcPr>
          <w:p w14:paraId="2AFB664C" w14:textId="291183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90363F" w14:textId="1FED5C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7DD1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9A2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FFF603" w14:textId="77777777" w:rsidTr="00AB1096">
        <w:tc>
          <w:tcPr>
            <w:tcW w:w="0" w:type="auto"/>
          </w:tcPr>
          <w:p w14:paraId="4544C1E1" w14:textId="638DC0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R4-2118612</w:t>
            </w:r>
          </w:p>
        </w:tc>
        <w:tc>
          <w:tcPr>
            <w:tcW w:w="0" w:type="auto"/>
          </w:tcPr>
          <w:p w14:paraId="79CEA37C" w14:textId="501959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RF aspects for a NR band in the range 52.6GHz – 71GHz</w:t>
            </w:r>
          </w:p>
        </w:tc>
        <w:tc>
          <w:tcPr>
            <w:tcW w:w="0" w:type="auto"/>
          </w:tcPr>
          <w:p w14:paraId="0762C895" w14:textId="777DC4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B5AB68" w14:textId="2EE71C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7DA6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EB2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BD3FD2" w14:textId="77777777" w:rsidTr="00AB1096">
        <w:tc>
          <w:tcPr>
            <w:tcW w:w="0" w:type="auto"/>
          </w:tcPr>
          <w:p w14:paraId="1916EF43" w14:textId="4D462E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R4-2118613</w:t>
            </w:r>
          </w:p>
        </w:tc>
        <w:tc>
          <w:tcPr>
            <w:tcW w:w="0" w:type="auto"/>
          </w:tcPr>
          <w:p w14:paraId="1FE58A26" w14:textId="18826F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System parameters</w:t>
            </w:r>
          </w:p>
        </w:tc>
        <w:tc>
          <w:tcPr>
            <w:tcW w:w="0" w:type="auto"/>
          </w:tcPr>
          <w:p w14:paraId="43F19F1C" w14:textId="5EF84B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71BDB4" w14:textId="76830C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775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8C0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83EA3B" w14:textId="77777777" w:rsidTr="00AB1096">
        <w:tc>
          <w:tcPr>
            <w:tcW w:w="0" w:type="auto"/>
          </w:tcPr>
          <w:p w14:paraId="26682D45" w14:textId="77BDD6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R4-2118614</w:t>
            </w:r>
          </w:p>
        </w:tc>
        <w:tc>
          <w:tcPr>
            <w:tcW w:w="0" w:type="auto"/>
          </w:tcPr>
          <w:p w14:paraId="059D7587" w14:textId="48C91A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gNB ClassType</w:t>
            </w:r>
          </w:p>
        </w:tc>
        <w:tc>
          <w:tcPr>
            <w:tcW w:w="0" w:type="auto"/>
          </w:tcPr>
          <w:p w14:paraId="04B27E22" w14:textId="65FDCA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9D99C5" w14:textId="543D13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20F5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968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BC1188" w14:textId="77777777" w:rsidTr="00AB1096">
        <w:tc>
          <w:tcPr>
            <w:tcW w:w="0" w:type="auto"/>
          </w:tcPr>
          <w:p w14:paraId="4F7749AB" w14:textId="19F940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R4-2118615</w:t>
            </w:r>
          </w:p>
        </w:tc>
        <w:tc>
          <w:tcPr>
            <w:tcW w:w="0" w:type="auto"/>
          </w:tcPr>
          <w:p w14:paraId="2E52172A" w14:textId="0A1F2F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simulation assumptions and results for coexistence study</w:t>
            </w:r>
          </w:p>
        </w:tc>
        <w:tc>
          <w:tcPr>
            <w:tcW w:w="0" w:type="auto"/>
          </w:tcPr>
          <w:p w14:paraId="1E4F6B45" w14:textId="69779D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D2F4B4" w14:textId="2CEEE0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0297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8A2B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E2222C" w14:textId="77777777" w:rsidTr="00AB1096">
        <w:tc>
          <w:tcPr>
            <w:tcW w:w="0" w:type="auto"/>
          </w:tcPr>
          <w:p w14:paraId="32424148" w14:textId="0445D1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R4-2118616</w:t>
            </w:r>
          </w:p>
        </w:tc>
        <w:tc>
          <w:tcPr>
            <w:tcW w:w="0" w:type="auto"/>
          </w:tcPr>
          <w:p w14:paraId="32CF40EC" w14:textId="057266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v0.5.0</w:t>
            </w:r>
          </w:p>
        </w:tc>
        <w:tc>
          <w:tcPr>
            <w:tcW w:w="0" w:type="auto"/>
          </w:tcPr>
          <w:p w14:paraId="53FA6870" w14:textId="10CA50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856E33" w14:textId="3C8DFC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E168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E20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D1547D" w14:textId="77777777" w:rsidTr="00AB1096">
        <w:tc>
          <w:tcPr>
            <w:tcW w:w="0" w:type="auto"/>
          </w:tcPr>
          <w:p w14:paraId="61A51DC6" w14:textId="23A31A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R4-2118617</w:t>
            </w:r>
          </w:p>
        </w:tc>
        <w:tc>
          <w:tcPr>
            <w:tcW w:w="0" w:type="auto"/>
          </w:tcPr>
          <w:p w14:paraId="16740F85" w14:textId="434E9A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v0.4.1</w:t>
            </w:r>
          </w:p>
        </w:tc>
        <w:tc>
          <w:tcPr>
            <w:tcW w:w="0" w:type="auto"/>
          </w:tcPr>
          <w:p w14:paraId="7D842BF1" w14:textId="399B23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96B975" w14:textId="0FB1EE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558F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0EA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1FF938" w14:textId="77777777" w:rsidTr="00AB1096">
        <w:tc>
          <w:tcPr>
            <w:tcW w:w="0" w:type="auto"/>
          </w:tcPr>
          <w:p w14:paraId="0F1D653B" w14:textId="72A8D9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R4-2118618</w:t>
            </w:r>
          </w:p>
        </w:tc>
        <w:tc>
          <w:tcPr>
            <w:tcW w:w="0" w:type="auto"/>
          </w:tcPr>
          <w:p w14:paraId="75C147E5" w14:textId="52A601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band definition for the lower 6GHz NR unlicensed operation</w:t>
            </w:r>
          </w:p>
        </w:tc>
        <w:tc>
          <w:tcPr>
            <w:tcW w:w="0" w:type="auto"/>
          </w:tcPr>
          <w:p w14:paraId="12F016A1" w14:textId="45A47A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A0CA79" w14:textId="51F0CA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844F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465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F3D763" w14:textId="77777777" w:rsidTr="00AB1096">
        <w:tc>
          <w:tcPr>
            <w:tcW w:w="0" w:type="auto"/>
          </w:tcPr>
          <w:p w14:paraId="0C4A23E9" w14:textId="249AB5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R4-2118619</w:t>
            </w:r>
          </w:p>
        </w:tc>
        <w:tc>
          <w:tcPr>
            <w:tcW w:w="0" w:type="auto"/>
          </w:tcPr>
          <w:p w14:paraId="13506B01" w14:textId="5E2CF7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aspects for the lower 6GHz NR unlicensed operation</w:t>
            </w:r>
          </w:p>
        </w:tc>
        <w:tc>
          <w:tcPr>
            <w:tcW w:w="0" w:type="auto"/>
          </w:tcPr>
          <w:p w14:paraId="0F25B22C" w14:textId="7E1F9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310D4A" w14:textId="1C2C87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798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EED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8ABC1B" w14:textId="77777777" w:rsidTr="00AB1096">
        <w:tc>
          <w:tcPr>
            <w:tcW w:w="0" w:type="auto"/>
          </w:tcPr>
          <w:p w14:paraId="32FFC29F" w14:textId="475F2C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R4-2118620</w:t>
            </w:r>
          </w:p>
        </w:tc>
        <w:tc>
          <w:tcPr>
            <w:tcW w:w="0" w:type="auto"/>
          </w:tcPr>
          <w:p w14:paraId="18DA140C" w14:textId="293188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band definition for 6GHz NR unlicensed operation</w:t>
            </w:r>
          </w:p>
        </w:tc>
        <w:tc>
          <w:tcPr>
            <w:tcW w:w="0" w:type="auto"/>
          </w:tcPr>
          <w:p w14:paraId="013FD260" w14:textId="6C464E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766154" w14:textId="602E55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808C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211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B4F579" w14:textId="77777777" w:rsidTr="00AB1096">
        <w:tc>
          <w:tcPr>
            <w:tcW w:w="0" w:type="auto"/>
          </w:tcPr>
          <w:p w14:paraId="06BCB401" w14:textId="3339E9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R4-2118621</w:t>
            </w:r>
          </w:p>
        </w:tc>
        <w:tc>
          <w:tcPr>
            <w:tcW w:w="0" w:type="auto"/>
          </w:tcPr>
          <w:p w14:paraId="105250B9" w14:textId="4FB2D1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 Addition of CA_n1A-n28A-n40-n78A</w:t>
            </w:r>
          </w:p>
        </w:tc>
        <w:tc>
          <w:tcPr>
            <w:tcW w:w="0" w:type="auto"/>
          </w:tcPr>
          <w:p w14:paraId="40EF9230" w14:textId="1A2245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1C81221" w14:textId="2FD876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6C5B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E4D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AE941F" w14:textId="77777777" w:rsidTr="00AB1096">
        <w:tc>
          <w:tcPr>
            <w:tcW w:w="0" w:type="auto"/>
          </w:tcPr>
          <w:p w14:paraId="38F486E6" w14:textId="0A755A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R4-2118622</w:t>
            </w:r>
          </w:p>
        </w:tc>
        <w:tc>
          <w:tcPr>
            <w:tcW w:w="0" w:type="auto"/>
          </w:tcPr>
          <w:p w14:paraId="17E807B7" w14:textId="531726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CA_n1A-n28A-n40-n78A</w:t>
            </w:r>
          </w:p>
        </w:tc>
        <w:tc>
          <w:tcPr>
            <w:tcW w:w="0" w:type="auto"/>
          </w:tcPr>
          <w:p w14:paraId="3B7CA902" w14:textId="3A1D88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6C8E0A" w14:textId="1A0163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91E7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AD5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7163B3" w14:textId="77777777" w:rsidTr="00AB1096">
        <w:tc>
          <w:tcPr>
            <w:tcW w:w="0" w:type="auto"/>
          </w:tcPr>
          <w:p w14:paraId="7EECD29E" w14:textId="590A9C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R4-2118623</w:t>
            </w:r>
          </w:p>
        </w:tc>
        <w:tc>
          <w:tcPr>
            <w:tcW w:w="0" w:type="auto"/>
          </w:tcPr>
          <w:p w14:paraId="5E58F966" w14:textId="0731F9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CA_n1A-n40-n78A</w:t>
            </w:r>
          </w:p>
        </w:tc>
        <w:tc>
          <w:tcPr>
            <w:tcW w:w="0" w:type="auto"/>
          </w:tcPr>
          <w:p w14:paraId="16649D97" w14:textId="2337A4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CFE7409" w14:textId="28A8BC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B650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5EA7C" w14:textId="6C442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R4-2119752</w:t>
            </w:r>
          </w:p>
        </w:tc>
      </w:tr>
      <w:tr w:rsidR="00AB1096" w14:paraId="4B873930" w14:textId="77777777" w:rsidTr="00AB1096">
        <w:tc>
          <w:tcPr>
            <w:tcW w:w="0" w:type="auto"/>
          </w:tcPr>
          <w:p w14:paraId="6E3494D6" w14:textId="1DA9BF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R4-2118624</w:t>
            </w:r>
          </w:p>
        </w:tc>
        <w:tc>
          <w:tcPr>
            <w:tcW w:w="0" w:type="auto"/>
          </w:tcPr>
          <w:p w14:paraId="723EBAF8" w14:textId="142E16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CA_n1A-n28A-n78A</w:t>
            </w:r>
          </w:p>
        </w:tc>
        <w:tc>
          <w:tcPr>
            <w:tcW w:w="0" w:type="auto"/>
          </w:tcPr>
          <w:p w14:paraId="6B97A537" w14:textId="471D0A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3AA2931" w14:textId="402443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FAFA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C14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9AD6FF" w14:textId="77777777" w:rsidTr="00AB1096">
        <w:tc>
          <w:tcPr>
            <w:tcW w:w="0" w:type="auto"/>
          </w:tcPr>
          <w:p w14:paraId="01871DEB" w14:textId="0D36EB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R4-2118625</w:t>
            </w:r>
          </w:p>
        </w:tc>
        <w:tc>
          <w:tcPr>
            <w:tcW w:w="0" w:type="auto"/>
          </w:tcPr>
          <w:p w14:paraId="37937964" w14:textId="0EEE9E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CA_n28A-n40-n78A</w:t>
            </w:r>
          </w:p>
        </w:tc>
        <w:tc>
          <w:tcPr>
            <w:tcW w:w="0" w:type="auto"/>
          </w:tcPr>
          <w:p w14:paraId="2FA4D3F0" w14:textId="7337FC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1635EA0" w14:textId="45E132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3202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5BC6F" w14:textId="6B49DB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R4-2119753</w:t>
            </w:r>
          </w:p>
        </w:tc>
      </w:tr>
      <w:tr w:rsidR="00AB1096" w14:paraId="0DAD665A" w14:textId="77777777" w:rsidTr="00AB1096">
        <w:tc>
          <w:tcPr>
            <w:tcW w:w="0" w:type="auto"/>
          </w:tcPr>
          <w:p w14:paraId="2DED510E" w14:textId="503C4E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R4-2118626</w:t>
            </w:r>
          </w:p>
        </w:tc>
        <w:tc>
          <w:tcPr>
            <w:tcW w:w="0" w:type="auto"/>
          </w:tcPr>
          <w:p w14:paraId="044B622D" w14:textId="34A81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DC_40_n257 to 38.101-3</w:t>
            </w:r>
          </w:p>
        </w:tc>
        <w:tc>
          <w:tcPr>
            <w:tcW w:w="0" w:type="auto"/>
          </w:tcPr>
          <w:p w14:paraId="5B0214E3" w14:textId="2EEBAD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NBN</w:t>
            </w:r>
          </w:p>
        </w:tc>
        <w:tc>
          <w:tcPr>
            <w:tcW w:w="0" w:type="auto"/>
          </w:tcPr>
          <w:p w14:paraId="79E83FAC" w14:textId="225E5F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DFA9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6F37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9528EF" w14:textId="77777777" w:rsidTr="00AB1096">
        <w:tc>
          <w:tcPr>
            <w:tcW w:w="0" w:type="auto"/>
          </w:tcPr>
          <w:p w14:paraId="5103BE3F" w14:textId="5E5059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R4-2118627</w:t>
            </w:r>
          </w:p>
        </w:tc>
        <w:tc>
          <w:tcPr>
            <w:tcW w:w="0" w:type="auto"/>
          </w:tcPr>
          <w:p w14:paraId="17A65825" w14:textId="4B8E12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DC_42-42_n257 to 38.101-3</w:t>
            </w:r>
          </w:p>
        </w:tc>
        <w:tc>
          <w:tcPr>
            <w:tcW w:w="0" w:type="auto"/>
          </w:tcPr>
          <w:p w14:paraId="63905470" w14:textId="245757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NBN</w:t>
            </w:r>
          </w:p>
        </w:tc>
        <w:tc>
          <w:tcPr>
            <w:tcW w:w="0" w:type="auto"/>
          </w:tcPr>
          <w:p w14:paraId="33043417" w14:textId="45C042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4F23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A56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C814B0" w14:textId="77777777" w:rsidTr="00AB1096">
        <w:tc>
          <w:tcPr>
            <w:tcW w:w="0" w:type="auto"/>
          </w:tcPr>
          <w:p w14:paraId="14B06C23" w14:textId="3BCE88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R4-2118628</w:t>
            </w:r>
          </w:p>
        </w:tc>
        <w:tc>
          <w:tcPr>
            <w:tcW w:w="0" w:type="auto"/>
          </w:tcPr>
          <w:p w14:paraId="4F312520" w14:textId="7D515A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DC_n40_n257 to 38.101-3</w:t>
            </w:r>
          </w:p>
        </w:tc>
        <w:tc>
          <w:tcPr>
            <w:tcW w:w="0" w:type="auto"/>
          </w:tcPr>
          <w:p w14:paraId="2B6A0F1F" w14:textId="35128B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NBN</w:t>
            </w:r>
          </w:p>
        </w:tc>
        <w:tc>
          <w:tcPr>
            <w:tcW w:w="0" w:type="auto"/>
          </w:tcPr>
          <w:p w14:paraId="1ED2F194" w14:textId="238655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D8A82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AF0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101E8E" w14:textId="77777777" w:rsidTr="00AB1096">
        <w:tc>
          <w:tcPr>
            <w:tcW w:w="0" w:type="auto"/>
          </w:tcPr>
          <w:p w14:paraId="08E8FD8B" w14:textId="157119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R4-2118629</w:t>
            </w:r>
          </w:p>
        </w:tc>
        <w:tc>
          <w:tcPr>
            <w:tcW w:w="0" w:type="auto"/>
          </w:tcPr>
          <w:p w14:paraId="6D53855A" w14:textId="2EDFF3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DC_n40-n77_n257 to 38.101-3</w:t>
            </w:r>
          </w:p>
        </w:tc>
        <w:tc>
          <w:tcPr>
            <w:tcW w:w="0" w:type="auto"/>
          </w:tcPr>
          <w:p w14:paraId="382FAEF4" w14:textId="6091E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NBN</w:t>
            </w:r>
          </w:p>
        </w:tc>
        <w:tc>
          <w:tcPr>
            <w:tcW w:w="0" w:type="auto"/>
          </w:tcPr>
          <w:p w14:paraId="185797CA" w14:textId="57ACC8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66EF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961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9BD08E" w14:textId="77777777" w:rsidTr="00AB1096">
        <w:tc>
          <w:tcPr>
            <w:tcW w:w="0" w:type="auto"/>
          </w:tcPr>
          <w:p w14:paraId="16E5D468" w14:textId="6D9CB2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R4-2118630</w:t>
            </w:r>
          </w:p>
        </w:tc>
        <w:tc>
          <w:tcPr>
            <w:tcW w:w="0" w:type="auto"/>
          </w:tcPr>
          <w:p w14:paraId="0A12640A" w14:textId="2F8611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DC_n40-n78_n257 to 38.101-3</w:t>
            </w:r>
          </w:p>
        </w:tc>
        <w:tc>
          <w:tcPr>
            <w:tcW w:w="0" w:type="auto"/>
          </w:tcPr>
          <w:p w14:paraId="7E948754" w14:textId="456630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NBN</w:t>
            </w:r>
          </w:p>
        </w:tc>
        <w:tc>
          <w:tcPr>
            <w:tcW w:w="0" w:type="auto"/>
          </w:tcPr>
          <w:p w14:paraId="2318AE75" w14:textId="7C5DAE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E98B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9D8F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0287B8" w14:textId="77777777" w:rsidTr="00AB1096">
        <w:tc>
          <w:tcPr>
            <w:tcW w:w="0" w:type="auto"/>
          </w:tcPr>
          <w:p w14:paraId="1B9D4B5E" w14:textId="631D4C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R4-2118631</w:t>
            </w:r>
          </w:p>
        </w:tc>
        <w:tc>
          <w:tcPr>
            <w:tcW w:w="0" w:type="auto"/>
          </w:tcPr>
          <w:p w14:paraId="7C6114C2" w14:textId="761350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configurations of CA_40-42 to 36.101</w:t>
            </w:r>
          </w:p>
        </w:tc>
        <w:tc>
          <w:tcPr>
            <w:tcW w:w="0" w:type="auto"/>
          </w:tcPr>
          <w:p w14:paraId="33665ED9" w14:textId="5E034B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NBN</w:t>
            </w:r>
          </w:p>
        </w:tc>
        <w:tc>
          <w:tcPr>
            <w:tcW w:w="0" w:type="auto"/>
          </w:tcPr>
          <w:p w14:paraId="795174C8" w14:textId="3F6275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FA27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D03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AF1E16" w14:textId="77777777" w:rsidTr="00AB1096">
        <w:tc>
          <w:tcPr>
            <w:tcW w:w="0" w:type="auto"/>
          </w:tcPr>
          <w:p w14:paraId="797103E6" w14:textId="202230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R4-2118632</w:t>
            </w:r>
          </w:p>
        </w:tc>
        <w:tc>
          <w:tcPr>
            <w:tcW w:w="0" w:type="auto"/>
          </w:tcPr>
          <w:p w14:paraId="7FAF8E87" w14:textId="5A9BFD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38.717-01-01 Addition of CA_n1(2A)</w:t>
            </w:r>
          </w:p>
        </w:tc>
        <w:tc>
          <w:tcPr>
            <w:tcW w:w="0" w:type="auto"/>
          </w:tcPr>
          <w:p w14:paraId="0CFBDA8A" w14:textId="2D5A2B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4FB9F99" w14:textId="7732EA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2684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BCCDD" w14:textId="776629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R4-2119824</w:t>
            </w:r>
          </w:p>
        </w:tc>
      </w:tr>
      <w:tr w:rsidR="00AB1096" w14:paraId="1C15E330" w14:textId="77777777" w:rsidTr="00AB1096">
        <w:tc>
          <w:tcPr>
            <w:tcW w:w="0" w:type="auto"/>
          </w:tcPr>
          <w:p w14:paraId="2524619C" w14:textId="0EB974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R4-2118633</w:t>
            </w:r>
          </w:p>
        </w:tc>
        <w:tc>
          <w:tcPr>
            <w:tcW w:w="0" w:type="auto"/>
          </w:tcPr>
          <w:p w14:paraId="7FC15989" w14:textId="7BC526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CA_n7-n8</w:t>
            </w:r>
          </w:p>
        </w:tc>
        <w:tc>
          <w:tcPr>
            <w:tcW w:w="0" w:type="auto"/>
          </w:tcPr>
          <w:p w14:paraId="3794E1FE" w14:textId="55673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5AEA59D" w14:textId="73BD2A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1457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78E5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4DD4CB" w14:textId="77777777" w:rsidTr="00AB1096">
        <w:tc>
          <w:tcPr>
            <w:tcW w:w="0" w:type="auto"/>
          </w:tcPr>
          <w:p w14:paraId="568FC284" w14:textId="46E951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R4-2118634</w:t>
            </w:r>
          </w:p>
        </w:tc>
        <w:tc>
          <w:tcPr>
            <w:tcW w:w="0" w:type="auto"/>
          </w:tcPr>
          <w:p w14:paraId="64262CB9" w14:textId="7FFAC2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CA_n5-n28</w:t>
            </w:r>
          </w:p>
        </w:tc>
        <w:tc>
          <w:tcPr>
            <w:tcW w:w="0" w:type="auto"/>
          </w:tcPr>
          <w:p w14:paraId="278EAF31" w14:textId="520B65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7E3B98D" w14:textId="1A3DF2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522C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DCDD1" w14:textId="5585D5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R4-2119869</w:t>
            </w:r>
          </w:p>
        </w:tc>
      </w:tr>
      <w:tr w:rsidR="00AB1096" w14:paraId="11C9F28B" w14:textId="77777777" w:rsidTr="00AB1096">
        <w:tc>
          <w:tcPr>
            <w:tcW w:w="0" w:type="auto"/>
          </w:tcPr>
          <w:p w14:paraId="22A7B15D" w14:textId="0B6A89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R4-2118635</w:t>
            </w:r>
          </w:p>
        </w:tc>
        <w:tc>
          <w:tcPr>
            <w:tcW w:w="0" w:type="auto"/>
          </w:tcPr>
          <w:p w14:paraId="164C0C83" w14:textId="1126E6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n1(2A) to excisting configurations in 38.101-1</w:t>
            </w:r>
          </w:p>
        </w:tc>
        <w:tc>
          <w:tcPr>
            <w:tcW w:w="0" w:type="auto"/>
          </w:tcPr>
          <w:p w14:paraId="7E88BB41" w14:textId="1C6B56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E849942" w14:textId="5CD50C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F861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C154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B0D450" w14:textId="77777777" w:rsidTr="00AB1096">
        <w:tc>
          <w:tcPr>
            <w:tcW w:w="0" w:type="auto"/>
          </w:tcPr>
          <w:p w14:paraId="34BC0F42" w14:textId="72CDC7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R4-2118636</w:t>
            </w:r>
          </w:p>
        </w:tc>
        <w:tc>
          <w:tcPr>
            <w:tcW w:w="0" w:type="auto"/>
          </w:tcPr>
          <w:p w14:paraId="2DA2268D" w14:textId="5B6B23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n3(2A) to excisting configurations in 38.101-1</w:t>
            </w:r>
          </w:p>
        </w:tc>
        <w:tc>
          <w:tcPr>
            <w:tcW w:w="0" w:type="auto"/>
          </w:tcPr>
          <w:p w14:paraId="40ADC551" w14:textId="382DD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57782F3" w14:textId="5169B5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E78B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EEFE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E758C2" w14:textId="77777777" w:rsidTr="00AB1096">
        <w:tc>
          <w:tcPr>
            <w:tcW w:w="0" w:type="auto"/>
          </w:tcPr>
          <w:p w14:paraId="3FFA0592" w14:textId="5E4510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R4-2118637</w:t>
            </w:r>
          </w:p>
        </w:tc>
        <w:tc>
          <w:tcPr>
            <w:tcW w:w="0" w:type="auto"/>
          </w:tcPr>
          <w:p w14:paraId="75B49385" w14:textId="1AA8FC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CA_n25A-n66A-n77(2A) to 38.101-1</w:t>
            </w:r>
          </w:p>
        </w:tc>
        <w:tc>
          <w:tcPr>
            <w:tcW w:w="0" w:type="auto"/>
          </w:tcPr>
          <w:p w14:paraId="2B8C3B38" w14:textId="5FDC0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Bell</w:t>
            </w:r>
          </w:p>
        </w:tc>
        <w:tc>
          <w:tcPr>
            <w:tcW w:w="0" w:type="auto"/>
          </w:tcPr>
          <w:p w14:paraId="3DC8AE62" w14:textId="16991B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6D6B3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7D8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D33A7D" w14:textId="77777777" w:rsidTr="00AB1096">
        <w:tc>
          <w:tcPr>
            <w:tcW w:w="0" w:type="auto"/>
          </w:tcPr>
          <w:p w14:paraId="4A1CD732" w14:textId="12778D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R4-2118638</w:t>
            </w:r>
          </w:p>
        </w:tc>
        <w:tc>
          <w:tcPr>
            <w:tcW w:w="0" w:type="auto"/>
          </w:tcPr>
          <w:p w14:paraId="4F787028" w14:textId="0F7B40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CA_n7-n25-n77</w:t>
            </w:r>
          </w:p>
        </w:tc>
        <w:tc>
          <w:tcPr>
            <w:tcW w:w="0" w:type="auto"/>
          </w:tcPr>
          <w:p w14:paraId="5A7383F3" w14:textId="0662D3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Bell</w:t>
            </w:r>
          </w:p>
        </w:tc>
        <w:tc>
          <w:tcPr>
            <w:tcW w:w="0" w:type="auto"/>
          </w:tcPr>
          <w:p w14:paraId="1C99DDD1" w14:textId="1861BA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DF5A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FA17D" w14:textId="782D33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R4-2119757</w:t>
            </w:r>
          </w:p>
        </w:tc>
      </w:tr>
      <w:tr w:rsidR="00AB1096" w14:paraId="71F6A61E" w14:textId="77777777" w:rsidTr="00AB1096">
        <w:tc>
          <w:tcPr>
            <w:tcW w:w="0" w:type="auto"/>
          </w:tcPr>
          <w:p w14:paraId="29EDD7A5" w14:textId="1E4FBB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R4-2118639</w:t>
            </w:r>
          </w:p>
        </w:tc>
        <w:tc>
          <w:tcPr>
            <w:tcW w:w="0" w:type="auto"/>
          </w:tcPr>
          <w:p w14:paraId="2476984E" w14:textId="73DE6E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CA_n25-n41-n78</w:t>
            </w:r>
          </w:p>
        </w:tc>
        <w:tc>
          <w:tcPr>
            <w:tcW w:w="0" w:type="auto"/>
          </w:tcPr>
          <w:p w14:paraId="74BDA71F" w14:textId="373E27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Bell</w:t>
            </w:r>
          </w:p>
        </w:tc>
        <w:tc>
          <w:tcPr>
            <w:tcW w:w="0" w:type="auto"/>
          </w:tcPr>
          <w:p w14:paraId="2AC158B5" w14:textId="667E61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74E8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1F5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7DE5D7" w14:textId="77777777" w:rsidTr="00AB1096">
        <w:tc>
          <w:tcPr>
            <w:tcW w:w="0" w:type="auto"/>
          </w:tcPr>
          <w:p w14:paraId="189908DF" w14:textId="72E72E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R4-2118640</w:t>
            </w:r>
          </w:p>
        </w:tc>
        <w:tc>
          <w:tcPr>
            <w:tcW w:w="0" w:type="auto"/>
          </w:tcPr>
          <w:p w14:paraId="41F600CB" w14:textId="29F7F2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CA_n41A-n66(2A)-n77 to 38.101-1</w:t>
            </w:r>
          </w:p>
        </w:tc>
        <w:tc>
          <w:tcPr>
            <w:tcW w:w="0" w:type="auto"/>
          </w:tcPr>
          <w:p w14:paraId="158944EA" w14:textId="281F18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Bell</w:t>
            </w:r>
          </w:p>
        </w:tc>
        <w:tc>
          <w:tcPr>
            <w:tcW w:w="0" w:type="auto"/>
          </w:tcPr>
          <w:p w14:paraId="4E257E54" w14:textId="4BF803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6C34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BF5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19DC4A" w14:textId="77777777" w:rsidTr="00AB1096">
        <w:tc>
          <w:tcPr>
            <w:tcW w:w="0" w:type="auto"/>
          </w:tcPr>
          <w:p w14:paraId="6791966F" w14:textId="642508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R4-2118641</w:t>
            </w:r>
          </w:p>
        </w:tc>
        <w:tc>
          <w:tcPr>
            <w:tcW w:w="0" w:type="auto"/>
          </w:tcPr>
          <w:p w14:paraId="574512AA" w14:textId="7BD18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CA_n41A-n66-n78 to 38.101-1</w:t>
            </w:r>
          </w:p>
        </w:tc>
        <w:tc>
          <w:tcPr>
            <w:tcW w:w="0" w:type="auto"/>
          </w:tcPr>
          <w:p w14:paraId="0FE9E4A5" w14:textId="30C310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Bell</w:t>
            </w:r>
          </w:p>
        </w:tc>
        <w:tc>
          <w:tcPr>
            <w:tcW w:w="0" w:type="auto"/>
          </w:tcPr>
          <w:p w14:paraId="1AF53C1A" w14:textId="46659A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D0F60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E8A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CA5041" w14:textId="77777777" w:rsidTr="00AB1096">
        <w:tc>
          <w:tcPr>
            <w:tcW w:w="0" w:type="auto"/>
          </w:tcPr>
          <w:p w14:paraId="0160902F" w14:textId="267586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R4-2118642</w:t>
            </w:r>
          </w:p>
        </w:tc>
        <w:tc>
          <w:tcPr>
            <w:tcW w:w="0" w:type="auto"/>
          </w:tcPr>
          <w:p w14:paraId="7088088E" w14:textId="05B517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CA_n66(2A)-n71A-n77 to 38.101-1</w:t>
            </w:r>
          </w:p>
        </w:tc>
        <w:tc>
          <w:tcPr>
            <w:tcW w:w="0" w:type="auto"/>
          </w:tcPr>
          <w:p w14:paraId="2DBD133E" w14:textId="0F5BC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Bell</w:t>
            </w:r>
          </w:p>
        </w:tc>
        <w:tc>
          <w:tcPr>
            <w:tcW w:w="0" w:type="auto"/>
          </w:tcPr>
          <w:p w14:paraId="499806DE" w14:textId="4E30BF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84C48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B50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C7B16F" w14:textId="77777777" w:rsidTr="00AB1096">
        <w:tc>
          <w:tcPr>
            <w:tcW w:w="0" w:type="auto"/>
          </w:tcPr>
          <w:p w14:paraId="00E46E64" w14:textId="72EED7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R4-2118643</w:t>
            </w:r>
          </w:p>
        </w:tc>
        <w:tc>
          <w:tcPr>
            <w:tcW w:w="0" w:type="auto"/>
          </w:tcPr>
          <w:p w14:paraId="566BA940" w14:textId="4FDE68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CA_n7-n46</w:t>
            </w:r>
          </w:p>
        </w:tc>
        <w:tc>
          <w:tcPr>
            <w:tcW w:w="0" w:type="auto"/>
          </w:tcPr>
          <w:p w14:paraId="7B48DB8F" w14:textId="2259FD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</w:t>
            </w:r>
          </w:p>
        </w:tc>
        <w:tc>
          <w:tcPr>
            <w:tcW w:w="0" w:type="auto"/>
          </w:tcPr>
          <w:p w14:paraId="351BE40D" w14:textId="715A91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089E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88A20" w14:textId="3A8295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R4-2119758</w:t>
            </w:r>
          </w:p>
        </w:tc>
      </w:tr>
      <w:tr w:rsidR="00AB1096" w14:paraId="46FDA32E" w14:textId="77777777" w:rsidTr="00AB1096">
        <w:tc>
          <w:tcPr>
            <w:tcW w:w="0" w:type="auto"/>
          </w:tcPr>
          <w:p w14:paraId="1901A46D" w14:textId="0B69EC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R4-2118644</w:t>
            </w:r>
          </w:p>
        </w:tc>
        <w:tc>
          <w:tcPr>
            <w:tcW w:w="0" w:type="auto"/>
          </w:tcPr>
          <w:p w14:paraId="6F0DAC0E" w14:textId="79B362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CA_n7A-n46-n78A</w:t>
            </w:r>
          </w:p>
        </w:tc>
        <w:tc>
          <w:tcPr>
            <w:tcW w:w="0" w:type="auto"/>
          </w:tcPr>
          <w:p w14:paraId="7A8E99B5" w14:textId="71E0E0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</w:t>
            </w:r>
          </w:p>
        </w:tc>
        <w:tc>
          <w:tcPr>
            <w:tcW w:w="0" w:type="auto"/>
          </w:tcPr>
          <w:p w14:paraId="4BABA213" w14:textId="5B0428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758D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BC25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F5B9A7" w14:textId="77777777" w:rsidTr="00AB1096">
        <w:tc>
          <w:tcPr>
            <w:tcW w:w="0" w:type="auto"/>
          </w:tcPr>
          <w:p w14:paraId="2B08F6F7" w14:textId="6AE012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R4-2118645</w:t>
            </w:r>
          </w:p>
        </w:tc>
        <w:tc>
          <w:tcPr>
            <w:tcW w:w="0" w:type="auto"/>
          </w:tcPr>
          <w:p w14:paraId="11F728C4" w14:textId="313B92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DC_n7A-n78A to 38.101-1</w:t>
            </w:r>
          </w:p>
        </w:tc>
        <w:tc>
          <w:tcPr>
            <w:tcW w:w="0" w:type="auto"/>
          </w:tcPr>
          <w:p w14:paraId="51E3A22C" w14:textId="55771C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</w:t>
            </w:r>
          </w:p>
        </w:tc>
        <w:tc>
          <w:tcPr>
            <w:tcW w:w="0" w:type="auto"/>
          </w:tcPr>
          <w:p w14:paraId="24D149F4" w14:textId="557C7F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0ED2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08547" w14:textId="243475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R4-2119759</w:t>
            </w:r>
          </w:p>
        </w:tc>
      </w:tr>
      <w:tr w:rsidR="00AB1096" w14:paraId="31944C5C" w14:textId="77777777" w:rsidTr="00AB1096">
        <w:tc>
          <w:tcPr>
            <w:tcW w:w="0" w:type="auto"/>
          </w:tcPr>
          <w:p w14:paraId="0A5840E1" w14:textId="214238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R4-2118646</w:t>
            </w:r>
          </w:p>
        </w:tc>
        <w:tc>
          <w:tcPr>
            <w:tcW w:w="0" w:type="auto"/>
          </w:tcPr>
          <w:p w14:paraId="76BDB733" w14:textId="046DCB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missing UL configurations for 3 band CA to 38.101-1</w:t>
            </w:r>
          </w:p>
        </w:tc>
        <w:tc>
          <w:tcPr>
            <w:tcW w:w="0" w:type="auto"/>
          </w:tcPr>
          <w:p w14:paraId="672A19F5" w14:textId="0321F9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0" w:type="auto"/>
          </w:tcPr>
          <w:p w14:paraId="5532C4B6" w14:textId="497FBC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B16B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3A6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4416A1" w14:textId="77777777" w:rsidTr="00AB1096">
        <w:tc>
          <w:tcPr>
            <w:tcW w:w="0" w:type="auto"/>
          </w:tcPr>
          <w:p w14:paraId="770A71BE" w14:textId="1B2505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R4-2118647</w:t>
            </w:r>
          </w:p>
        </w:tc>
        <w:tc>
          <w:tcPr>
            <w:tcW w:w="0" w:type="auto"/>
          </w:tcPr>
          <w:p w14:paraId="66BA85C6" w14:textId="765FC8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CA_n2-n5-n77</w:t>
            </w:r>
          </w:p>
        </w:tc>
        <w:tc>
          <w:tcPr>
            <w:tcW w:w="0" w:type="auto"/>
          </w:tcPr>
          <w:p w14:paraId="1CAAF198" w14:textId="53A669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50326F0" w14:textId="32186A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F9B3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47E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FEAC4E" w14:textId="77777777" w:rsidTr="00AB1096">
        <w:tc>
          <w:tcPr>
            <w:tcW w:w="0" w:type="auto"/>
          </w:tcPr>
          <w:p w14:paraId="687300C4" w14:textId="4324D8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R4-2118648</w:t>
            </w:r>
          </w:p>
        </w:tc>
        <w:tc>
          <w:tcPr>
            <w:tcW w:w="0" w:type="auto"/>
          </w:tcPr>
          <w:p w14:paraId="1EF1402A" w14:textId="77A56C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CA_n2-n12-n77</w:t>
            </w:r>
          </w:p>
        </w:tc>
        <w:tc>
          <w:tcPr>
            <w:tcW w:w="0" w:type="auto"/>
          </w:tcPr>
          <w:p w14:paraId="28374062" w14:textId="202D33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AADC11F" w14:textId="010F98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D6B4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739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EAFD25" w14:textId="77777777" w:rsidTr="00AB1096">
        <w:tc>
          <w:tcPr>
            <w:tcW w:w="0" w:type="auto"/>
          </w:tcPr>
          <w:p w14:paraId="17B4F4E5" w14:textId="55FE5A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R4-2118649</w:t>
            </w:r>
          </w:p>
        </w:tc>
        <w:tc>
          <w:tcPr>
            <w:tcW w:w="0" w:type="auto"/>
          </w:tcPr>
          <w:p w14:paraId="1423BCD3" w14:textId="19E27C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CA_n2-n14-n77</w:t>
            </w:r>
          </w:p>
        </w:tc>
        <w:tc>
          <w:tcPr>
            <w:tcW w:w="0" w:type="auto"/>
          </w:tcPr>
          <w:p w14:paraId="3A0FB701" w14:textId="20D897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7EC7EBA" w14:textId="303C14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6C665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01D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0272CC" w14:textId="77777777" w:rsidTr="00AB1096">
        <w:tc>
          <w:tcPr>
            <w:tcW w:w="0" w:type="auto"/>
          </w:tcPr>
          <w:p w14:paraId="6EB16A5E" w14:textId="67FABF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R4-2118650</w:t>
            </w:r>
          </w:p>
        </w:tc>
        <w:tc>
          <w:tcPr>
            <w:tcW w:w="0" w:type="auto"/>
          </w:tcPr>
          <w:p w14:paraId="274A8279" w14:textId="1987A4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CA_n2-n30-n77</w:t>
            </w:r>
          </w:p>
        </w:tc>
        <w:tc>
          <w:tcPr>
            <w:tcW w:w="0" w:type="auto"/>
          </w:tcPr>
          <w:p w14:paraId="707C2C34" w14:textId="03B09A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6B8B555" w14:textId="292F53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1174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34E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5308D7" w14:textId="77777777" w:rsidTr="00AB1096">
        <w:tc>
          <w:tcPr>
            <w:tcW w:w="0" w:type="auto"/>
          </w:tcPr>
          <w:p w14:paraId="731C5BB7" w14:textId="7A870D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R4-2118651</w:t>
            </w:r>
          </w:p>
        </w:tc>
        <w:tc>
          <w:tcPr>
            <w:tcW w:w="0" w:type="auto"/>
          </w:tcPr>
          <w:p w14:paraId="21F77936" w14:textId="2A0C89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CA_n2-n66-n77</w:t>
            </w:r>
          </w:p>
        </w:tc>
        <w:tc>
          <w:tcPr>
            <w:tcW w:w="0" w:type="auto"/>
          </w:tcPr>
          <w:p w14:paraId="2DF1DEAA" w14:textId="3E07F0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2F7F5A0" w14:textId="5191F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96DB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608E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1B9B08" w14:textId="77777777" w:rsidTr="00AB1096">
        <w:tc>
          <w:tcPr>
            <w:tcW w:w="0" w:type="auto"/>
          </w:tcPr>
          <w:p w14:paraId="47731375" w14:textId="6D178B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R4-2118652</w:t>
            </w:r>
          </w:p>
        </w:tc>
        <w:tc>
          <w:tcPr>
            <w:tcW w:w="0" w:type="auto"/>
          </w:tcPr>
          <w:p w14:paraId="24BE55B5" w14:textId="3B48CE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CA_n5-n12-n77</w:t>
            </w:r>
          </w:p>
        </w:tc>
        <w:tc>
          <w:tcPr>
            <w:tcW w:w="0" w:type="auto"/>
          </w:tcPr>
          <w:p w14:paraId="34EAD14E" w14:textId="731701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F6C5AEE" w14:textId="5496E2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E91B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B67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B79619" w14:textId="77777777" w:rsidTr="00AB1096">
        <w:tc>
          <w:tcPr>
            <w:tcW w:w="0" w:type="auto"/>
          </w:tcPr>
          <w:p w14:paraId="5C54DF01" w14:textId="080625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R4-2118653</w:t>
            </w:r>
          </w:p>
        </w:tc>
        <w:tc>
          <w:tcPr>
            <w:tcW w:w="0" w:type="auto"/>
          </w:tcPr>
          <w:p w14:paraId="3EFC09A6" w14:textId="6EDD94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CA_n5-n14-n77</w:t>
            </w:r>
          </w:p>
        </w:tc>
        <w:tc>
          <w:tcPr>
            <w:tcW w:w="0" w:type="auto"/>
          </w:tcPr>
          <w:p w14:paraId="660AE870" w14:textId="4588BA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B84074C" w14:textId="296BDF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18DD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531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25BE44" w14:textId="77777777" w:rsidTr="00AB1096">
        <w:tc>
          <w:tcPr>
            <w:tcW w:w="0" w:type="auto"/>
          </w:tcPr>
          <w:p w14:paraId="7C500128" w14:textId="0800E4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R4-2118654</w:t>
            </w:r>
          </w:p>
        </w:tc>
        <w:tc>
          <w:tcPr>
            <w:tcW w:w="0" w:type="auto"/>
          </w:tcPr>
          <w:p w14:paraId="24494E40" w14:textId="2552E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CA_n5-n30-n77</w:t>
            </w:r>
          </w:p>
        </w:tc>
        <w:tc>
          <w:tcPr>
            <w:tcW w:w="0" w:type="auto"/>
          </w:tcPr>
          <w:p w14:paraId="2B4BA453" w14:textId="77AE2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FEBCB0A" w14:textId="704CDF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D8EB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5B8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3E93A4" w14:textId="77777777" w:rsidTr="00AB1096">
        <w:tc>
          <w:tcPr>
            <w:tcW w:w="0" w:type="auto"/>
          </w:tcPr>
          <w:p w14:paraId="0673A352" w14:textId="72B2E0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R4-2118655</w:t>
            </w:r>
          </w:p>
        </w:tc>
        <w:tc>
          <w:tcPr>
            <w:tcW w:w="0" w:type="auto"/>
          </w:tcPr>
          <w:p w14:paraId="1D4D32EB" w14:textId="534C4A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CA_n5-n66-n77</w:t>
            </w:r>
          </w:p>
        </w:tc>
        <w:tc>
          <w:tcPr>
            <w:tcW w:w="0" w:type="auto"/>
          </w:tcPr>
          <w:p w14:paraId="35A728B4" w14:textId="30CDDA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8D1583B" w14:textId="645699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232BD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431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DADD31" w14:textId="77777777" w:rsidTr="00AB1096">
        <w:tc>
          <w:tcPr>
            <w:tcW w:w="0" w:type="auto"/>
          </w:tcPr>
          <w:p w14:paraId="582A0447" w14:textId="54647A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R4-2118656</w:t>
            </w:r>
          </w:p>
        </w:tc>
        <w:tc>
          <w:tcPr>
            <w:tcW w:w="0" w:type="auto"/>
          </w:tcPr>
          <w:p w14:paraId="5EF2EE42" w14:textId="2DB078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CA_n12-n30-n77</w:t>
            </w:r>
          </w:p>
        </w:tc>
        <w:tc>
          <w:tcPr>
            <w:tcW w:w="0" w:type="auto"/>
          </w:tcPr>
          <w:p w14:paraId="28AB4B58" w14:textId="65F970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E7641FD" w14:textId="2D55DF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CE6A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DE6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97098D" w14:textId="77777777" w:rsidTr="00AB1096">
        <w:tc>
          <w:tcPr>
            <w:tcW w:w="0" w:type="auto"/>
          </w:tcPr>
          <w:p w14:paraId="7C6F2E10" w14:textId="145631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R4-2118657</w:t>
            </w:r>
          </w:p>
        </w:tc>
        <w:tc>
          <w:tcPr>
            <w:tcW w:w="0" w:type="auto"/>
          </w:tcPr>
          <w:p w14:paraId="50471139" w14:textId="49B110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CA_n12-n66-n77</w:t>
            </w:r>
          </w:p>
        </w:tc>
        <w:tc>
          <w:tcPr>
            <w:tcW w:w="0" w:type="auto"/>
          </w:tcPr>
          <w:p w14:paraId="516CA9D2" w14:textId="28DF96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0BBCFA1" w14:textId="24AB94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01934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AF5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B59197" w14:textId="77777777" w:rsidTr="00AB1096">
        <w:tc>
          <w:tcPr>
            <w:tcW w:w="0" w:type="auto"/>
          </w:tcPr>
          <w:p w14:paraId="09029C33" w14:textId="0A9EFB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R4-2118658</w:t>
            </w:r>
          </w:p>
        </w:tc>
        <w:tc>
          <w:tcPr>
            <w:tcW w:w="0" w:type="auto"/>
          </w:tcPr>
          <w:p w14:paraId="442F037B" w14:textId="101A16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CA_n14-n30-n77</w:t>
            </w:r>
          </w:p>
        </w:tc>
        <w:tc>
          <w:tcPr>
            <w:tcW w:w="0" w:type="auto"/>
          </w:tcPr>
          <w:p w14:paraId="5AA54CF0" w14:textId="53CBEF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285896D" w14:textId="51AE66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F5E6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D16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139F20" w14:textId="77777777" w:rsidTr="00AB1096">
        <w:tc>
          <w:tcPr>
            <w:tcW w:w="0" w:type="auto"/>
          </w:tcPr>
          <w:p w14:paraId="05E61300" w14:textId="21CC59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R4-2118659</w:t>
            </w:r>
          </w:p>
        </w:tc>
        <w:tc>
          <w:tcPr>
            <w:tcW w:w="0" w:type="auto"/>
          </w:tcPr>
          <w:p w14:paraId="667388B7" w14:textId="379468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CA_n14-n66-n77</w:t>
            </w:r>
          </w:p>
        </w:tc>
        <w:tc>
          <w:tcPr>
            <w:tcW w:w="0" w:type="auto"/>
          </w:tcPr>
          <w:p w14:paraId="7950CAA4" w14:textId="537F1D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B7AE094" w14:textId="4E8AE5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064F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351F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2734C3" w14:textId="77777777" w:rsidTr="00AB1096">
        <w:tc>
          <w:tcPr>
            <w:tcW w:w="0" w:type="auto"/>
          </w:tcPr>
          <w:p w14:paraId="4DA75250" w14:textId="4E2001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R4-2118660</w:t>
            </w:r>
          </w:p>
        </w:tc>
        <w:tc>
          <w:tcPr>
            <w:tcW w:w="0" w:type="auto"/>
          </w:tcPr>
          <w:p w14:paraId="270DAB9F" w14:textId="3CD9B0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CA_n30-n66-n77</w:t>
            </w:r>
          </w:p>
        </w:tc>
        <w:tc>
          <w:tcPr>
            <w:tcW w:w="0" w:type="auto"/>
          </w:tcPr>
          <w:p w14:paraId="527DB419" w14:textId="06627A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B730BE8" w14:textId="0AF143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9CA1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E18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0ABD30" w14:textId="77777777" w:rsidTr="00AB1096">
        <w:tc>
          <w:tcPr>
            <w:tcW w:w="0" w:type="auto"/>
          </w:tcPr>
          <w:p w14:paraId="2C271B9E" w14:textId="6808D8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R4-2118661</w:t>
            </w:r>
          </w:p>
        </w:tc>
        <w:tc>
          <w:tcPr>
            <w:tcW w:w="0" w:type="auto"/>
          </w:tcPr>
          <w:p w14:paraId="735B35CA" w14:textId="366DDA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Addition of CA_n66A-n77A</w:t>
            </w:r>
          </w:p>
        </w:tc>
        <w:tc>
          <w:tcPr>
            <w:tcW w:w="0" w:type="auto"/>
          </w:tcPr>
          <w:p w14:paraId="0D2B8BD5" w14:textId="2F688A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AA0312F" w14:textId="58957B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8BCA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264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4522BB" w14:textId="77777777" w:rsidTr="00AB1096">
        <w:tc>
          <w:tcPr>
            <w:tcW w:w="0" w:type="auto"/>
          </w:tcPr>
          <w:p w14:paraId="01F799F2" w14:textId="275259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R4-2118662</w:t>
            </w:r>
          </w:p>
        </w:tc>
        <w:tc>
          <w:tcPr>
            <w:tcW w:w="0" w:type="auto"/>
          </w:tcPr>
          <w:p w14:paraId="12D996E2" w14:textId="1D505B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CA_n2A-n29A</w:t>
            </w:r>
          </w:p>
        </w:tc>
        <w:tc>
          <w:tcPr>
            <w:tcW w:w="0" w:type="auto"/>
          </w:tcPr>
          <w:p w14:paraId="407E17E6" w14:textId="2EC48A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0679B16" w14:textId="44FF73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B56E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52EC6F" w14:textId="16FD0C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R4-2119766</w:t>
            </w:r>
          </w:p>
        </w:tc>
      </w:tr>
      <w:tr w:rsidR="00AB1096" w14:paraId="5D9EEA06" w14:textId="77777777" w:rsidTr="00AB1096">
        <w:tc>
          <w:tcPr>
            <w:tcW w:w="0" w:type="auto"/>
          </w:tcPr>
          <w:p w14:paraId="5405E3F2" w14:textId="3484D3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R4-2118663</w:t>
            </w:r>
          </w:p>
        </w:tc>
        <w:tc>
          <w:tcPr>
            <w:tcW w:w="0" w:type="auto"/>
          </w:tcPr>
          <w:p w14:paraId="0106A218" w14:textId="66BD4C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CA_n5A-n29A</w:t>
            </w:r>
          </w:p>
        </w:tc>
        <w:tc>
          <w:tcPr>
            <w:tcW w:w="0" w:type="auto"/>
          </w:tcPr>
          <w:p w14:paraId="76852AC3" w14:textId="07399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DC675F2" w14:textId="481E2D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A7BB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0B2F9" w14:textId="48CE1A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R4-2119870</w:t>
            </w:r>
          </w:p>
        </w:tc>
      </w:tr>
      <w:tr w:rsidR="00AB1096" w14:paraId="544AF280" w14:textId="77777777" w:rsidTr="00AB1096">
        <w:tc>
          <w:tcPr>
            <w:tcW w:w="0" w:type="auto"/>
          </w:tcPr>
          <w:p w14:paraId="038A7545" w14:textId="5A45F3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R4-2118664</w:t>
            </w:r>
          </w:p>
        </w:tc>
        <w:tc>
          <w:tcPr>
            <w:tcW w:w="0" w:type="auto"/>
          </w:tcPr>
          <w:p w14:paraId="71C18EB0" w14:textId="488B83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CA_n29A-n30A</w:t>
            </w:r>
          </w:p>
        </w:tc>
        <w:tc>
          <w:tcPr>
            <w:tcW w:w="0" w:type="auto"/>
          </w:tcPr>
          <w:p w14:paraId="298BDFBD" w14:textId="2B5331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6131B6A" w14:textId="318F11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0FB5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F7DD4" w14:textId="589892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R4-2119767</w:t>
            </w:r>
          </w:p>
        </w:tc>
      </w:tr>
      <w:tr w:rsidR="00AB1096" w14:paraId="3174A3C3" w14:textId="77777777" w:rsidTr="00AB1096">
        <w:tc>
          <w:tcPr>
            <w:tcW w:w="0" w:type="auto"/>
          </w:tcPr>
          <w:p w14:paraId="2F374357" w14:textId="62BB4F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R4-2118665</w:t>
            </w:r>
          </w:p>
        </w:tc>
        <w:tc>
          <w:tcPr>
            <w:tcW w:w="0" w:type="auto"/>
          </w:tcPr>
          <w:p w14:paraId="761F20F7" w14:textId="46F4FF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CA_n29A-n77A</w:t>
            </w:r>
          </w:p>
        </w:tc>
        <w:tc>
          <w:tcPr>
            <w:tcW w:w="0" w:type="auto"/>
          </w:tcPr>
          <w:p w14:paraId="2340A50F" w14:textId="3FED31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208F7B6" w14:textId="098D9C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13AA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5AE17" w14:textId="18C64B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R4-2119768</w:t>
            </w:r>
          </w:p>
        </w:tc>
      </w:tr>
      <w:tr w:rsidR="00AB1096" w14:paraId="0EB2D55C" w14:textId="77777777" w:rsidTr="00AB1096">
        <w:tc>
          <w:tcPr>
            <w:tcW w:w="0" w:type="auto"/>
          </w:tcPr>
          <w:p w14:paraId="213BA0D6" w14:textId="7DAFF2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R4-2118666</w:t>
            </w:r>
          </w:p>
        </w:tc>
        <w:tc>
          <w:tcPr>
            <w:tcW w:w="0" w:type="auto"/>
          </w:tcPr>
          <w:p w14:paraId="0795E8D1" w14:textId="61E8AF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CA_n2-n29-n77</w:t>
            </w:r>
          </w:p>
        </w:tc>
        <w:tc>
          <w:tcPr>
            <w:tcW w:w="0" w:type="auto"/>
          </w:tcPr>
          <w:p w14:paraId="1D1160CF" w14:textId="369A42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EBBB898" w14:textId="5706D7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A57F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165B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E51067" w14:textId="77777777" w:rsidTr="00AB1096">
        <w:tc>
          <w:tcPr>
            <w:tcW w:w="0" w:type="auto"/>
          </w:tcPr>
          <w:p w14:paraId="5F6AD008" w14:textId="3EB304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R4-2118667</w:t>
            </w:r>
          </w:p>
        </w:tc>
        <w:tc>
          <w:tcPr>
            <w:tcW w:w="0" w:type="auto"/>
          </w:tcPr>
          <w:p w14:paraId="1FBBB2A0" w14:textId="74B7EE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CA_n5-n29-n77</w:t>
            </w:r>
          </w:p>
        </w:tc>
        <w:tc>
          <w:tcPr>
            <w:tcW w:w="0" w:type="auto"/>
          </w:tcPr>
          <w:p w14:paraId="7EC0774B" w14:textId="4F534A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8AD69EA" w14:textId="495691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C4FE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8A7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77A4B0" w14:textId="77777777" w:rsidTr="00AB1096">
        <w:tc>
          <w:tcPr>
            <w:tcW w:w="0" w:type="auto"/>
          </w:tcPr>
          <w:p w14:paraId="1B6F0A01" w14:textId="68F5E2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R4-2118668</w:t>
            </w:r>
          </w:p>
        </w:tc>
        <w:tc>
          <w:tcPr>
            <w:tcW w:w="0" w:type="auto"/>
          </w:tcPr>
          <w:p w14:paraId="0DDF850F" w14:textId="3C1198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CA_n29-n30-n77</w:t>
            </w:r>
          </w:p>
        </w:tc>
        <w:tc>
          <w:tcPr>
            <w:tcW w:w="0" w:type="auto"/>
          </w:tcPr>
          <w:p w14:paraId="530048DF" w14:textId="0A0F18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CF8643C" w14:textId="001F61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2A27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364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7C9044" w14:textId="77777777" w:rsidTr="00AB1096">
        <w:tc>
          <w:tcPr>
            <w:tcW w:w="0" w:type="auto"/>
          </w:tcPr>
          <w:p w14:paraId="7955820A" w14:textId="59B759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R4-2118669</w:t>
            </w:r>
          </w:p>
        </w:tc>
        <w:tc>
          <w:tcPr>
            <w:tcW w:w="0" w:type="auto"/>
          </w:tcPr>
          <w:p w14:paraId="606AB8EF" w14:textId="69F119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CA_n29-n66-n77</w:t>
            </w:r>
          </w:p>
        </w:tc>
        <w:tc>
          <w:tcPr>
            <w:tcW w:w="0" w:type="auto"/>
          </w:tcPr>
          <w:p w14:paraId="79459A0A" w14:textId="617E78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E335D14" w14:textId="4BE335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86B4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C318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9EC8B9" w14:textId="77777777" w:rsidTr="00AB1096">
        <w:tc>
          <w:tcPr>
            <w:tcW w:w="0" w:type="auto"/>
          </w:tcPr>
          <w:p w14:paraId="20153ADC" w14:textId="62872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R4-2118670</w:t>
            </w:r>
          </w:p>
        </w:tc>
        <w:tc>
          <w:tcPr>
            <w:tcW w:w="0" w:type="auto"/>
          </w:tcPr>
          <w:p w14:paraId="697FBF91" w14:textId="76A3C7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CA_n2-n29-n77</w:t>
            </w:r>
          </w:p>
        </w:tc>
        <w:tc>
          <w:tcPr>
            <w:tcW w:w="0" w:type="auto"/>
          </w:tcPr>
          <w:p w14:paraId="64E51FF9" w14:textId="042AF9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5088ECA" w14:textId="7FBA89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5AB4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A5E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C0CEEE" w14:textId="77777777" w:rsidTr="00AB1096">
        <w:tc>
          <w:tcPr>
            <w:tcW w:w="0" w:type="auto"/>
          </w:tcPr>
          <w:p w14:paraId="72F52662" w14:textId="51CF80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R4-2118671</w:t>
            </w:r>
          </w:p>
        </w:tc>
        <w:tc>
          <w:tcPr>
            <w:tcW w:w="0" w:type="auto"/>
          </w:tcPr>
          <w:p w14:paraId="41CE823A" w14:textId="207C4C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CA_n5-n29-n77</w:t>
            </w:r>
          </w:p>
        </w:tc>
        <w:tc>
          <w:tcPr>
            <w:tcW w:w="0" w:type="auto"/>
          </w:tcPr>
          <w:p w14:paraId="2A66B207" w14:textId="5B7D4C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0C890E8" w14:textId="70F2B7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6BF0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129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5DEAE2" w14:textId="77777777" w:rsidTr="00AB1096">
        <w:tc>
          <w:tcPr>
            <w:tcW w:w="0" w:type="auto"/>
          </w:tcPr>
          <w:p w14:paraId="48C0C12E" w14:textId="5C089F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R4-2118672</w:t>
            </w:r>
          </w:p>
        </w:tc>
        <w:tc>
          <w:tcPr>
            <w:tcW w:w="0" w:type="auto"/>
          </w:tcPr>
          <w:p w14:paraId="25BFE67E" w14:textId="51DE51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CA_n29-n30-n77</w:t>
            </w:r>
          </w:p>
        </w:tc>
        <w:tc>
          <w:tcPr>
            <w:tcW w:w="0" w:type="auto"/>
          </w:tcPr>
          <w:p w14:paraId="4DFA2F03" w14:textId="58F2DE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1EA6B9F" w14:textId="7851DD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2F6A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71B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C8A165" w14:textId="77777777" w:rsidTr="00AB1096">
        <w:tc>
          <w:tcPr>
            <w:tcW w:w="0" w:type="auto"/>
          </w:tcPr>
          <w:p w14:paraId="300B74CE" w14:textId="25E46D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R4-2118673</w:t>
            </w:r>
          </w:p>
        </w:tc>
        <w:tc>
          <w:tcPr>
            <w:tcW w:w="0" w:type="auto"/>
          </w:tcPr>
          <w:p w14:paraId="428CE07F" w14:textId="47371D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CA_n29-n66-n77</w:t>
            </w:r>
          </w:p>
        </w:tc>
        <w:tc>
          <w:tcPr>
            <w:tcW w:w="0" w:type="auto"/>
          </w:tcPr>
          <w:p w14:paraId="318D43ED" w14:textId="287A4C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373A222" w14:textId="76E589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1FAD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8FA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4F58FD" w14:textId="77777777" w:rsidTr="00AB1096">
        <w:tc>
          <w:tcPr>
            <w:tcW w:w="0" w:type="auto"/>
          </w:tcPr>
          <w:p w14:paraId="14F62B98" w14:textId="3215B8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R4-2118674</w:t>
            </w:r>
          </w:p>
        </w:tc>
        <w:tc>
          <w:tcPr>
            <w:tcW w:w="0" w:type="auto"/>
          </w:tcPr>
          <w:p w14:paraId="42F33006" w14:textId="0654EB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UL TA test condition AWGN level correction (8.2.5)</w:t>
            </w:r>
          </w:p>
        </w:tc>
        <w:tc>
          <w:tcPr>
            <w:tcW w:w="0" w:type="auto"/>
          </w:tcPr>
          <w:p w14:paraId="06862CCD" w14:textId="02EDED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471670C" w14:textId="7CB66D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8B28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9D9A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EFF4EC" w14:textId="77777777" w:rsidTr="00AB1096">
        <w:tc>
          <w:tcPr>
            <w:tcW w:w="0" w:type="auto"/>
          </w:tcPr>
          <w:p w14:paraId="4ECDEFE0" w14:textId="2493CE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R4-2118675</w:t>
            </w:r>
          </w:p>
        </w:tc>
        <w:tc>
          <w:tcPr>
            <w:tcW w:w="0" w:type="auto"/>
          </w:tcPr>
          <w:p w14:paraId="4D783FF0" w14:textId="55759D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UL TA test condition AWGN level correction (8.2.5)</w:t>
            </w:r>
          </w:p>
        </w:tc>
        <w:tc>
          <w:tcPr>
            <w:tcW w:w="0" w:type="auto"/>
          </w:tcPr>
          <w:p w14:paraId="1939B2AE" w14:textId="1C3892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588848B" w14:textId="41636B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1519F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A94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5D0312" w14:textId="77777777" w:rsidTr="00AB1096">
        <w:tc>
          <w:tcPr>
            <w:tcW w:w="0" w:type="auto"/>
          </w:tcPr>
          <w:p w14:paraId="4A172117" w14:textId="314BA4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R4-2118676</w:t>
            </w:r>
          </w:p>
        </w:tc>
        <w:tc>
          <w:tcPr>
            <w:tcW w:w="0" w:type="auto"/>
          </w:tcPr>
          <w:p w14:paraId="745D59FA" w14:textId="3DF86F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MRTD requirements for Rel-16 multi-TRP transmission scheme</w:t>
            </w:r>
          </w:p>
        </w:tc>
        <w:tc>
          <w:tcPr>
            <w:tcW w:w="0" w:type="auto"/>
          </w:tcPr>
          <w:p w14:paraId="3C51C355" w14:textId="7EE279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BF62EE" w14:textId="514F87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4310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EFA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B196C8" w14:textId="77777777" w:rsidTr="00AB1096">
        <w:tc>
          <w:tcPr>
            <w:tcW w:w="0" w:type="auto"/>
          </w:tcPr>
          <w:p w14:paraId="4ED6E9D3" w14:textId="61F240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R4-2118677</w:t>
            </w:r>
          </w:p>
        </w:tc>
        <w:tc>
          <w:tcPr>
            <w:tcW w:w="0" w:type="auto"/>
          </w:tcPr>
          <w:p w14:paraId="25D53086" w14:textId="25B3E4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Rel-16 TCs with mix of carriers in LTE/FR1 and FR2</w:t>
            </w:r>
          </w:p>
        </w:tc>
        <w:tc>
          <w:tcPr>
            <w:tcW w:w="0" w:type="auto"/>
          </w:tcPr>
          <w:p w14:paraId="7EB35B98" w14:textId="0154E4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CDCB08" w14:textId="30C42C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F2D2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87A4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279CF2" w14:textId="77777777" w:rsidTr="00AB1096">
        <w:tc>
          <w:tcPr>
            <w:tcW w:w="0" w:type="auto"/>
          </w:tcPr>
          <w:p w14:paraId="609444D8" w14:textId="48BCD1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R4-2118678</w:t>
            </w:r>
          </w:p>
        </w:tc>
        <w:tc>
          <w:tcPr>
            <w:tcW w:w="0" w:type="auto"/>
          </w:tcPr>
          <w:p w14:paraId="33220E1A" w14:textId="0EC295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Modification of FR1/LTE+FR2 RRM test cases in Rel-16</w:t>
            </w:r>
          </w:p>
        </w:tc>
        <w:tc>
          <w:tcPr>
            <w:tcW w:w="0" w:type="auto"/>
          </w:tcPr>
          <w:p w14:paraId="3C83CA0C" w14:textId="59E2E0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EAF698" w14:textId="6FDBD9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02DC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56F9C" w14:textId="603A02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R4-2120261</w:t>
            </w:r>
          </w:p>
        </w:tc>
      </w:tr>
      <w:tr w:rsidR="00AB1096" w14:paraId="1F1A015B" w14:textId="77777777" w:rsidTr="00AB1096">
        <w:tc>
          <w:tcPr>
            <w:tcW w:w="0" w:type="auto"/>
          </w:tcPr>
          <w:p w14:paraId="7E36B980" w14:textId="43B2C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R4-2118679</w:t>
            </w:r>
          </w:p>
        </w:tc>
        <w:tc>
          <w:tcPr>
            <w:tcW w:w="0" w:type="auto"/>
          </w:tcPr>
          <w:p w14:paraId="14776488" w14:textId="3D55D5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Modification of FR1/LTE+FR2 RRM test cases in Rel-16</w:t>
            </w:r>
          </w:p>
        </w:tc>
        <w:tc>
          <w:tcPr>
            <w:tcW w:w="0" w:type="auto"/>
          </w:tcPr>
          <w:p w14:paraId="435860CA" w14:textId="20F192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8605BE" w14:textId="6E8478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9714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C02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51C0B4" w14:textId="77777777" w:rsidTr="00AB1096">
        <w:tc>
          <w:tcPr>
            <w:tcW w:w="0" w:type="auto"/>
          </w:tcPr>
          <w:p w14:paraId="10836B3F" w14:textId="5C5AA0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R4-2118680</w:t>
            </w:r>
          </w:p>
        </w:tc>
        <w:tc>
          <w:tcPr>
            <w:tcW w:w="0" w:type="auto"/>
          </w:tcPr>
          <w:p w14:paraId="1CB60863" w14:textId="1BCEB9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Collection of cell reselection test parameters for FR1 HST</w:t>
            </w:r>
          </w:p>
        </w:tc>
        <w:tc>
          <w:tcPr>
            <w:tcW w:w="0" w:type="auto"/>
          </w:tcPr>
          <w:p w14:paraId="0E6C6FCC" w14:textId="64A235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099091" w14:textId="3DEF6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6FBF2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FD6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840F28" w14:textId="77777777" w:rsidTr="00AB1096">
        <w:tc>
          <w:tcPr>
            <w:tcW w:w="0" w:type="auto"/>
          </w:tcPr>
          <w:p w14:paraId="35225EAE" w14:textId="58461B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R4-2118681</w:t>
            </w:r>
          </w:p>
        </w:tc>
        <w:tc>
          <w:tcPr>
            <w:tcW w:w="0" w:type="auto"/>
          </w:tcPr>
          <w:p w14:paraId="02970F4F" w14:textId="148840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Collection of cell reselection test parameters for FR1 HST</w:t>
            </w:r>
          </w:p>
        </w:tc>
        <w:tc>
          <w:tcPr>
            <w:tcW w:w="0" w:type="auto"/>
          </w:tcPr>
          <w:p w14:paraId="7832F1DC" w14:textId="4A2311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756C8D" w14:textId="3E75D9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D22F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7D7F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EBA42D" w14:textId="77777777" w:rsidTr="00AB1096">
        <w:tc>
          <w:tcPr>
            <w:tcW w:w="0" w:type="auto"/>
          </w:tcPr>
          <w:p w14:paraId="300C20D7" w14:textId="69060B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R4-2118682</w:t>
            </w:r>
          </w:p>
        </w:tc>
        <w:tc>
          <w:tcPr>
            <w:tcW w:w="0" w:type="auto"/>
          </w:tcPr>
          <w:p w14:paraId="5C54B371" w14:textId="280602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for FR1 HST demodulation results</w:t>
            </w:r>
          </w:p>
        </w:tc>
        <w:tc>
          <w:tcPr>
            <w:tcW w:w="0" w:type="auto"/>
          </w:tcPr>
          <w:p w14:paraId="3874E000" w14:textId="09900D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C233B1" w14:textId="7669EF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4609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2C6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C99833" w14:textId="77777777" w:rsidTr="00AB1096">
        <w:tc>
          <w:tcPr>
            <w:tcW w:w="0" w:type="auto"/>
          </w:tcPr>
          <w:p w14:paraId="3B12C271" w14:textId="45E0E1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R4-2118683</w:t>
            </w:r>
          </w:p>
        </w:tc>
        <w:tc>
          <w:tcPr>
            <w:tcW w:w="0" w:type="auto"/>
          </w:tcPr>
          <w:p w14:paraId="59BA36AD" w14:textId="5F2D3B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for CA with HST-SFN scenario</w:t>
            </w:r>
          </w:p>
        </w:tc>
        <w:tc>
          <w:tcPr>
            <w:tcW w:w="0" w:type="auto"/>
          </w:tcPr>
          <w:p w14:paraId="57D06B94" w14:textId="65609C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BBF9B5" w14:textId="464DD9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6799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585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870BA8" w14:textId="77777777" w:rsidTr="00AB1096">
        <w:tc>
          <w:tcPr>
            <w:tcW w:w="0" w:type="auto"/>
          </w:tcPr>
          <w:p w14:paraId="074FFD75" w14:textId="54D6F8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R4-2118684</w:t>
            </w:r>
          </w:p>
        </w:tc>
        <w:tc>
          <w:tcPr>
            <w:tcW w:w="0" w:type="auto"/>
          </w:tcPr>
          <w:p w14:paraId="22BB335E" w14:textId="560C44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HST FR2</w:t>
            </w:r>
          </w:p>
        </w:tc>
        <w:tc>
          <w:tcPr>
            <w:tcW w:w="0" w:type="auto"/>
          </w:tcPr>
          <w:p w14:paraId="02AE6A07" w14:textId="2FAF95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264FF4" w14:textId="7E001D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D633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01A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098225" w14:textId="77777777" w:rsidTr="00AB1096">
        <w:tc>
          <w:tcPr>
            <w:tcW w:w="0" w:type="auto"/>
          </w:tcPr>
          <w:p w14:paraId="1F1B5C1B" w14:textId="20D2B4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R4-2118685</w:t>
            </w:r>
          </w:p>
        </w:tc>
        <w:tc>
          <w:tcPr>
            <w:tcW w:w="0" w:type="auto"/>
          </w:tcPr>
          <w:p w14:paraId="77A9309A" w14:textId="4E6B79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FR2 UE demodulation requirements for NR 47GHz band</w:t>
            </w:r>
          </w:p>
        </w:tc>
        <w:tc>
          <w:tcPr>
            <w:tcW w:w="0" w:type="auto"/>
          </w:tcPr>
          <w:p w14:paraId="30BA7803" w14:textId="0C30F1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9ACC80" w14:textId="4C9A9B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A43A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5D29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FFCFB7" w14:textId="77777777" w:rsidTr="00AB1096">
        <w:tc>
          <w:tcPr>
            <w:tcW w:w="0" w:type="auto"/>
          </w:tcPr>
          <w:p w14:paraId="28779D7E" w14:textId="01D066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R4-2118686</w:t>
            </w:r>
          </w:p>
        </w:tc>
        <w:tc>
          <w:tcPr>
            <w:tcW w:w="0" w:type="auto"/>
          </w:tcPr>
          <w:p w14:paraId="0FE1B2B5" w14:textId="32FF50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Applicability of FR2 demodulation requirements to n262</w:t>
            </w:r>
          </w:p>
        </w:tc>
        <w:tc>
          <w:tcPr>
            <w:tcW w:w="0" w:type="auto"/>
          </w:tcPr>
          <w:p w14:paraId="60918B9D" w14:textId="07C659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A5F946" w14:textId="5F63BE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58DA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B7ECAF" w14:textId="109856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R4-2120650</w:t>
            </w:r>
          </w:p>
        </w:tc>
      </w:tr>
      <w:tr w:rsidR="00AB1096" w14:paraId="257CFF82" w14:textId="77777777" w:rsidTr="00AB1096">
        <w:tc>
          <w:tcPr>
            <w:tcW w:w="0" w:type="auto"/>
          </w:tcPr>
          <w:p w14:paraId="1EF18E23" w14:textId="4762E1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R4-2118687</w:t>
            </w:r>
          </w:p>
        </w:tc>
        <w:tc>
          <w:tcPr>
            <w:tcW w:w="0" w:type="auto"/>
          </w:tcPr>
          <w:p w14:paraId="33E6A5B7" w14:textId="37809C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Introduction of Noc power level for n259 PC5</w:t>
            </w:r>
          </w:p>
        </w:tc>
        <w:tc>
          <w:tcPr>
            <w:tcW w:w="0" w:type="auto"/>
          </w:tcPr>
          <w:p w14:paraId="32701E85" w14:textId="5BF26F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4FA145" w14:textId="7EAF9F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EA9C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0AD16" w14:textId="3296A6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R4-2120754</w:t>
            </w:r>
          </w:p>
        </w:tc>
      </w:tr>
      <w:tr w:rsidR="00AB1096" w14:paraId="684797B5" w14:textId="77777777" w:rsidTr="00AB1096">
        <w:tc>
          <w:tcPr>
            <w:tcW w:w="0" w:type="auto"/>
          </w:tcPr>
          <w:p w14:paraId="566A7AEC" w14:textId="1D93DE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R4-2118688</w:t>
            </w:r>
          </w:p>
        </w:tc>
        <w:tc>
          <w:tcPr>
            <w:tcW w:w="0" w:type="auto"/>
          </w:tcPr>
          <w:p w14:paraId="4DFA8514" w14:textId="4CC54C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UE demodulation requirements for WI DL 1024QAM for NR FR1</w:t>
            </w:r>
          </w:p>
        </w:tc>
        <w:tc>
          <w:tcPr>
            <w:tcW w:w="0" w:type="auto"/>
          </w:tcPr>
          <w:p w14:paraId="1ED025D6" w14:textId="480476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4846DA" w14:textId="6E2FDC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D2F7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64A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FC18D6" w14:textId="77777777" w:rsidTr="00AB1096">
        <w:tc>
          <w:tcPr>
            <w:tcW w:w="0" w:type="auto"/>
          </w:tcPr>
          <w:p w14:paraId="63CB3AF5" w14:textId="3F516C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R4-2118689</w:t>
            </w:r>
          </w:p>
        </w:tc>
        <w:tc>
          <w:tcPr>
            <w:tcW w:w="0" w:type="auto"/>
          </w:tcPr>
          <w:p w14:paraId="06A1C098" w14:textId="31C25B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DL 1024QAM</w:t>
            </w:r>
          </w:p>
        </w:tc>
        <w:tc>
          <w:tcPr>
            <w:tcW w:w="0" w:type="auto"/>
          </w:tcPr>
          <w:p w14:paraId="066636CD" w14:textId="0840E3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511710" w14:textId="3C51A9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EE8A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D26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C640E5" w14:textId="77777777" w:rsidTr="00AB1096">
        <w:tc>
          <w:tcPr>
            <w:tcW w:w="0" w:type="auto"/>
          </w:tcPr>
          <w:p w14:paraId="4CCC602A" w14:textId="5FB47C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R4-2118690</w:t>
            </w:r>
          </w:p>
        </w:tc>
        <w:tc>
          <w:tcPr>
            <w:tcW w:w="0" w:type="auto"/>
          </w:tcPr>
          <w:p w14:paraId="5791F7AF" w14:textId="2A0766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CQI reporting requirements for DL 1024QAM</w:t>
            </w:r>
          </w:p>
        </w:tc>
        <w:tc>
          <w:tcPr>
            <w:tcW w:w="0" w:type="auto"/>
          </w:tcPr>
          <w:p w14:paraId="15D7D8E8" w14:textId="78E963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A8F814" w14:textId="2C94B0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41C8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0F0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250F7B" w14:textId="77777777" w:rsidTr="00AB1096">
        <w:tc>
          <w:tcPr>
            <w:tcW w:w="0" w:type="auto"/>
          </w:tcPr>
          <w:p w14:paraId="64E4C5DE" w14:textId="2CCFB3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R4-2118691</w:t>
            </w:r>
          </w:p>
        </w:tc>
        <w:tc>
          <w:tcPr>
            <w:tcW w:w="0" w:type="auto"/>
          </w:tcPr>
          <w:p w14:paraId="3787C2D2" w14:textId="372643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impact with RedCap UE capability</w:t>
            </w:r>
          </w:p>
        </w:tc>
        <w:tc>
          <w:tcPr>
            <w:tcW w:w="0" w:type="auto"/>
          </w:tcPr>
          <w:p w14:paraId="6E49BEB7" w14:textId="51EC74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2656D0" w14:textId="77490F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DD25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1CB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324F4E" w14:textId="77777777" w:rsidTr="00AB1096">
        <w:tc>
          <w:tcPr>
            <w:tcW w:w="0" w:type="auto"/>
          </w:tcPr>
          <w:p w14:paraId="2BF13324" w14:textId="661946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R4-2118692</w:t>
            </w:r>
          </w:p>
        </w:tc>
        <w:tc>
          <w:tcPr>
            <w:tcW w:w="0" w:type="auto"/>
          </w:tcPr>
          <w:p w14:paraId="5F43C2EB" w14:textId="729FE9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Network Controlled Small Gap (NCSG)</w:t>
            </w:r>
          </w:p>
        </w:tc>
        <w:tc>
          <w:tcPr>
            <w:tcW w:w="0" w:type="auto"/>
          </w:tcPr>
          <w:p w14:paraId="45999F37" w14:textId="7BD79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17DE5C3" w14:textId="19BA8D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5E429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8C9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49D2C5" w14:textId="77777777" w:rsidTr="00AB1096">
        <w:tc>
          <w:tcPr>
            <w:tcW w:w="0" w:type="auto"/>
          </w:tcPr>
          <w:p w14:paraId="07996CF8" w14:textId="1427C9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R4-2118693</w:t>
            </w:r>
          </w:p>
        </w:tc>
        <w:tc>
          <w:tcPr>
            <w:tcW w:w="0" w:type="auto"/>
          </w:tcPr>
          <w:p w14:paraId="23F629E8" w14:textId="555D95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ambiguity in deciding TL,C</w:t>
            </w:r>
          </w:p>
        </w:tc>
        <w:tc>
          <w:tcPr>
            <w:tcW w:w="0" w:type="auto"/>
          </w:tcPr>
          <w:p w14:paraId="35B26B85" w14:textId="024499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D396AD" w14:textId="1CB00A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4817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053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5DC9D9" w14:textId="77777777" w:rsidTr="00AB1096">
        <w:tc>
          <w:tcPr>
            <w:tcW w:w="0" w:type="auto"/>
          </w:tcPr>
          <w:p w14:paraId="17FEF1DA" w14:textId="461572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R4-2118694</w:t>
            </w:r>
          </w:p>
        </w:tc>
        <w:tc>
          <w:tcPr>
            <w:tcW w:w="0" w:type="auto"/>
          </w:tcPr>
          <w:p w14:paraId="2A90FE68" w14:textId="3FDC75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clarification on the lower limit of Pumax(Rel-15)</w:t>
            </w:r>
          </w:p>
        </w:tc>
        <w:tc>
          <w:tcPr>
            <w:tcW w:w="0" w:type="auto"/>
          </w:tcPr>
          <w:p w14:paraId="177C96D4" w14:textId="078C85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B2FB97" w14:textId="34D936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A6A88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93C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0D33D9" w14:textId="77777777" w:rsidTr="00AB1096">
        <w:tc>
          <w:tcPr>
            <w:tcW w:w="0" w:type="auto"/>
          </w:tcPr>
          <w:p w14:paraId="2E8F49D1" w14:textId="7A8AE4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R4-2118695</w:t>
            </w:r>
          </w:p>
        </w:tc>
        <w:tc>
          <w:tcPr>
            <w:tcW w:w="0" w:type="auto"/>
          </w:tcPr>
          <w:p w14:paraId="4A0F9E08" w14:textId="3D774A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clarification on the lower limit of Pumax(Rel-16)</w:t>
            </w:r>
          </w:p>
        </w:tc>
        <w:tc>
          <w:tcPr>
            <w:tcW w:w="0" w:type="auto"/>
          </w:tcPr>
          <w:p w14:paraId="542E8135" w14:textId="2479E6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1FA21A" w14:textId="738815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9A7C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028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00B98B" w14:textId="77777777" w:rsidTr="00AB1096">
        <w:tc>
          <w:tcPr>
            <w:tcW w:w="0" w:type="auto"/>
          </w:tcPr>
          <w:p w14:paraId="6C75A4CF" w14:textId="40DABF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R4-2118696</w:t>
            </w:r>
          </w:p>
        </w:tc>
        <w:tc>
          <w:tcPr>
            <w:tcW w:w="0" w:type="auto"/>
          </w:tcPr>
          <w:p w14:paraId="78409281" w14:textId="22EC69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clarification on the lower limit of Pumax(Rel-17)</w:t>
            </w:r>
          </w:p>
        </w:tc>
        <w:tc>
          <w:tcPr>
            <w:tcW w:w="0" w:type="auto"/>
          </w:tcPr>
          <w:p w14:paraId="60416210" w14:textId="62AAFD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5BDBC0" w14:textId="54DA7A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0A29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F50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A9049D" w14:textId="77777777" w:rsidTr="00AB1096">
        <w:tc>
          <w:tcPr>
            <w:tcW w:w="0" w:type="auto"/>
          </w:tcPr>
          <w:p w14:paraId="31012809" w14:textId="6522D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R4-2118697</w:t>
            </w:r>
          </w:p>
        </w:tc>
        <w:tc>
          <w:tcPr>
            <w:tcW w:w="0" w:type="auto"/>
          </w:tcPr>
          <w:p w14:paraId="1469A289" w14:textId="05449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exception requirements for Intermodulation due to Dual uplink (IMD)</w:t>
            </w:r>
          </w:p>
        </w:tc>
        <w:tc>
          <w:tcPr>
            <w:tcW w:w="0" w:type="auto"/>
          </w:tcPr>
          <w:p w14:paraId="338D1D44" w14:textId="342183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A875B8" w14:textId="04B3BF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B900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A63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6C008B" w14:textId="77777777" w:rsidTr="00AB1096">
        <w:tc>
          <w:tcPr>
            <w:tcW w:w="0" w:type="auto"/>
          </w:tcPr>
          <w:p w14:paraId="4606155D" w14:textId="7C5DB0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R4-2118698</w:t>
            </w:r>
          </w:p>
        </w:tc>
        <w:tc>
          <w:tcPr>
            <w:tcW w:w="0" w:type="auto"/>
          </w:tcPr>
          <w:p w14:paraId="726E5C2A" w14:textId="313DC7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type 2 UE requirements</w:t>
            </w:r>
          </w:p>
        </w:tc>
        <w:tc>
          <w:tcPr>
            <w:tcW w:w="0" w:type="auto"/>
          </w:tcPr>
          <w:p w14:paraId="0ED29DC3" w14:textId="2A2243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FB07E6" w14:textId="7F8D88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6AD6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18B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699E2B" w14:textId="77777777" w:rsidTr="00AB1096">
        <w:tc>
          <w:tcPr>
            <w:tcW w:w="0" w:type="auto"/>
          </w:tcPr>
          <w:p w14:paraId="0405FF36" w14:textId="7DE5D0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R4-2118699</w:t>
            </w:r>
          </w:p>
        </w:tc>
        <w:tc>
          <w:tcPr>
            <w:tcW w:w="0" w:type="auto"/>
          </w:tcPr>
          <w:p w14:paraId="751C7223" w14:textId="748D17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38.101-3 to specify type 2 UE requirements(Rel-16)</w:t>
            </w:r>
          </w:p>
        </w:tc>
        <w:tc>
          <w:tcPr>
            <w:tcW w:w="0" w:type="auto"/>
          </w:tcPr>
          <w:p w14:paraId="5F539968" w14:textId="63C0BA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310BD1" w14:textId="73C93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59F0D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346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4CA280" w14:textId="77777777" w:rsidTr="00AB1096">
        <w:tc>
          <w:tcPr>
            <w:tcW w:w="0" w:type="auto"/>
          </w:tcPr>
          <w:p w14:paraId="1C301B26" w14:textId="7B02D9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R4-2118700</w:t>
            </w:r>
          </w:p>
        </w:tc>
        <w:tc>
          <w:tcPr>
            <w:tcW w:w="0" w:type="auto"/>
          </w:tcPr>
          <w:p w14:paraId="7C8E43DD" w14:textId="375904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38.101-3 to specify type 2 UE requirements(Rel-17)</w:t>
            </w:r>
          </w:p>
        </w:tc>
        <w:tc>
          <w:tcPr>
            <w:tcW w:w="0" w:type="auto"/>
          </w:tcPr>
          <w:p w14:paraId="78CE64ED" w14:textId="6D19D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02CAD1" w14:textId="1404C6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32B6B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4A5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6426E5" w14:textId="77777777" w:rsidTr="00AB1096">
        <w:tc>
          <w:tcPr>
            <w:tcW w:w="0" w:type="auto"/>
          </w:tcPr>
          <w:p w14:paraId="692448AF" w14:textId="213508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R4-2118701</w:t>
            </w:r>
          </w:p>
        </w:tc>
        <w:tc>
          <w:tcPr>
            <w:tcW w:w="0" w:type="auto"/>
          </w:tcPr>
          <w:p w14:paraId="300563A7" w14:textId="0A957E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RF requirements for RedCap UE</w:t>
            </w:r>
          </w:p>
        </w:tc>
        <w:tc>
          <w:tcPr>
            <w:tcW w:w="0" w:type="auto"/>
          </w:tcPr>
          <w:p w14:paraId="59CCBDBB" w14:textId="242E9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979464" w14:textId="2B1132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2471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53B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6B7099" w14:textId="77777777" w:rsidTr="00AB1096">
        <w:tc>
          <w:tcPr>
            <w:tcW w:w="0" w:type="auto"/>
          </w:tcPr>
          <w:p w14:paraId="0B04FF65" w14:textId="41CB8E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R4-2118702</w:t>
            </w:r>
          </w:p>
        </w:tc>
        <w:tc>
          <w:tcPr>
            <w:tcW w:w="0" w:type="auto"/>
          </w:tcPr>
          <w:p w14:paraId="59C66A2E" w14:textId="3923B4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handle FR2 RF requirements for RedCap UE</w:t>
            </w:r>
          </w:p>
        </w:tc>
        <w:tc>
          <w:tcPr>
            <w:tcW w:w="0" w:type="auto"/>
          </w:tcPr>
          <w:p w14:paraId="2BE45229" w14:textId="29CAC8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30B480" w14:textId="6387F2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8988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546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686B7D" w14:textId="77777777" w:rsidTr="00AB1096">
        <w:tc>
          <w:tcPr>
            <w:tcW w:w="0" w:type="auto"/>
          </w:tcPr>
          <w:p w14:paraId="687EF756" w14:textId="79F04A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R4-2118703</w:t>
            </w:r>
          </w:p>
        </w:tc>
        <w:tc>
          <w:tcPr>
            <w:tcW w:w="0" w:type="auto"/>
          </w:tcPr>
          <w:p w14:paraId="69E39347" w14:textId="1261B5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RF requirements for RedCap UE</w:t>
            </w:r>
          </w:p>
        </w:tc>
        <w:tc>
          <w:tcPr>
            <w:tcW w:w="0" w:type="auto"/>
          </w:tcPr>
          <w:p w14:paraId="5A96005B" w14:textId="4971DA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987CAC" w14:textId="2FD13F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F3B5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B2DCB" w14:textId="097919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R4-2120008</w:t>
            </w:r>
          </w:p>
        </w:tc>
      </w:tr>
      <w:tr w:rsidR="00AB1096" w14:paraId="3CE38010" w14:textId="77777777" w:rsidTr="00AB1096">
        <w:tc>
          <w:tcPr>
            <w:tcW w:w="0" w:type="auto"/>
          </w:tcPr>
          <w:p w14:paraId="2123DCBA" w14:textId="7EB4C4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R4-2118704</w:t>
            </w:r>
          </w:p>
        </w:tc>
        <w:tc>
          <w:tcPr>
            <w:tcW w:w="0" w:type="auto"/>
          </w:tcPr>
          <w:p w14:paraId="77D78317" w14:textId="77DA03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clarify the ASE requirements for NS_52 (Rel-16)</w:t>
            </w:r>
          </w:p>
        </w:tc>
        <w:tc>
          <w:tcPr>
            <w:tcW w:w="0" w:type="auto"/>
          </w:tcPr>
          <w:p w14:paraId="21CCFA0D" w14:textId="01C232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A17F64" w14:textId="1212AB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A101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E496C" w14:textId="713A8F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R4-2119848</w:t>
            </w:r>
          </w:p>
        </w:tc>
      </w:tr>
      <w:tr w:rsidR="00AB1096" w14:paraId="558165B2" w14:textId="77777777" w:rsidTr="00AB1096">
        <w:tc>
          <w:tcPr>
            <w:tcW w:w="0" w:type="auto"/>
          </w:tcPr>
          <w:p w14:paraId="39F30A31" w14:textId="60273F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R4-2118705</w:t>
            </w:r>
          </w:p>
        </w:tc>
        <w:tc>
          <w:tcPr>
            <w:tcW w:w="0" w:type="auto"/>
          </w:tcPr>
          <w:p w14:paraId="3BDACA33" w14:textId="5CC553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clarify the ASE requirements for NS_52 (Rel-17)</w:t>
            </w:r>
          </w:p>
        </w:tc>
        <w:tc>
          <w:tcPr>
            <w:tcW w:w="0" w:type="auto"/>
          </w:tcPr>
          <w:p w14:paraId="538BDC8B" w14:textId="1919DE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98AE6B" w14:textId="106B8F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76804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813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F40720" w14:textId="77777777" w:rsidTr="00AB1096">
        <w:tc>
          <w:tcPr>
            <w:tcW w:w="0" w:type="auto"/>
          </w:tcPr>
          <w:p w14:paraId="669D9FAA" w14:textId="6BC235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R4-2118706</w:t>
            </w:r>
          </w:p>
        </w:tc>
        <w:tc>
          <w:tcPr>
            <w:tcW w:w="0" w:type="auto"/>
          </w:tcPr>
          <w:p w14:paraId="48033983" w14:textId="14796F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0" w:type="auto"/>
          </w:tcPr>
          <w:p w14:paraId="3EC240FD" w14:textId="11A4B0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44010D" w14:textId="761C22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E933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95A90" w14:textId="30577C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R4-2120032</w:t>
            </w:r>
          </w:p>
        </w:tc>
      </w:tr>
      <w:tr w:rsidR="00AB1096" w14:paraId="52607B6D" w14:textId="77777777" w:rsidTr="00AB1096">
        <w:tc>
          <w:tcPr>
            <w:tcW w:w="0" w:type="auto"/>
          </w:tcPr>
          <w:p w14:paraId="3909DED5" w14:textId="5A6BD9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R4-2118707</w:t>
            </w:r>
          </w:p>
        </w:tc>
        <w:tc>
          <w:tcPr>
            <w:tcW w:w="0" w:type="auto"/>
          </w:tcPr>
          <w:p w14:paraId="4AB65856" w14:textId="768F08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and Discussion on MPR requirements for intra-band con-current V2X operation</w:t>
            </w:r>
          </w:p>
        </w:tc>
        <w:tc>
          <w:tcPr>
            <w:tcW w:w="0" w:type="auto"/>
          </w:tcPr>
          <w:p w14:paraId="5067B59B" w14:textId="68413D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AED765" w14:textId="29E4A7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8A20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15E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4732B4" w14:textId="77777777" w:rsidTr="00AB1096">
        <w:tc>
          <w:tcPr>
            <w:tcW w:w="0" w:type="auto"/>
          </w:tcPr>
          <w:p w14:paraId="4625F551" w14:textId="02711B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R4-2118708</w:t>
            </w:r>
          </w:p>
        </w:tc>
        <w:tc>
          <w:tcPr>
            <w:tcW w:w="0" w:type="auto"/>
          </w:tcPr>
          <w:p w14:paraId="3940FDAB" w14:textId="483E9D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PC2 RF requirements for NR V2X</w:t>
            </w:r>
          </w:p>
        </w:tc>
        <w:tc>
          <w:tcPr>
            <w:tcW w:w="0" w:type="auto"/>
          </w:tcPr>
          <w:p w14:paraId="0D50496A" w14:textId="2533BE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1D1523" w14:textId="4D26F8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C0D1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A85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125A1D" w14:textId="77777777" w:rsidTr="00AB1096">
        <w:tc>
          <w:tcPr>
            <w:tcW w:w="0" w:type="auto"/>
          </w:tcPr>
          <w:p w14:paraId="787C5D44" w14:textId="2D1815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R4-2118709</w:t>
            </w:r>
          </w:p>
        </w:tc>
        <w:tc>
          <w:tcPr>
            <w:tcW w:w="0" w:type="auto"/>
          </w:tcPr>
          <w:p w14:paraId="5612EB85" w14:textId="0FF054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move forward for simplifying extended MSD table</w:t>
            </w:r>
          </w:p>
        </w:tc>
        <w:tc>
          <w:tcPr>
            <w:tcW w:w="0" w:type="auto"/>
          </w:tcPr>
          <w:p w14:paraId="2EE223DC" w14:textId="11E6C2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8680E5" w14:textId="5CCC79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0BA0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976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95A826" w14:textId="77777777" w:rsidTr="00AB1096">
        <w:tc>
          <w:tcPr>
            <w:tcW w:w="0" w:type="auto"/>
          </w:tcPr>
          <w:p w14:paraId="3982062A" w14:textId="3D6088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R4-2118710</w:t>
            </w:r>
          </w:p>
        </w:tc>
        <w:tc>
          <w:tcPr>
            <w:tcW w:w="0" w:type="auto"/>
          </w:tcPr>
          <w:p w14:paraId="4C3347C8" w14:textId="3B5806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replied LS for NR CA capability for BCS5</w:t>
            </w:r>
          </w:p>
        </w:tc>
        <w:tc>
          <w:tcPr>
            <w:tcW w:w="0" w:type="auto"/>
          </w:tcPr>
          <w:p w14:paraId="6655AB48" w14:textId="3AF56B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98CB02" w14:textId="741867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B114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B2C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AB22F0" w14:textId="77777777" w:rsidTr="00AB1096">
        <w:tc>
          <w:tcPr>
            <w:tcW w:w="0" w:type="auto"/>
          </w:tcPr>
          <w:p w14:paraId="5446E27C" w14:textId="086847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R4-2118711</w:t>
            </w:r>
          </w:p>
        </w:tc>
        <w:tc>
          <w:tcPr>
            <w:tcW w:w="0" w:type="auto"/>
          </w:tcPr>
          <w:p w14:paraId="3E6B9121" w14:textId="23832C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specify MSD due to Tx non-linearities interference in 1st and 2nd adjacent channel of UL band</w:t>
            </w:r>
          </w:p>
        </w:tc>
        <w:tc>
          <w:tcPr>
            <w:tcW w:w="0" w:type="auto"/>
          </w:tcPr>
          <w:p w14:paraId="3FAB6FE9" w14:textId="7A4D71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F11E14" w14:textId="07FAA7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1BB6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EEF9E" w14:textId="35EC6A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R4-2119879</w:t>
            </w:r>
          </w:p>
        </w:tc>
      </w:tr>
      <w:tr w:rsidR="00AB1096" w14:paraId="7BBD747C" w14:textId="77777777" w:rsidTr="00AB1096">
        <w:tc>
          <w:tcPr>
            <w:tcW w:w="0" w:type="auto"/>
          </w:tcPr>
          <w:p w14:paraId="3142CDE6" w14:textId="2E2AA3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R4-2118712</w:t>
            </w:r>
          </w:p>
        </w:tc>
        <w:tc>
          <w:tcPr>
            <w:tcW w:w="0" w:type="auto"/>
          </w:tcPr>
          <w:p w14:paraId="6AE1AF6B" w14:textId="34CD2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correct the editorial errors for general paragraph</w:t>
            </w:r>
          </w:p>
        </w:tc>
        <w:tc>
          <w:tcPr>
            <w:tcW w:w="0" w:type="auto"/>
          </w:tcPr>
          <w:p w14:paraId="6F1384EB" w14:textId="3CD9E1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DF1EAF" w14:textId="0DBDAE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A90E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9A04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D09CC7" w14:textId="77777777" w:rsidTr="00AB1096">
        <w:tc>
          <w:tcPr>
            <w:tcW w:w="0" w:type="auto"/>
          </w:tcPr>
          <w:p w14:paraId="08A2D961" w14:textId="341B63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R4-2118713</w:t>
            </w:r>
          </w:p>
        </w:tc>
        <w:tc>
          <w:tcPr>
            <w:tcW w:w="0" w:type="auto"/>
          </w:tcPr>
          <w:p w14:paraId="6A7A0A38" w14:textId="19CB8E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handle MSD for 35/45MHz</w:t>
            </w:r>
          </w:p>
        </w:tc>
        <w:tc>
          <w:tcPr>
            <w:tcW w:w="0" w:type="auto"/>
          </w:tcPr>
          <w:p w14:paraId="66E6F815" w14:textId="31178C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C8337E" w14:textId="6F7EC3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6C37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A945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A9B411" w14:textId="77777777" w:rsidTr="00AB1096">
        <w:tc>
          <w:tcPr>
            <w:tcW w:w="0" w:type="auto"/>
          </w:tcPr>
          <w:p w14:paraId="369D5C01" w14:textId="026DC1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R4-2118714</w:t>
            </w:r>
          </w:p>
        </w:tc>
        <w:tc>
          <w:tcPr>
            <w:tcW w:w="0" w:type="auto"/>
          </w:tcPr>
          <w:p w14:paraId="4DDF6442" w14:textId="479B7C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HAPS simulation assumptions</w:t>
            </w:r>
          </w:p>
        </w:tc>
        <w:tc>
          <w:tcPr>
            <w:tcW w:w="0" w:type="auto"/>
          </w:tcPr>
          <w:p w14:paraId="0E162646" w14:textId="32FAB8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C70D4C" w14:textId="5790BC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55C3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B64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BF0AC9" w14:textId="77777777" w:rsidTr="00AB1096">
        <w:tc>
          <w:tcPr>
            <w:tcW w:w="0" w:type="auto"/>
          </w:tcPr>
          <w:p w14:paraId="56AE7815" w14:textId="010D73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R4-2118715</w:t>
            </w:r>
          </w:p>
        </w:tc>
        <w:tc>
          <w:tcPr>
            <w:tcW w:w="0" w:type="auto"/>
          </w:tcPr>
          <w:p w14:paraId="7E419BE3" w14:textId="7C187F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NTN simulation Results and discussion on ACLR and ACS</w:t>
            </w:r>
          </w:p>
        </w:tc>
        <w:tc>
          <w:tcPr>
            <w:tcW w:w="0" w:type="auto"/>
          </w:tcPr>
          <w:p w14:paraId="360640A3" w14:textId="52DAD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EA79B8" w14:textId="2F8D03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4C4C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A4C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A3A558" w14:textId="77777777" w:rsidTr="00AB1096">
        <w:tc>
          <w:tcPr>
            <w:tcW w:w="0" w:type="auto"/>
          </w:tcPr>
          <w:p w14:paraId="213A26F0" w14:textId="710AD2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R4-2118716</w:t>
            </w:r>
          </w:p>
        </w:tc>
        <w:tc>
          <w:tcPr>
            <w:tcW w:w="0" w:type="auto"/>
          </w:tcPr>
          <w:p w14:paraId="4EF47990" w14:textId="473D0E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38.863 on system parameters on satellite bands</w:t>
            </w:r>
          </w:p>
        </w:tc>
        <w:tc>
          <w:tcPr>
            <w:tcW w:w="0" w:type="auto"/>
          </w:tcPr>
          <w:p w14:paraId="13E861E1" w14:textId="0C5B2D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FFC30A" w14:textId="20E17C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EA29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14FEB" w14:textId="0576FF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R4-2120760</w:t>
            </w:r>
          </w:p>
        </w:tc>
      </w:tr>
      <w:tr w:rsidR="00AB1096" w14:paraId="6A156F32" w14:textId="77777777" w:rsidTr="00AB1096">
        <w:tc>
          <w:tcPr>
            <w:tcW w:w="0" w:type="auto"/>
          </w:tcPr>
          <w:p w14:paraId="2C0B3930" w14:textId="5357B9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R4-2118717</w:t>
            </w:r>
          </w:p>
        </w:tc>
        <w:tc>
          <w:tcPr>
            <w:tcW w:w="0" w:type="auto"/>
          </w:tcPr>
          <w:p w14:paraId="459DBD81" w14:textId="6772DE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satellite access</w:t>
            </w:r>
          </w:p>
        </w:tc>
        <w:tc>
          <w:tcPr>
            <w:tcW w:w="0" w:type="auto"/>
          </w:tcPr>
          <w:p w14:paraId="4F7BDA40" w14:textId="3CBE62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70A1AA" w14:textId="6ED7D1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F6DD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BB9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B117D4" w14:textId="77777777" w:rsidTr="00AB1096">
        <w:tc>
          <w:tcPr>
            <w:tcW w:w="0" w:type="auto"/>
          </w:tcPr>
          <w:p w14:paraId="051A659A" w14:textId="02EC23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R4-2118718</w:t>
            </w:r>
          </w:p>
        </w:tc>
        <w:tc>
          <w:tcPr>
            <w:tcW w:w="0" w:type="auto"/>
          </w:tcPr>
          <w:p w14:paraId="60B8848F" w14:textId="3826CF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38.863 on NTN UE transmission characteristics</w:t>
            </w:r>
          </w:p>
        </w:tc>
        <w:tc>
          <w:tcPr>
            <w:tcW w:w="0" w:type="auto"/>
          </w:tcPr>
          <w:p w14:paraId="21C243F5" w14:textId="4401EB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B5D7F6" w14:textId="18B327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2AB6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A5CA5" w14:textId="2BF84E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R4-2120763</w:t>
            </w:r>
          </w:p>
        </w:tc>
      </w:tr>
      <w:tr w:rsidR="00AB1096" w14:paraId="66185E2C" w14:textId="77777777" w:rsidTr="00AB1096">
        <w:tc>
          <w:tcPr>
            <w:tcW w:w="0" w:type="auto"/>
          </w:tcPr>
          <w:p w14:paraId="38FF772F" w14:textId="4FE1BA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R4-2118719</w:t>
            </w:r>
          </w:p>
        </w:tc>
        <w:tc>
          <w:tcPr>
            <w:tcW w:w="0" w:type="auto"/>
          </w:tcPr>
          <w:p w14:paraId="3B8C29F4" w14:textId="21C5CF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due to Tx non-linearities interference in 1st and 2nd adjacent channel of UL band (Rel-15)</w:t>
            </w:r>
          </w:p>
        </w:tc>
        <w:tc>
          <w:tcPr>
            <w:tcW w:w="0" w:type="auto"/>
          </w:tcPr>
          <w:p w14:paraId="0B32545B" w14:textId="3CA549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DACAF4" w14:textId="2C0509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8A8A6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23E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5D566F" w14:textId="77777777" w:rsidTr="00AB1096">
        <w:tc>
          <w:tcPr>
            <w:tcW w:w="0" w:type="auto"/>
          </w:tcPr>
          <w:p w14:paraId="1907DE3F" w14:textId="7FC98D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R4-2118720</w:t>
            </w:r>
          </w:p>
        </w:tc>
        <w:tc>
          <w:tcPr>
            <w:tcW w:w="0" w:type="auto"/>
          </w:tcPr>
          <w:p w14:paraId="5DE5C3B1" w14:textId="72495B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due to Tx non-linearities interference in 1st and 2nd adjacent channel of UL band (Rel-16)</w:t>
            </w:r>
          </w:p>
        </w:tc>
        <w:tc>
          <w:tcPr>
            <w:tcW w:w="0" w:type="auto"/>
          </w:tcPr>
          <w:p w14:paraId="52914EF7" w14:textId="03569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8F48A0" w14:textId="2CD125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E1F5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F0F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1D632D" w14:textId="77777777" w:rsidTr="00AB1096">
        <w:tc>
          <w:tcPr>
            <w:tcW w:w="0" w:type="auto"/>
          </w:tcPr>
          <w:p w14:paraId="1EBC0F80" w14:textId="45726A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R4-2118721</w:t>
            </w:r>
          </w:p>
        </w:tc>
        <w:tc>
          <w:tcPr>
            <w:tcW w:w="0" w:type="auto"/>
          </w:tcPr>
          <w:p w14:paraId="2FAB6ED4" w14:textId="515A36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due to Tx non-linearities interference in 1st and 2nd adjacent channel of UL band (Rel-17)</w:t>
            </w:r>
          </w:p>
        </w:tc>
        <w:tc>
          <w:tcPr>
            <w:tcW w:w="0" w:type="auto"/>
          </w:tcPr>
          <w:p w14:paraId="5EC77FE0" w14:textId="0CE03F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818B72" w14:textId="11FC22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2CF4A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783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5DEB25" w14:textId="77777777" w:rsidTr="00AB1096">
        <w:tc>
          <w:tcPr>
            <w:tcW w:w="0" w:type="auto"/>
          </w:tcPr>
          <w:p w14:paraId="778E227A" w14:textId="1E12BA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R4-2118722</w:t>
            </w:r>
          </w:p>
        </w:tc>
        <w:tc>
          <w:tcPr>
            <w:tcW w:w="0" w:type="auto"/>
          </w:tcPr>
          <w:p w14:paraId="22CD87ED" w14:textId="4F8560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Correction to Inter-band EN-DC within FR1</w:t>
            </w:r>
          </w:p>
        </w:tc>
        <w:tc>
          <w:tcPr>
            <w:tcW w:w="0" w:type="auto"/>
          </w:tcPr>
          <w:p w14:paraId="41E44E43" w14:textId="4AE337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9B3EE6" w14:textId="09E1F6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C8E0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F402E" w14:textId="3CB07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R4-2119856</w:t>
            </w:r>
          </w:p>
        </w:tc>
      </w:tr>
      <w:tr w:rsidR="00AB1096" w14:paraId="2ABB97A4" w14:textId="77777777" w:rsidTr="00AB1096">
        <w:tc>
          <w:tcPr>
            <w:tcW w:w="0" w:type="auto"/>
          </w:tcPr>
          <w:p w14:paraId="584F1BE0" w14:textId="79B549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R4-2118723</w:t>
            </w:r>
          </w:p>
        </w:tc>
        <w:tc>
          <w:tcPr>
            <w:tcW w:w="0" w:type="auto"/>
          </w:tcPr>
          <w:p w14:paraId="6DED52CA" w14:textId="3ABF01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arrange the Rel-18 basket WI</w:t>
            </w:r>
          </w:p>
        </w:tc>
        <w:tc>
          <w:tcPr>
            <w:tcW w:w="0" w:type="auto"/>
          </w:tcPr>
          <w:p w14:paraId="448DF73C" w14:textId="4CA9B7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528959" w14:textId="25E47F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6BD8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DBB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225BFE" w14:textId="77777777" w:rsidTr="00AB1096">
        <w:tc>
          <w:tcPr>
            <w:tcW w:w="0" w:type="auto"/>
          </w:tcPr>
          <w:p w14:paraId="4298235E" w14:textId="462FF7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R4-2118724</w:t>
            </w:r>
          </w:p>
        </w:tc>
        <w:tc>
          <w:tcPr>
            <w:tcW w:w="0" w:type="auto"/>
          </w:tcPr>
          <w:p w14:paraId="6191AF4E" w14:textId="3943C1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NF measurement for Repeater requirement</w:t>
            </w:r>
          </w:p>
        </w:tc>
        <w:tc>
          <w:tcPr>
            <w:tcW w:w="0" w:type="auto"/>
          </w:tcPr>
          <w:p w14:paraId="2CFF1B3A" w14:textId="775F85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1C45C62" w14:textId="26916D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18ED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4AD0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A4F6FB" w14:textId="77777777" w:rsidTr="00AB1096">
        <w:tc>
          <w:tcPr>
            <w:tcW w:w="0" w:type="auto"/>
          </w:tcPr>
          <w:p w14:paraId="37F725FC" w14:textId="5BA3D3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R4-2118725</w:t>
            </w:r>
          </w:p>
        </w:tc>
        <w:tc>
          <w:tcPr>
            <w:tcW w:w="0" w:type="auto"/>
          </w:tcPr>
          <w:p w14:paraId="1F790971" w14:textId="37066A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Repeater TDD Switching requirement</w:t>
            </w:r>
          </w:p>
        </w:tc>
        <w:tc>
          <w:tcPr>
            <w:tcW w:w="0" w:type="auto"/>
          </w:tcPr>
          <w:p w14:paraId="016C062D" w14:textId="0C393D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835A2D3" w14:textId="0AEB19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B42E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B67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DC3FC7" w14:textId="77777777" w:rsidTr="00AB1096">
        <w:tc>
          <w:tcPr>
            <w:tcW w:w="0" w:type="auto"/>
          </w:tcPr>
          <w:p w14:paraId="00F08663" w14:textId="18876E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R4-2118726</w:t>
            </w:r>
          </w:p>
        </w:tc>
        <w:tc>
          <w:tcPr>
            <w:tcW w:w="0" w:type="auto"/>
          </w:tcPr>
          <w:p w14:paraId="26602828" w14:textId="1E9456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Feasibility of the sum method for increasing UE power high limit for CA/DC</w:t>
            </w:r>
          </w:p>
        </w:tc>
        <w:tc>
          <w:tcPr>
            <w:tcW w:w="0" w:type="auto"/>
          </w:tcPr>
          <w:p w14:paraId="51F1561B" w14:textId="3BBB34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812B67" w14:textId="17E91D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6AEB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E57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2F3EB3" w14:textId="77777777" w:rsidTr="00AB1096">
        <w:tc>
          <w:tcPr>
            <w:tcW w:w="0" w:type="auto"/>
          </w:tcPr>
          <w:p w14:paraId="34A29911" w14:textId="73851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R4-2118727</w:t>
            </w:r>
          </w:p>
        </w:tc>
        <w:tc>
          <w:tcPr>
            <w:tcW w:w="0" w:type="auto"/>
          </w:tcPr>
          <w:p w14:paraId="5CD70308" w14:textId="549927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37.145-1: ATC2b correction (rel-15)</w:t>
            </w:r>
          </w:p>
        </w:tc>
        <w:tc>
          <w:tcPr>
            <w:tcW w:w="0" w:type="auto"/>
          </w:tcPr>
          <w:p w14:paraId="3F9C2C4A" w14:textId="128878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5BD950" w14:textId="18780C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FACC8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8FDD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378D4D" w14:textId="77777777" w:rsidTr="00AB1096">
        <w:tc>
          <w:tcPr>
            <w:tcW w:w="0" w:type="auto"/>
          </w:tcPr>
          <w:p w14:paraId="54CAE209" w14:textId="1234A9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R4-2118728</w:t>
            </w:r>
          </w:p>
        </w:tc>
        <w:tc>
          <w:tcPr>
            <w:tcW w:w="0" w:type="auto"/>
          </w:tcPr>
          <w:p w14:paraId="064E59A0" w14:textId="0964D2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37.145-1: ATC2b correction (rel-16)</w:t>
            </w:r>
          </w:p>
        </w:tc>
        <w:tc>
          <w:tcPr>
            <w:tcW w:w="0" w:type="auto"/>
          </w:tcPr>
          <w:p w14:paraId="06D10740" w14:textId="7BF815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0FD79A" w14:textId="774BB8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CEEF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405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3C67EA" w14:textId="77777777" w:rsidTr="00AB1096">
        <w:tc>
          <w:tcPr>
            <w:tcW w:w="0" w:type="auto"/>
          </w:tcPr>
          <w:p w14:paraId="2366FB29" w14:textId="336B32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R4-2118729</w:t>
            </w:r>
          </w:p>
        </w:tc>
        <w:tc>
          <w:tcPr>
            <w:tcW w:w="0" w:type="auto"/>
          </w:tcPr>
          <w:p w14:paraId="40BE2771" w14:textId="328234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37.145-1: ATC2b correction (rel-17)</w:t>
            </w:r>
          </w:p>
        </w:tc>
        <w:tc>
          <w:tcPr>
            <w:tcW w:w="0" w:type="auto"/>
          </w:tcPr>
          <w:p w14:paraId="59FBE1D5" w14:textId="481CC0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1382AB" w14:textId="121731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A88AF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79E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473E96" w14:textId="77777777" w:rsidTr="00AB1096">
        <w:tc>
          <w:tcPr>
            <w:tcW w:w="0" w:type="auto"/>
          </w:tcPr>
          <w:p w14:paraId="5245E6BC" w14:textId="0938D6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R4-2118730</w:t>
            </w:r>
          </w:p>
        </w:tc>
        <w:tc>
          <w:tcPr>
            <w:tcW w:w="0" w:type="auto"/>
          </w:tcPr>
          <w:p w14:paraId="5EB19C00" w14:textId="649886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ATCR2b correction (rel-15)</w:t>
            </w:r>
          </w:p>
        </w:tc>
        <w:tc>
          <w:tcPr>
            <w:tcW w:w="0" w:type="auto"/>
          </w:tcPr>
          <w:p w14:paraId="5EBAA6CE" w14:textId="4A6CB3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9E21E0" w14:textId="47347D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865D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0AA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571910" w14:textId="77777777" w:rsidTr="00AB1096">
        <w:tc>
          <w:tcPr>
            <w:tcW w:w="0" w:type="auto"/>
          </w:tcPr>
          <w:p w14:paraId="76746849" w14:textId="54693A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R4-2118731</w:t>
            </w:r>
          </w:p>
        </w:tc>
        <w:tc>
          <w:tcPr>
            <w:tcW w:w="0" w:type="auto"/>
          </w:tcPr>
          <w:p w14:paraId="6AD1ADEE" w14:textId="63E7CA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ATCR2b correction (rel-16)</w:t>
            </w:r>
          </w:p>
        </w:tc>
        <w:tc>
          <w:tcPr>
            <w:tcW w:w="0" w:type="auto"/>
          </w:tcPr>
          <w:p w14:paraId="090A7595" w14:textId="4E41E1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4D7AD1" w14:textId="507C73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6D8B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821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676ABA" w14:textId="77777777" w:rsidTr="00AB1096">
        <w:tc>
          <w:tcPr>
            <w:tcW w:w="0" w:type="auto"/>
          </w:tcPr>
          <w:p w14:paraId="66587428" w14:textId="57764A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R4-2118732</w:t>
            </w:r>
          </w:p>
        </w:tc>
        <w:tc>
          <w:tcPr>
            <w:tcW w:w="0" w:type="auto"/>
          </w:tcPr>
          <w:p w14:paraId="6A6D122C" w14:textId="7013C2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ATCR2b correction (rel-17)</w:t>
            </w:r>
          </w:p>
        </w:tc>
        <w:tc>
          <w:tcPr>
            <w:tcW w:w="0" w:type="auto"/>
          </w:tcPr>
          <w:p w14:paraId="755F148C" w14:textId="4125DB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A434A5" w14:textId="645C65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848C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D61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5D17CF" w14:textId="77777777" w:rsidTr="00AB1096">
        <w:tc>
          <w:tcPr>
            <w:tcW w:w="0" w:type="auto"/>
          </w:tcPr>
          <w:p w14:paraId="1794F9E1" w14:textId="4D674E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R4-2118733</w:t>
            </w:r>
          </w:p>
        </w:tc>
        <w:tc>
          <w:tcPr>
            <w:tcW w:w="0" w:type="auto"/>
          </w:tcPr>
          <w:p w14:paraId="4942D918" w14:textId="0F4C5F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38.141-2: NRTC2 correction (rel-15)</w:t>
            </w:r>
          </w:p>
        </w:tc>
        <w:tc>
          <w:tcPr>
            <w:tcW w:w="0" w:type="auto"/>
          </w:tcPr>
          <w:p w14:paraId="248F5BF1" w14:textId="7FEDE8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C6E772" w14:textId="64F296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A9D1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390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5232E4" w14:textId="77777777" w:rsidTr="00AB1096">
        <w:tc>
          <w:tcPr>
            <w:tcW w:w="0" w:type="auto"/>
          </w:tcPr>
          <w:p w14:paraId="680F37AD" w14:textId="797759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R4-2118734</w:t>
            </w:r>
          </w:p>
        </w:tc>
        <w:tc>
          <w:tcPr>
            <w:tcW w:w="0" w:type="auto"/>
          </w:tcPr>
          <w:p w14:paraId="2AD7CB21" w14:textId="72B81D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38.141-2: NRTC2 correction (rel-16)</w:t>
            </w:r>
          </w:p>
        </w:tc>
        <w:tc>
          <w:tcPr>
            <w:tcW w:w="0" w:type="auto"/>
          </w:tcPr>
          <w:p w14:paraId="33987E51" w14:textId="1C55BD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32AE48" w14:textId="204CDB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54FD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140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0709A3" w14:textId="77777777" w:rsidTr="00AB1096">
        <w:tc>
          <w:tcPr>
            <w:tcW w:w="0" w:type="auto"/>
          </w:tcPr>
          <w:p w14:paraId="2EC3B0C5" w14:textId="2B098F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R4-2118735</w:t>
            </w:r>
          </w:p>
        </w:tc>
        <w:tc>
          <w:tcPr>
            <w:tcW w:w="0" w:type="auto"/>
          </w:tcPr>
          <w:p w14:paraId="24615254" w14:textId="28D020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38.141-2: NRTC2 correction (rel-17)</w:t>
            </w:r>
          </w:p>
        </w:tc>
        <w:tc>
          <w:tcPr>
            <w:tcW w:w="0" w:type="auto"/>
          </w:tcPr>
          <w:p w14:paraId="44A03569" w14:textId="538C76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2DCF44" w14:textId="4EBC00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7540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9C9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AB2C31" w14:textId="77777777" w:rsidTr="00AB1096">
        <w:tc>
          <w:tcPr>
            <w:tcW w:w="0" w:type="auto"/>
          </w:tcPr>
          <w:p w14:paraId="21D5ABDB" w14:textId="6ECB04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R4-2118736</w:t>
            </w:r>
          </w:p>
        </w:tc>
        <w:tc>
          <w:tcPr>
            <w:tcW w:w="0" w:type="auto"/>
          </w:tcPr>
          <w:p w14:paraId="1D2EC6A7" w14:textId="7D72E5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simultaneous IAB-MT and IAB-DU operation</w:t>
            </w:r>
          </w:p>
        </w:tc>
        <w:tc>
          <w:tcPr>
            <w:tcW w:w="0" w:type="auto"/>
          </w:tcPr>
          <w:p w14:paraId="2687C332" w14:textId="3BDB8C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58166D" w14:textId="70BB80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6135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C85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2211C0" w14:textId="77777777" w:rsidTr="00AB1096">
        <w:tc>
          <w:tcPr>
            <w:tcW w:w="0" w:type="auto"/>
          </w:tcPr>
          <w:p w14:paraId="1AF8D5A9" w14:textId="020FC5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R4-2118737</w:t>
            </w:r>
          </w:p>
        </w:tc>
        <w:tc>
          <w:tcPr>
            <w:tcW w:w="0" w:type="auto"/>
          </w:tcPr>
          <w:p w14:paraId="5729738F" w14:textId="3211BB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a NR band in the range 52.6GHz – 71GHz</w:t>
            </w:r>
          </w:p>
        </w:tc>
        <w:tc>
          <w:tcPr>
            <w:tcW w:w="0" w:type="auto"/>
          </w:tcPr>
          <w:p w14:paraId="6C431382" w14:textId="6D428B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5044E8" w14:textId="2CDCE5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705A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52F2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AC8B54" w14:textId="77777777" w:rsidTr="00AB1096">
        <w:tc>
          <w:tcPr>
            <w:tcW w:w="0" w:type="auto"/>
          </w:tcPr>
          <w:p w14:paraId="41ED282C" w14:textId="7C69F0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R4-2118738</w:t>
            </w:r>
          </w:p>
        </w:tc>
        <w:tc>
          <w:tcPr>
            <w:tcW w:w="0" w:type="auto"/>
          </w:tcPr>
          <w:p w14:paraId="422B049D" w14:textId="0746E5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 for a NR band in the range 52.6GHz – 71GHz</w:t>
            </w:r>
          </w:p>
        </w:tc>
        <w:tc>
          <w:tcPr>
            <w:tcW w:w="0" w:type="auto"/>
          </w:tcPr>
          <w:p w14:paraId="075CDE2B" w14:textId="45D686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C3D703" w14:textId="51EBD4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1C5B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33D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F8C65D" w14:textId="77777777" w:rsidTr="00AB1096">
        <w:tc>
          <w:tcPr>
            <w:tcW w:w="0" w:type="auto"/>
          </w:tcPr>
          <w:p w14:paraId="1E7E5914" w14:textId="38DEB6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R4-2118739</w:t>
            </w:r>
          </w:p>
        </w:tc>
        <w:tc>
          <w:tcPr>
            <w:tcW w:w="0" w:type="auto"/>
          </w:tcPr>
          <w:p w14:paraId="702C1201" w14:textId="5300A9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and CA band combinations including a band from 52.6GHz – 71GHz</w:t>
            </w:r>
          </w:p>
        </w:tc>
        <w:tc>
          <w:tcPr>
            <w:tcW w:w="0" w:type="auto"/>
          </w:tcPr>
          <w:p w14:paraId="65BBA3FA" w14:textId="5B69FD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8E9226" w14:textId="0C31DD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899D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DBE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E231C9" w14:textId="77777777" w:rsidTr="00AB1096">
        <w:tc>
          <w:tcPr>
            <w:tcW w:w="0" w:type="auto"/>
          </w:tcPr>
          <w:p w14:paraId="79A78BA4" w14:textId="119CCD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R4-2118740</w:t>
            </w:r>
          </w:p>
        </w:tc>
        <w:tc>
          <w:tcPr>
            <w:tcW w:w="0" w:type="auto"/>
          </w:tcPr>
          <w:p w14:paraId="2BA51781" w14:textId="478D2D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 to 38.101-1: Addition of FR2-2 sub-range</w:t>
            </w:r>
          </w:p>
        </w:tc>
        <w:tc>
          <w:tcPr>
            <w:tcW w:w="0" w:type="auto"/>
          </w:tcPr>
          <w:p w14:paraId="77836C54" w14:textId="0E04C1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DFC2C3" w14:textId="6771DE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3F6A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A7C5F" w14:textId="1665B1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R4-2119996</w:t>
            </w:r>
          </w:p>
        </w:tc>
      </w:tr>
      <w:tr w:rsidR="00AB1096" w14:paraId="2A1FEC8F" w14:textId="77777777" w:rsidTr="00AB1096">
        <w:tc>
          <w:tcPr>
            <w:tcW w:w="0" w:type="auto"/>
          </w:tcPr>
          <w:p w14:paraId="334D9A9D" w14:textId="25C2E9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R4-2118741</w:t>
            </w:r>
          </w:p>
        </w:tc>
        <w:tc>
          <w:tcPr>
            <w:tcW w:w="0" w:type="auto"/>
          </w:tcPr>
          <w:p w14:paraId="4331386D" w14:textId="41815B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 to 38.307: Addition of Operating bands for FR2-2 sub-range</w:t>
            </w:r>
          </w:p>
        </w:tc>
        <w:tc>
          <w:tcPr>
            <w:tcW w:w="0" w:type="auto"/>
          </w:tcPr>
          <w:p w14:paraId="524E7AB3" w14:textId="1AA30E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C5FB59" w14:textId="7C81D7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4842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81E50" w14:textId="1C288A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R4-2120045</w:t>
            </w:r>
          </w:p>
        </w:tc>
      </w:tr>
      <w:tr w:rsidR="00AB1096" w14:paraId="0F201419" w14:textId="77777777" w:rsidTr="00AB1096">
        <w:tc>
          <w:tcPr>
            <w:tcW w:w="0" w:type="auto"/>
          </w:tcPr>
          <w:p w14:paraId="6507AA74" w14:textId="5CAFCB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R4-2118742</w:t>
            </w:r>
          </w:p>
        </w:tc>
        <w:tc>
          <w:tcPr>
            <w:tcW w:w="0" w:type="auto"/>
          </w:tcPr>
          <w:p w14:paraId="722315F5" w14:textId="5F14B9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Multi-band operation of NR repeaters</w:t>
            </w:r>
          </w:p>
        </w:tc>
        <w:tc>
          <w:tcPr>
            <w:tcW w:w="0" w:type="auto"/>
          </w:tcPr>
          <w:p w14:paraId="470E39EF" w14:textId="392D9F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D16F41" w14:textId="265EFC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A5B3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534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B58641" w14:textId="77777777" w:rsidTr="00AB1096">
        <w:tc>
          <w:tcPr>
            <w:tcW w:w="0" w:type="auto"/>
          </w:tcPr>
          <w:p w14:paraId="0C42DE30" w14:textId="19EC5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R4-2118743</w:t>
            </w:r>
          </w:p>
        </w:tc>
        <w:tc>
          <w:tcPr>
            <w:tcW w:w="0" w:type="auto"/>
          </w:tcPr>
          <w:p w14:paraId="7C528E95" w14:textId="1AFA24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Identifying classes/types for NR-Repeaters</w:t>
            </w:r>
          </w:p>
        </w:tc>
        <w:tc>
          <w:tcPr>
            <w:tcW w:w="0" w:type="auto"/>
          </w:tcPr>
          <w:p w14:paraId="0634DE59" w14:textId="09604D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42A552" w14:textId="4E96E9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CFB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B80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E6543B" w14:textId="77777777" w:rsidTr="00AB1096">
        <w:tc>
          <w:tcPr>
            <w:tcW w:w="0" w:type="auto"/>
          </w:tcPr>
          <w:p w14:paraId="67171CF0" w14:textId="113A0B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R4-2118744</w:t>
            </w:r>
          </w:p>
        </w:tc>
        <w:tc>
          <w:tcPr>
            <w:tcW w:w="0" w:type="auto"/>
          </w:tcPr>
          <w:p w14:paraId="7CBDFFCC" w14:textId="7AC559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 power related requirements consideration for NR-Repeaters</w:t>
            </w:r>
          </w:p>
        </w:tc>
        <w:tc>
          <w:tcPr>
            <w:tcW w:w="0" w:type="auto"/>
          </w:tcPr>
          <w:p w14:paraId="200B226F" w14:textId="7FF5C4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34B066" w14:textId="128043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601C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33C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906F21" w14:textId="77777777" w:rsidTr="00AB1096">
        <w:tc>
          <w:tcPr>
            <w:tcW w:w="0" w:type="auto"/>
          </w:tcPr>
          <w:p w14:paraId="45F53C5E" w14:textId="5703F8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R4-2118745</w:t>
            </w:r>
          </w:p>
        </w:tc>
        <w:tc>
          <w:tcPr>
            <w:tcW w:w="0" w:type="auto"/>
          </w:tcPr>
          <w:p w14:paraId="6C19B29E" w14:textId="4E4E7F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 conducted unwanted emissions</w:t>
            </w:r>
          </w:p>
        </w:tc>
        <w:tc>
          <w:tcPr>
            <w:tcW w:w="0" w:type="auto"/>
          </w:tcPr>
          <w:p w14:paraId="30E65AC0" w14:textId="34850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343B43" w14:textId="6DA92C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D246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6D4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01A7F7" w14:textId="77777777" w:rsidTr="00AB1096">
        <w:tc>
          <w:tcPr>
            <w:tcW w:w="0" w:type="auto"/>
          </w:tcPr>
          <w:p w14:paraId="353DBF68" w14:textId="3F9578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R4-2118746</w:t>
            </w:r>
          </w:p>
        </w:tc>
        <w:tc>
          <w:tcPr>
            <w:tcW w:w="0" w:type="auto"/>
          </w:tcPr>
          <w:p w14:paraId="1CE4CA02" w14:textId="6429D7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power related requirements consideration for NR-Repeaters</w:t>
            </w:r>
          </w:p>
        </w:tc>
        <w:tc>
          <w:tcPr>
            <w:tcW w:w="0" w:type="auto"/>
          </w:tcPr>
          <w:p w14:paraId="10265E4F" w14:textId="343527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FCBD4A" w14:textId="763FB9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F689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17C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D6EDC8" w14:textId="77777777" w:rsidTr="00AB1096">
        <w:tc>
          <w:tcPr>
            <w:tcW w:w="0" w:type="auto"/>
          </w:tcPr>
          <w:p w14:paraId="04A57E59" w14:textId="6E6CDB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R4-2118747</w:t>
            </w:r>
          </w:p>
        </w:tc>
        <w:tc>
          <w:tcPr>
            <w:tcW w:w="0" w:type="auto"/>
          </w:tcPr>
          <w:p w14:paraId="5BECBC7A" w14:textId="6131D4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 unwanted emissions for FR2 repeaters</w:t>
            </w:r>
          </w:p>
        </w:tc>
        <w:tc>
          <w:tcPr>
            <w:tcW w:w="0" w:type="auto"/>
          </w:tcPr>
          <w:p w14:paraId="24076B3D" w14:textId="4FA785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A9D19C" w14:textId="68C961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DB2E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D32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BE0E26" w14:textId="77777777" w:rsidTr="00AB1096">
        <w:tc>
          <w:tcPr>
            <w:tcW w:w="0" w:type="auto"/>
          </w:tcPr>
          <w:p w14:paraId="64C1D56C" w14:textId="2B3194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R4-2118748</w:t>
            </w:r>
          </w:p>
        </w:tc>
        <w:tc>
          <w:tcPr>
            <w:tcW w:w="0" w:type="auto"/>
          </w:tcPr>
          <w:p w14:paraId="7B2572C3" w14:textId="28249E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inter-band DL CA</w:t>
            </w:r>
          </w:p>
        </w:tc>
        <w:tc>
          <w:tcPr>
            <w:tcW w:w="0" w:type="auto"/>
          </w:tcPr>
          <w:p w14:paraId="66B09D92" w14:textId="1FEF23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99D843" w14:textId="342768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0A3D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DBF7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D5771C" w14:textId="77777777" w:rsidTr="00AB1096">
        <w:tc>
          <w:tcPr>
            <w:tcW w:w="0" w:type="auto"/>
          </w:tcPr>
          <w:p w14:paraId="3879238D" w14:textId="2A472F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R4-2118749</w:t>
            </w:r>
          </w:p>
        </w:tc>
        <w:tc>
          <w:tcPr>
            <w:tcW w:w="0" w:type="auto"/>
          </w:tcPr>
          <w:p w14:paraId="1A55A447" w14:textId="07ECD8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requirements for FR2 inter-band DL CA</w:t>
            </w:r>
          </w:p>
        </w:tc>
        <w:tc>
          <w:tcPr>
            <w:tcW w:w="0" w:type="auto"/>
          </w:tcPr>
          <w:p w14:paraId="628BF947" w14:textId="244465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E70F8E" w14:textId="6F05A6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14C90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451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5409F4" w14:textId="77777777" w:rsidTr="00AB1096">
        <w:tc>
          <w:tcPr>
            <w:tcW w:w="0" w:type="auto"/>
          </w:tcPr>
          <w:p w14:paraId="314692EF" w14:textId="690E9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R4-2118750</w:t>
            </w:r>
          </w:p>
        </w:tc>
        <w:tc>
          <w:tcPr>
            <w:tcW w:w="0" w:type="auto"/>
          </w:tcPr>
          <w:p w14:paraId="7B7FAE84" w14:textId="6EC5E9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inter-band UL CA for IBM</w:t>
            </w:r>
          </w:p>
        </w:tc>
        <w:tc>
          <w:tcPr>
            <w:tcW w:w="0" w:type="auto"/>
          </w:tcPr>
          <w:p w14:paraId="6C56FA08" w14:textId="39897A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C2FD50" w14:textId="6A39BD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7CE2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517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0D5EC1" w14:textId="77777777" w:rsidTr="00AB1096">
        <w:tc>
          <w:tcPr>
            <w:tcW w:w="0" w:type="auto"/>
          </w:tcPr>
          <w:p w14:paraId="0C251596" w14:textId="01F8D5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R4-2118751</w:t>
            </w:r>
          </w:p>
        </w:tc>
        <w:tc>
          <w:tcPr>
            <w:tcW w:w="0" w:type="auto"/>
          </w:tcPr>
          <w:p w14:paraId="05B9DA10" w14:textId="422268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requirements for FR2 inter-band UL CA</w:t>
            </w:r>
          </w:p>
        </w:tc>
        <w:tc>
          <w:tcPr>
            <w:tcW w:w="0" w:type="auto"/>
          </w:tcPr>
          <w:p w14:paraId="45EF3EA0" w14:textId="3D00DC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425D6A" w14:textId="650E91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B0664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891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440F84" w14:textId="77777777" w:rsidTr="00AB1096">
        <w:tc>
          <w:tcPr>
            <w:tcW w:w="0" w:type="auto"/>
          </w:tcPr>
          <w:p w14:paraId="12D596FD" w14:textId="2E1417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R4-2118752</w:t>
            </w:r>
          </w:p>
        </w:tc>
        <w:tc>
          <w:tcPr>
            <w:tcW w:w="0" w:type="auto"/>
          </w:tcPr>
          <w:p w14:paraId="270E1518" w14:textId="53E73B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0" w:type="auto"/>
          </w:tcPr>
          <w:p w14:paraId="624C0180" w14:textId="68F51E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E265CB" w14:textId="1EA664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67CB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6D4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A2B365" w14:textId="77777777" w:rsidTr="00AB1096">
        <w:tc>
          <w:tcPr>
            <w:tcW w:w="0" w:type="auto"/>
          </w:tcPr>
          <w:p w14:paraId="36911D5B" w14:textId="16C91F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R4-2118753</w:t>
            </w:r>
          </w:p>
        </w:tc>
        <w:tc>
          <w:tcPr>
            <w:tcW w:w="0" w:type="auto"/>
          </w:tcPr>
          <w:p w14:paraId="78200D03" w14:textId="3CDAB9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handover with PSCell</w:t>
            </w:r>
          </w:p>
        </w:tc>
        <w:tc>
          <w:tcPr>
            <w:tcW w:w="0" w:type="auto"/>
          </w:tcPr>
          <w:p w14:paraId="00A02DF2" w14:textId="2DFA7F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0F4826" w14:textId="7DEF4A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4FAC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F0A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787AD1" w14:textId="77777777" w:rsidTr="00AB1096">
        <w:tc>
          <w:tcPr>
            <w:tcW w:w="0" w:type="auto"/>
          </w:tcPr>
          <w:p w14:paraId="6E0120C2" w14:textId="040C59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R4-2118754</w:t>
            </w:r>
          </w:p>
        </w:tc>
        <w:tc>
          <w:tcPr>
            <w:tcW w:w="0" w:type="auto"/>
          </w:tcPr>
          <w:p w14:paraId="3C529190" w14:textId="68E0B7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SCell (de)activation with PUCCH</w:t>
            </w:r>
          </w:p>
        </w:tc>
        <w:tc>
          <w:tcPr>
            <w:tcW w:w="0" w:type="auto"/>
          </w:tcPr>
          <w:p w14:paraId="46A7081F" w14:textId="0FF8DE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EF59B1" w14:textId="596EBF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5099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4A7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AD084B" w14:textId="77777777" w:rsidTr="00AB1096">
        <w:tc>
          <w:tcPr>
            <w:tcW w:w="0" w:type="auto"/>
          </w:tcPr>
          <w:p w14:paraId="3EB6CC2D" w14:textId="2A23E4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R4-2118755</w:t>
            </w:r>
          </w:p>
        </w:tc>
        <w:tc>
          <w:tcPr>
            <w:tcW w:w="0" w:type="auto"/>
          </w:tcPr>
          <w:p w14:paraId="05C3B5EA" w14:textId="3E014E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HO requirements with PSCell</w:t>
            </w:r>
          </w:p>
        </w:tc>
        <w:tc>
          <w:tcPr>
            <w:tcW w:w="0" w:type="auto"/>
          </w:tcPr>
          <w:p w14:paraId="40268423" w14:textId="53303B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A7FA0C" w14:textId="7C792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73075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D13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81B73A" w14:textId="77777777" w:rsidTr="00AB1096">
        <w:tc>
          <w:tcPr>
            <w:tcW w:w="0" w:type="auto"/>
          </w:tcPr>
          <w:p w14:paraId="23645FAF" w14:textId="615F09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R4-2118756</w:t>
            </w:r>
          </w:p>
        </w:tc>
        <w:tc>
          <w:tcPr>
            <w:tcW w:w="0" w:type="auto"/>
          </w:tcPr>
          <w:p w14:paraId="5CB76FE6" w14:textId="15F107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of unified TCI state design for FeMIMO</w:t>
            </w:r>
          </w:p>
        </w:tc>
        <w:tc>
          <w:tcPr>
            <w:tcW w:w="0" w:type="auto"/>
          </w:tcPr>
          <w:p w14:paraId="044CB4A8" w14:textId="5ABE69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BB4C4E" w14:textId="55CF2A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6AF3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A55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EFFF09" w14:textId="77777777" w:rsidTr="00AB1096">
        <w:tc>
          <w:tcPr>
            <w:tcW w:w="0" w:type="auto"/>
          </w:tcPr>
          <w:p w14:paraId="4D642EAC" w14:textId="2817C0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R4-2118757</w:t>
            </w:r>
          </w:p>
        </w:tc>
        <w:tc>
          <w:tcPr>
            <w:tcW w:w="0" w:type="auto"/>
          </w:tcPr>
          <w:p w14:paraId="175F62FD" w14:textId="323F07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of inter-cell BM in FeMIMO</w:t>
            </w:r>
          </w:p>
        </w:tc>
        <w:tc>
          <w:tcPr>
            <w:tcW w:w="0" w:type="auto"/>
          </w:tcPr>
          <w:p w14:paraId="416549F8" w14:textId="3704CA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D38290" w14:textId="4DD7B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4B5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F35A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6822F2" w14:textId="77777777" w:rsidTr="00AB1096">
        <w:tc>
          <w:tcPr>
            <w:tcW w:w="0" w:type="auto"/>
          </w:tcPr>
          <w:p w14:paraId="524F358C" w14:textId="741184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R4-2118758</w:t>
            </w:r>
          </w:p>
        </w:tc>
        <w:tc>
          <w:tcPr>
            <w:tcW w:w="0" w:type="auto"/>
          </w:tcPr>
          <w:p w14:paraId="43C60CB5" w14:textId="5F0923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FeMIMO other open issues</w:t>
            </w:r>
          </w:p>
        </w:tc>
        <w:tc>
          <w:tcPr>
            <w:tcW w:w="0" w:type="auto"/>
          </w:tcPr>
          <w:p w14:paraId="1FE25538" w14:textId="7C9CBA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EC1A89" w14:textId="23A25C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2E7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216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C37723" w14:textId="77777777" w:rsidTr="00AB1096">
        <w:tc>
          <w:tcPr>
            <w:tcW w:w="0" w:type="auto"/>
          </w:tcPr>
          <w:p w14:paraId="02D32388" w14:textId="28BE39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R4-2118759</w:t>
            </w:r>
          </w:p>
        </w:tc>
        <w:tc>
          <w:tcPr>
            <w:tcW w:w="0" w:type="auto"/>
          </w:tcPr>
          <w:p w14:paraId="7906D120" w14:textId="24BB6C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of on-demand PRS, path PRS RSRP and gapless PRS</w:t>
            </w:r>
          </w:p>
        </w:tc>
        <w:tc>
          <w:tcPr>
            <w:tcW w:w="0" w:type="auto"/>
          </w:tcPr>
          <w:p w14:paraId="1591A5BA" w14:textId="4547B2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8F86BF" w14:textId="6AAA07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310D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AFA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712E81" w14:textId="77777777" w:rsidTr="00AB1096">
        <w:tc>
          <w:tcPr>
            <w:tcW w:w="0" w:type="auto"/>
          </w:tcPr>
          <w:p w14:paraId="2D53BFF8" w14:textId="7811BC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R4-2118760</w:t>
            </w:r>
          </w:p>
        </w:tc>
        <w:tc>
          <w:tcPr>
            <w:tcW w:w="0" w:type="auto"/>
          </w:tcPr>
          <w:p w14:paraId="00F84BBD" w14:textId="5B7AE4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DC_n3A_8A</w:t>
            </w:r>
          </w:p>
        </w:tc>
        <w:tc>
          <w:tcPr>
            <w:tcW w:w="0" w:type="auto"/>
          </w:tcPr>
          <w:p w14:paraId="507E3F71" w14:textId="14984C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654AB38" w14:textId="31CD26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3948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0EA16" w14:textId="263E57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R4-2119825</w:t>
            </w:r>
          </w:p>
        </w:tc>
      </w:tr>
      <w:tr w:rsidR="00AB1096" w14:paraId="3BB70374" w14:textId="77777777" w:rsidTr="00AB1096">
        <w:tc>
          <w:tcPr>
            <w:tcW w:w="0" w:type="auto"/>
          </w:tcPr>
          <w:p w14:paraId="24B65443" w14:textId="770C3A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R4-2118761</w:t>
            </w:r>
          </w:p>
        </w:tc>
        <w:tc>
          <w:tcPr>
            <w:tcW w:w="0" w:type="auto"/>
          </w:tcPr>
          <w:p w14:paraId="01CB63D6" w14:textId="2B1B03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RTD for eMIMO</w:t>
            </w:r>
          </w:p>
        </w:tc>
        <w:tc>
          <w:tcPr>
            <w:tcW w:w="0" w:type="auto"/>
          </w:tcPr>
          <w:p w14:paraId="72C1C5E2" w14:textId="467245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D15157" w14:textId="28DE7E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2A1F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08B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22C5BB" w14:textId="77777777" w:rsidTr="00AB1096">
        <w:tc>
          <w:tcPr>
            <w:tcW w:w="0" w:type="auto"/>
          </w:tcPr>
          <w:p w14:paraId="3D516247" w14:textId="350866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R4-2118762</w:t>
            </w:r>
          </w:p>
        </w:tc>
        <w:tc>
          <w:tcPr>
            <w:tcW w:w="0" w:type="auto"/>
          </w:tcPr>
          <w:p w14:paraId="76340E57" w14:textId="1E4E7F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Clarification for EMR section 4.4</w:t>
            </w:r>
          </w:p>
        </w:tc>
        <w:tc>
          <w:tcPr>
            <w:tcW w:w="0" w:type="auto"/>
          </w:tcPr>
          <w:p w14:paraId="4617038F" w14:textId="447C31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F06AC6" w14:textId="6B80E3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13D28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424A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1378F3" w14:textId="77777777" w:rsidTr="00AB1096">
        <w:tc>
          <w:tcPr>
            <w:tcW w:w="0" w:type="auto"/>
          </w:tcPr>
          <w:p w14:paraId="466DC62E" w14:textId="5213E3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R4-2118763</w:t>
            </w:r>
          </w:p>
        </w:tc>
        <w:tc>
          <w:tcPr>
            <w:tcW w:w="0" w:type="auto"/>
          </w:tcPr>
          <w:p w14:paraId="7C58BC35" w14:textId="60156F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Clarification for EMR section 4.4</w:t>
            </w:r>
          </w:p>
        </w:tc>
        <w:tc>
          <w:tcPr>
            <w:tcW w:w="0" w:type="auto"/>
          </w:tcPr>
          <w:p w14:paraId="733933DD" w14:textId="315EB7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8793CD" w14:textId="19A9E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3E1C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F06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30BEE3" w14:textId="77777777" w:rsidTr="00AB1096">
        <w:tc>
          <w:tcPr>
            <w:tcW w:w="0" w:type="auto"/>
          </w:tcPr>
          <w:p w14:paraId="616F8033" w14:textId="2D17BC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R4-2118764</w:t>
            </w:r>
          </w:p>
        </w:tc>
        <w:tc>
          <w:tcPr>
            <w:tcW w:w="0" w:type="auto"/>
          </w:tcPr>
          <w:p w14:paraId="0D96124D" w14:textId="029F5B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to direct SCell activation</w:t>
            </w:r>
          </w:p>
        </w:tc>
        <w:tc>
          <w:tcPr>
            <w:tcW w:w="0" w:type="auto"/>
          </w:tcPr>
          <w:p w14:paraId="5148CB6B" w14:textId="367582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B0B198" w14:textId="551C54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99F9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093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38E5A9" w14:textId="77777777" w:rsidTr="00AB1096">
        <w:tc>
          <w:tcPr>
            <w:tcW w:w="0" w:type="auto"/>
          </w:tcPr>
          <w:p w14:paraId="2E3CBEF8" w14:textId="47CF6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R4-2118765</w:t>
            </w:r>
          </w:p>
        </w:tc>
        <w:tc>
          <w:tcPr>
            <w:tcW w:w="0" w:type="auto"/>
          </w:tcPr>
          <w:p w14:paraId="6B76FC98" w14:textId="7AF723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to direct SCell activation</w:t>
            </w:r>
          </w:p>
        </w:tc>
        <w:tc>
          <w:tcPr>
            <w:tcW w:w="0" w:type="auto"/>
          </w:tcPr>
          <w:p w14:paraId="4EC53E84" w14:textId="760A92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FC2BFC" w14:textId="0EA16F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83061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CD4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981FFC" w14:textId="77777777" w:rsidTr="00AB1096">
        <w:tc>
          <w:tcPr>
            <w:tcW w:w="0" w:type="auto"/>
          </w:tcPr>
          <w:p w14:paraId="229C2F94" w14:textId="650FD0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R4-2118766</w:t>
            </w:r>
          </w:p>
        </w:tc>
        <w:tc>
          <w:tcPr>
            <w:tcW w:w="0" w:type="auto"/>
          </w:tcPr>
          <w:p w14:paraId="5CD9FAFC" w14:textId="2AB323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Editorial changes to Idle Mode measurements of inter-RAT CA candidate cells for early reporting</w:t>
            </w:r>
          </w:p>
        </w:tc>
        <w:tc>
          <w:tcPr>
            <w:tcW w:w="0" w:type="auto"/>
          </w:tcPr>
          <w:p w14:paraId="317E748F" w14:textId="356879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4A51B6" w14:textId="03FF49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2DA3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D55E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457A2D" w14:textId="77777777" w:rsidTr="00AB1096">
        <w:tc>
          <w:tcPr>
            <w:tcW w:w="0" w:type="auto"/>
          </w:tcPr>
          <w:p w14:paraId="5BDAE1DA" w14:textId="1C6D07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R4-2118767</w:t>
            </w:r>
          </w:p>
        </w:tc>
        <w:tc>
          <w:tcPr>
            <w:tcW w:w="0" w:type="auto"/>
          </w:tcPr>
          <w:p w14:paraId="771753F0" w14:textId="1DC7D2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Editorial changes to Idle Mode measurements of inter-RAT CA candidate cells for early reporting</w:t>
            </w:r>
          </w:p>
        </w:tc>
        <w:tc>
          <w:tcPr>
            <w:tcW w:w="0" w:type="auto"/>
          </w:tcPr>
          <w:p w14:paraId="54FC2608" w14:textId="15E2E1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4BE6E2" w14:textId="3BF487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2E54E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252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D65EC8" w14:textId="77777777" w:rsidTr="00AB1096">
        <w:tc>
          <w:tcPr>
            <w:tcW w:w="0" w:type="auto"/>
          </w:tcPr>
          <w:p w14:paraId="6E96FF68" w14:textId="42FEDB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R4-2118768</w:t>
            </w:r>
          </w:p>
        </w:tc>
        <w:tc>
          <w:tcPr>
            <w:tcW w:w="0" w:type="auto"/>
          </w:tcPr>
          <w:p w14:paraId="31D119AA" w14:textId="462C04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other than MRTD</w:t>
            </w:r>
          </w:p>
        </w:tc>
        <w:tc>
          <w:tcPr>
            <w:tcW w:w="0" w:type="auto"/>
          </w:tcPr>
          <w:p w14:paraId="3DD2635A" w14:textId="21B0B0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3A504E" w14:textId="1269CE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27AD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DE0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691A83" w14:textId="77777777" w:rsidTr="00AB1096">
        <w:tc>
          <w:tcPr>
            <w:tcW w:w="0" w:type="auto"/>
          </w:tcPr>
          <w:p w14:paraId="4B4EF975" w14:textId="0A2AFD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R4-2118769</w:t>
            </w:r>
          </w:p>
        </w:tc>
        <w:tc>
          <w:tcPr>
            <w:tcW w:w="0" w:type="auto"/>
          </w:tcPr>
          <w:p w14:paraId="2FC4CE81" w14:textId="2E504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Inter-band UL CA for IBM</w:t>
            </w:r>
          </w:p>
        </w:tc>
        <w:tc>
          <w:tcPr>
            <w:tcW w:w="0" w:type="auto"/>
          </w:tcPr>
          <w:p w14:paraId="2C32EBE7" w14:textId="595166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90C9DF" w14:textId="22D5E4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9D38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940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291A60" w14:textId="77777777" w:rsidTr="00AB1096">
        <w:tc>
          <w:tcPr>
            <w:tcW w:w="0" w:type="auto"/>
          </w:tcPr>
          <w:p w14:paraId="0EA12B02" w14:textId="0FE5BB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R4-2118770</w:t>
            </w:r>
          </w:p>
        </w:tc>
        <w:tc>
          <w:tcPr>
            <w:tcW w:w="0" w:type="auto"/>
          </w:tcPr>
          <w:p w14:paraId="57FBAA24" w14:textId="7B46BE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FR2 UL Gap for UE Tx power enhancements</w:t>
            </w:r>
          </w:p>
        </w:tc>
        <w:tc>
          <w:tcPr>
            <w:tcW w:w="0" w:type="auto"/>
          </w:tcPr>
          <w:p w14:paraId="6CBB0CAE" w14:textId="641315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E254BD" w14:textId="4B2D4E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D9B5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CE7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695650" w14:textId="77777777" w:rsidTr="00AB1096">
        <w:tc>
          <w:tcPr>
            <w:tcW w:w="0" w:type="auto"/>
          </w:tcPr>
          <w:p w14:paraId="4E8F60C1" w14:textId="26210F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R4-2118771</w:t>
            </w:r>
          </w:p>
        </w:tc>
        <w:tc>
          <w:tcPr>
            <w:tcW w:w="0" w:type="auto"/>
          </w:tcPr>
          <w:p w14:paraId="6D7FADBE" w14:textId="5D627C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and test cases of UE FR2 UL Gap for UE Tx power enhancement</w:t>
            </w:r>
          </w:p>
        </w:tc>
        <w:tc>
          <w:tcPr>
            <w:tcW w:w="0" w:type="auto"/>
          </w:tcPr>
          <w:p w14:paraId="563945DD" w14:textId="26548C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3A023A" w14:textId="14AE2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46E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B449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5B6D75" w14:textId="77777777" w:rsidTr="00AB1096">
        <w:tc>
          <w:tcPr>
            <w:tcW w:w="0" w:type="auto"/>
          </w:tcPr>
          <w:p w14:paraId="3929CC27" w14:textId="43830D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R4-2118772</w:t>
            </w:r>
          </w:p>
        </w:tc>
        <w:tc>
          <w:tcPr>
            <w:tcW w:w="0" w:type="auto"/>
          </w:tcPr>
          <w:p w14:paraId="1389D188" w14:textId="15B170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 for efficient SCell activation</w:t>
            </w:r>
          </w:p>
        </w:tc>
        <w:tc>
          <w:tcPr>
            <w:tcW w:w="0" w:type="auto"/>
          </w:tcPr>
          <w:p w14:paraId="29380E52" w14:textId="534734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8A374E" w14:textId="6DA9A5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788B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FD6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E5A8DC" w14:textId="77777777" w:rsidTr="00AB1096">
        <w:tc>
          <w:tcPr>
            <w:tcW w:w="0" w:type="auto"/>
          </w:tcPr>
          <w:p w14:paraId="0A551870" w14:textId="5C8BDC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R4-2118773</w:t>
            </w:r>
          </w:p>
        </w:tc>
        <w:tc>
          <w:tcPr>
            <w:tcW w:w="0" w:type="auto"/>
          </w:tcPr>
          <w:p w14:paraId="7D9741CC" w14:textId="7C955A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one SCG</w:t>
            </w:r>
          </w:p>
        </w:tc>
        <w:tc>
          <w:tcPr>
            <w:tcW w:w="0" w:type="auto"/>
          </w:tcPr>
          <w:p w14:paraId="2EC42965" w14:textId="08CB62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74CBF4" w14:textId="7D7D1B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C115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BE8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2C352F" w14:textId="77777777" w:rsidTr="00AB1096">
        <w:tc>
          <w:tcPr>
            <w:tcW w:w="0" w:type="auto"/>
          </w:tcPr>
          <w:p w14:paraId="10C3E5F7" w14:textId="0E0147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R4-2118774</w:t>
            </w:r>
          </w:p>
        </w:tc>
        <w:tc>
          <w:tcPr>
            <w:tcW w:w="0" w:type="auto"/>
          </w:tcPr>
          <w:p w14:paraId="4659EAC1" w14:textId="6211BA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conditional PSCell change and addition</w:t>
            </w:r>
          </w:p>
        </w:tc>
        <w:tc>
          <w:tcPr>
            <w:tcW w:w="0" w:type="auto"/>
          </w:tcPr>
          <w:p w14:paraId="028FC688" w14:textId="5D2E1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C00FC5" w14:textId="4B4B66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29D3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4E6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E273C1" w14:textId="77777777" w:rsidTr="00AB1096">
        <w:tc>
          <w:tcPr>
            <w:tcW w:w="0" w:type="auto"/>
          </w:tcPr>
          <w:p w14:paraId="189B9490" w14:textId="737FA3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R4-2118775</w:t>
            </w:r>
          </w:p>
        </w:tc>
        <w:tc>
          <w:tcPr>
            <w:tcW w:w="0" w:type="auto"/>
          </w:tcPr>
          <w:p w14:paraId="239F159B" w14:textId="02A4F7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measurement gaps</w:t>
            </w:r>
          </w:p>
        </w:tc>
        <w:tc>
          <w:tcPr>
            <w:tcW w:w="0" w:type="auto"/>
          </w:tcPr>
          <w:p w14:paraId="290CA51D" w14:textId="0DC736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272026" w14:textId="2E7188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0951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969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4D5782" w14:textId="77777777" w:rsidTr="00AB1096">
        <w:tc>
          <w:tcPr>
            <w:tcW w:w="0" w:type="auto"/>
          </w:tcPr>
          <w:p w14:paraId="18714F08" w14:textId="282314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R4-2118776</w:t>
            </w:r>
          </w:p>
        </w:tc>
        <w:tc>
          <w:tcPr>
            <w:tcW w:w="0" w:type="auto"/>
          </w:tcPr>
          <w:p w14:paraId="4DF1B195" w14:textId="64DE2E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4C368C80" w14:textId="3AAEDB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0" w:type="auto"/>
          </w:tcPr>
          <w:p w14:paraId="63B8EF80" w14:textId="613167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C8FC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8B1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6348DF" w14:textId="77777777" w:rsidTr="00AB1096">
        <w:tc>
          <w:tcPr>
            <w:tcW w:w="0" w:type="auto"/>
          </w:tcPr>
          <w:p w14:paraId="159D8939" w14:textId="24EF78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R4-2118777</w:t>
            </w:r>
          </w:p>
        </w:tc>
        <w:tc>
          <w:tcPr>
            <w:tcW w:w="0" w:type="auto"/>
          </w:tcPr>
          <w:p w14:paraId="57A5FBB0" w14:textId="11EA64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38844 v0.0.5</w:t>
            </w:r>
          </w:p>
        </w:tc>
        <w:tc>
          <w:tcPr>
            <w:tcW w:w="0" w:type="auto"/>
          </w:tcPr>
          <w:p w14:paraId="15B580AE" w14:textId="682FA9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1662B5" w14:textId="077AEB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D5AF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0B0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2ECAB3" w14:textId="77777777" w:rsidTr="00AB1096">
        <w:tc>
          <w:tcPr>
            <w:tcW w:w="0" w:type="auto"/>
          </w:tcPr>
          <w:p w14:paraId="537D6932" w14:textId="2A2323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R4-2118778</w:t>
            </w:r>
          </w:p>
        </w:tc>
        <w:tc>
          <w:tcPr>
            <w:tcW w:w="0" w:type="auto"/>
          </w:tcPr>
          <w:p w14:paraId="0D3987B9" w14:textId="210C09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Overlapping CBW from UE perspective utilizing intra-band CA approach</w:t>
            </w:r>
          </w:p>
        </w:tc>
        <w:tc>
          <w:tcPr>
            <w:tcW w:w="0" w:type="auto"/>
          </w:tcPr>
          <w:p w14:paraId="73186E8A" w14:textId="65CA81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559607" w14:textId="24CF96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6941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71147" w14:textId="4ADFE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R4-2120017</w:t>
            </w:r>
          </w:p>
        </w:tc>
      </w:tr>
      <w:tr w:rsidR="00AB1096" w14:paraId="7C3B2739" w14:textId="77777777" w:rsidTr="00AB1096">
        <w:tc>
          <w:tcPr>
            <w:tcW w:w="0" w:type="auto"/>
          </w:tcPr>
          <w:p w14:paraId="1FFEA305" w14:textId="045CBE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R4-2118779</w:t>
            </w:r>
          </w:p>
        </w:tc>
        <w:tc>
          <w:tcPr>
            <w:tcW w:w="0" w:type="auto"/>
          </w:tcPr>
          <w:p w14:paraId="06C0BC34" w14:textId="74FA8F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gNB DL Filter Analysis for widerCBW Approach</w:t>
            </w:r>
          </w:p>
        </w:tc>
        <w:tc>
          <w:tcPr>
            <w:tcW w:w="0" w:type="auto"/>
          </w:tcPr>
          <w:p w14:paraId="2B00D203" w14:textId="4B510F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857CA1" w14:textId="7FC96B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0B07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C94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FFC2EB" w14:textId="77777777" w:rsidTr="00AB1096">
        <w:tc>
          <w:tcPr>
            <w:tcW w:w="0" w:type="auto"/>
          </w:tcPr>
          <w:p w14:paraId="2D36110F" w14:textId="27E568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R4-2118780</w:t>
            </w:r>
          </w:p>
        </w:tc>
        <w:tc>
          <w:tcPr>
            <w:tcW w:w="0" w:type="auto"/>
          </w:tcPr>
          <w:p w14:paraId="0E39385B" w14:textId="26F023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Introduction of 1024 QAM in FR1</w:t>
            </w:r>
          </w:p>
        </w:tc>
        <w:tc>
          <w:tcPr>
            <w:tcW w:w="0" w:type="auto"/>
          </w:tcPr>
          <w:p w14:paraId="4433AE9C" w14:textId="659972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BE6F51" w14:textId="4ACD06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DC125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C1FC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DF89BA" w14:textId="77777777" w:rsidTr="00AB1096">
        <w:tc>
          <w:tcPr>
            <w:tcW w:w="0" w:type="auto"/>
          </w:tcPr>
          <w:p w14:paraId="6EB9B728" w14:textId="76B367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R4-2118781</w:t>
            </w:r>
          </w:p>
        </w:tc>
        <w:tc>
          <w:tcPr>
            <w:tcW w:w="0" w:type="auto"/>
          </w:tcPr>
          <w:p w14:paraId="65B47649" w14:textId="5B92DB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52.6-71 GHz System Parameters</w:t>
            </w:r>
          </w:p>
        </w:tc>
        <w:tc>
          <w:tcPr>
            <w:tcW w:w="0" w:type="auto"/>
          </w:tcPr>
          <w:p w14:paraId="572AB8FE" w14:textId="2BFC55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07C663" w14:textId="0A7A6D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27C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BF2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3F9767" w14:textId="77777777" w:rsidTr="00AB1096">
        <w:tc>
          <w:tcPr>
            <w:tcW w:w="0" w:type="auto"/>
          </w:tcPr>
          <w:p w14:paraId="2060F7D1" w14:textId="149FFA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R4-2118782</w:t>
            </w:r>
          </w:p>
        </w:tc>
        <w:tc>
          <w:tcPr>
            <w:tcW w:w="0" w:type="auto"/>
          </w:tcPr>
          <w:p w14:paraId="430FDB9A" w14:textId="5854F1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Multi-panel in FR2</w:t>
            </w:r>
          </w:p>
        </w:tc>
        <w:tc>
          <w:tcPr>
            <w:tcW w:w="0" w:type="auto"/>
          </w:tcPr>
          <w:p w14:paraId="52687225" w14:textId="4DD285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BEFCF0F" w14:textId="20645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E72F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B36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6E7069" w14:textId="77777777" w:rsidTr="00AB1096">
        <w:tc>
          <w:tcPr>
            <w:tcW w:w="0" w:type="auto"/>
          </w:tcPr>
          <w:p w14:paraId="5F13DF5D" w14:textId="26DB18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R4-2118783</w:t>
            </w:r>
          </w:p>
        </w:tc>
        <w:tc>
          <w:tcPr>
            <w:tcW w:w="0" w:type="auto"/>
          </w:tcPr>
          <w:p w14:paraId="186CD6D1" w14:textId="3E5634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Short Transient Period</w:t>
            </w:r>
          </w:p>
        </w:tc>
        <w:tc>
          <w:tcPr>
            <w:tcW w:w="0" w:type="auto"/>
          </w:tcPr>
          <w:p w14:paraId="2279D636" w14:textId="0C1889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1B97A1" w14:textId="2461D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94D6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E27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594F38" w14:textId="77777777" w:rsidTr="00AB1096">
        <w:tc>
          <w:tcPr>
            <w:tcW w:w="0" w:type="auto"/>
          </w:tcPr>
          <w:p w14:paraId="72E1E57F" w14:textId="2F40FB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R4-2118784</w:t>
            </w:r>
          </w:p>
        </w:tc>
        <w:tc>
          <w:tcPr>
            <w:tcW w:w="0" w:type="auto"/>
          </w:tcPr>
          <w:p w14:paraId="5F2E2BC7" w14:textId="6B00F7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requirements of R15 NR RRC-based procedures_R15</w:t>
            </w:r>
          </w:p>
        </w:tc>
        <w:tc>
          <w:tcPr>
            <w:tcW w:w="0" w:type="auto"/>
          </w:tcPr>
          <w:p w14:paraId="095247D7" w14:textId="1F2E1C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9AAEB7" w14:textId="470B35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2D71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637A58" w14:textId="14180F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R4-2120245</w:t>
            </w:r>
          </w:p>
        </w:tc>
      </w:tr>
      <w:tr w:rsidR="00AB1096" w14:paraId="6E6BCFC3" w14:textId="77777777" w:rsidTr="00AB1096">
        <w:tc>
          <w:tcPr>
            <w:tcW w:w="0" w:type="auto"/>
          </w:tcPr>
          <w:p w14:paraId="6FAD233E" w14:textId="390E6B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R4-2118785</w:t>
            </w:r>
          </w:p>
        </w:tc>
        <w:tc>
          <w:tcPr>
            <w:tcW w:w="0" w:type="auto"/>
          </w:tcPr>
          <w:p w14:paraId="602DECBF" w14:textId="793135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requirements of R15 NR RRC-based procedures_R16</w:t>
            </w:r>
          </w:p>
        </w:tc>
        <w:tc>
          <w:tcPr>
            <w:tcW w:w="0" w:type="auto"/>
          </w:tcPr>
          <w:p w14:paraId="5CE03287" w14:textId="6FD66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FF4866" w14:textId="0FA197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8945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64E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36E5B2" w14:textId="77777777" w:rsidTr="00AB1096">
        <w:tc>
          <w:tcPr>
            <w:tcW w:w="0" w:type="auto"/>
          </w:tcPr>
          <w:p w14:paraId="599816F4" w14:textId="7116B1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R4-2118786</w:t>
            </w:r>
          </w:p>
        </w:tc>
        <w:tc>
          <w:tcPr>
            <w:tcW w:w="0" w:type="auto"/>
          </w:tcPr>
          <w:p w14:paraId="3AB56B07" w14:textId="0EA4AB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requirements of R15 NR RRC-based procedures_R17</w:t>
            </w:r>
          </w:p>
        </w:tc>
        <w:tc>
          <w:tcPr>
            <w:tcW w:w="0" w:type="auto"/>
          </w:tcPr>
          <w:p w14:paraId="5CD7C3F5" w14:textId="5E62C7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8574BB" w14:textId="0E7B48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6DC04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4B2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02D0FF" w14:textId="77777777" w:rsidTr="00AB1096">
        <w:tc>
          <w:tcPr>
            <w:tcW w:w="0" w:type="auto"/>
          </w:tcPr>
          <w:p w14:paraId="6B69FCD9" w14:textId="121876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R4-2118787</w:t>
            </w:r>
          </w:p>
        </w:tc>
        <w:tc>
          <w:tcPr>
            <w:tcW w:w="0" w:type="auto"/>
          </w:tcPr>
          <w:p w14:paraId="5C160B90" w14:textId="4F84A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test cases_R15</w:t>
            </w:r>
          </w:p>
        </w:tc>
        <w:tc>
          <w:tcPr>
            <w:tcW w:w="0" w:type="auto"/>
          </w:tcPr>
          <w:p w14:paraId="54C68CEC" w14:textId="2E5C92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190C01" w14:textId="3059EC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EE6D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DAB56" w14:textId="04C872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R4-2120252</w:t>
            </w:r>
          </w:p>
        </w:tc>
      </w:tr>
      <w:tr w:rsidR="00AB1096" w14:paraId="2D8837EB" w14:textId="77777777" w:rsidTr="00AB1096">
        <w:tc>
          <w:tcPr>
            <w:tcW w:w="0" w:type="auto"/>
          </w:tcPr>
          <w:p w14:paraId="16340000" w14:textId="5DD5EB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R4-2118788</w:t>
            </w:r>
          </w:p>
        </w:tc>
        <w:tc>
          <w:tcPr>
            <w:tcW w:w="0" w:type="auto"/>
          </w:tcPr>
          <w:p w14:paraId="63F0B1E6" w14:textId="72C85D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test cases_R16</w:t>
            </w:r>
          </w:p>
        </w:tc>
        <w:tc>
          <w:tcPr>
            <w:tcW w:w="0" w:type="auto"/>
          </w:tcPr>
          <w:p w14:paraId="23E5C3B6" w14:textId="0BA5BA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91D9F6" w14:textId="6FECA1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6378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B40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830028" w14:textId="77777777" w:rsidTr="00AB1096">
        <w:tc>
          <w:tcPr>
            <w:tcW w:w="0" w:type="auto"/>
          </w:tcPr>
          <w:p w14:paraId="76D4FEE2" w14:textId="23A9B4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R4-2118789</w:t>
            </w:r>
          </w:p>
        </w:tc>
        <w:tc>
          <w:tcPr>
            <w:tcW w:w="0" w:type="auto"/>
          </w:tcPr>
          <w:p w14:paraId="64432D98" w14:textId="408EE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test cases_R17</w:t>
            </w:r>
          </w:p>
        </w:tc>
        <w:tc>
          <w:tcPr>
            <w:tcW w:w="0" w:type="auto"/>
          </w:tcPr>
          <w:p w14:paraId="0039060D" w14:textId="44B4EC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A9CE6E" w14:textId="6BD57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6124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B504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561582" w14:textId="77777777" w:rsidTr="00AB1096">
        <w:tc>
          <w:tcPr>
            <w:tcW w:w="0" w:type="auto"/>
          </w:tcPr>
          <w:p w14:paraId="40A52014" w14:textId="7383CE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R4-2118790</w:t>
            </w:r>
          </w:p>
        </w:tc>
        <w:tc>
          <w:tcPr>
            <w:tcW w:w="0" w:type="auto"/>
          </w:tcPr>
          <w:p w14:paraId="19CC7A4E" w14:textId="229040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requirements of R16 NR RRC-based procedures_R16</w:t>
            </w:r>
          </w:p>
        </w:tc>
        <w:tc>
          <w:tcPr>
            <w:tcW w:w="0" w:type="auto"/>
          </w:tcPr>
          <w:p w14:paraId="547CD069" w14:textId="130313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543053" w14:textId="780346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CEB4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A80A6" w14:textId="30B328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R4-2120398</w:t>
            </w:r>
          </w:p>
        </w:tc>
      </w:tr>
      <w:tr w:rsidR="00AB1096" w14:paraId="08CE81C4" w14:textId="77777777" w:rsidTr="00AB1096">
        <w:tc>
          <w:tcPr>
            <w:tcW w:w="0" w:type="auto"/>
          </w:tcPr>
          <w:p w14:paraId="539F7CCF" w14:textId="7554E1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R4-2118791</w:t>
            </w:r>
          </w:p>
        </w:tc>
        <w:tc>
          <w:tcPr>
            <w:tcW w:w="0" w:type="auto"/>
          </w:tcPr>
          <w:p w14:paraId="2883F827" w14:textId="544E10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requirements of R16 NR RRC-based procedures_R17</w:t>
            </w:r>
          </w:p>
        </w:tc>
        <w:tc>
          <w:tcPr>
            <w:tcW w:w="0" w:type="auto"/>
          </w:tcPr>
          <w:p w14:paraId="69D3B9AC" w14:textId="51EDF3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86DC97" w14:textId="30AB12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2C976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B71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34773B" w14:textId="77777777" w:rsidTr="00AB1096">
        <w:tc>
          <w:tcPr>
            <w:tcW w:w="0" w:type="auto"/>
          </w:tcPr>
          <w:p w14:paraId="18626705" w14:textId="2BCEF9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R4-2118792</w:t>
            </w:r>
          </w:p>
        </w:tc>
        <w:tc>
          <w:tcPr>
            <w:tcW w:w="0" w:type="auto"/>
          </w:tcPr>
          <w:p w14:paraId="1216DA40" w14:textId="3E33B5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mobility enhancement test cases_R16</w:t>
            </w:r>
          </w:p>
        </w:tc>
        <w:tc>
          <w:tcPr>
            <w:tcW w:w="0" w:type="auto"/>
          </w:tcPr>
          <w:p w14:paraId="11BF7BE8" w14:textId="60B80F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011EA9" w14:textId="102DCB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0240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28927" w14:textId="47E262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R4-2120395</w:t>
            </w:r>
          </w:p>
        </w:tc>
      </w:tr>
      <w:tr w:rsidR="00AB1096" w14:paraId="5179ABDF" w14:textId="77777777" w:rsidTr="00AB1096">
        <w:tc>
          <w:tcPr>
            <w:tcW w:w="0" w:type="auto"/>
          </w:tcPr>
          <w:p w14:paraId="073CB54C" w14:textId="43C35A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R4-2118793</w:t>
            </w:r>
          </w:p>
        </w:tc>
        <w:tc>
          <w:tcPr>
            <w:tcW w:w="0" w:type="auto"/>
          </w:tcPr>
          <w:p w14:paraId="3F03E3B3" w14:textId="386D64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mobility enhancement test cases_R17</w:t>
            </w:r>
          </w:p>
        </w:tc>
        <w:tc>
          <w:tcPr>
            <w:tcW w:w="0" w:type="auto"/>
          </w:tcPr>
          <w:p w14:paraId="1343219F" w14:textId="57AD5C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6D9134" w14:textId="30D2B5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36833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AF8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FD8D48" w14:textId="77777777" w:rsidTr="00AB1096">
        <w:tc>
          <w:tcPr>
            <w:tcW w:w="0" w:type="auto"/>
          </w:tcPr>
          <w:p w14:paraId="4C86058C" w14:textId="7D21CB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R4-2118794</w:t>
            </w:r>
          </w:p>
        </w:tc>
        <w:tc>
          <w:tcPr>
            <w:tcW w:w="0" w:type="auto"/>
          </w:tcPr>
          <w:p w14:paraId="4C8F9870" w14:textId="148472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direct SCell activation test cases_R16</w:t>
            </w:r>
          </w:p>
        </w:tc>
        <w:tc>
          <w:tcPr>
            <w:tcW w:w="0" w:type="auto"/>
          </w:tcPr>
          <w:p w14:paraId="3BD7CC97" w14:textId="38311F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D096C5" w14:textId="4FA004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34DC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0B286" w14:textId="48E50A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R4-2120396</w:t>
            </w:r>
          </w:p>
        </w:tc>
      </w:tr>
      <w:tr w:rsidR="00AB1096" w14:paraId="659749A5" w14:textId="77777777" w:rsidTr="00AB1096">
        <w:tc>
          <w:tcPr>
            <w:tcW w:w="0" w:type="auto"/>
          </w:tcPr>
          <w:p w14:paraId="2954C888" w14:textId="77F13C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R4-2118795</w:t>
            </w:r>
          </w:p>
        </w:tc>
        <w:tc>
          <w:tcPr>
            <w:tcW w:w="0" w:type="auto"/>
          </w:tcPr>
          <w:p w14:paraId="349DCD5E" w14:textId="7CA8C4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direct SCell activation test cases_R17</w:t>
            </w:r>
          </w:p>
        </w:tc>
        <w:tc>
          <w:tcPr>
            <w:tcW w:w="0" w:type="auto"/>
          </w:tcPr>
          <w:p w14:paraId="24DC5F53" w14:textId="71918E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41B444" w14:textId="7801D7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AD68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386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6E2F24" w14:textId="77777777" w:rsidTr="00AB1096">
        <w:tc>
          <w:tcPr>
            <w:tcW w:w="0" w:type="auto"/>
          </w:tcPr>
          <w:p w14:paraId="412B1EBD" w14:textId="121336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R4-2118796</w:t>
            </w:r>
          </w:p>
        </w:tc>
        <w:tc>
          <w:tcPr>
            <w:tcW w:w="0" w:type="auto"/>
          </w:tcPr>
          <w:p w14:paraId="2E472203" w14:textId="0629E4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R16</w:t>
            </w:r>
          </w:p>
        </w:tc>
        <w:tc>
          <w:tcPr>
            <w:tcW w:w="0" w:type="auto"/>
          </w:tcPr>
          <w:p w14:paraId="79F08F66" w14:textId="103DA0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BA32BE" w14:textId="275503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E3972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A0E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BEA784" w14:textId="77777777" w:rsidTr="00AB1096">
        <w:tc>
          <w:tcPr>
            <w:tcW w:w="0" w:type="auto"/>
          </w:tcPr>
          <w:p w14:paraId="4F3E1900" w14:textId="042D4A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R4-2118797</w:t>
            </w:r>
          </w:p>
        </w:tc>
        <w:tc>
          <w:tcPr>
            <w:tcW w:w="0" w:type="auto"/>
          </w:tcPr>
          <w:p w14:paraId="1C51EE78" w14:textId="588EBD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0" w:type="auto"/>
          </w:tcPr>
          <w:p w14:paraId="0E36206D" w14:textId="7705E4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86BD3B" w14:textId="38219D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5164C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C98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157E3C" w14:textId="77777777" w:rsidTr="00AB1096">
        <w:tc>
          <w:tcPr>
            <w:tcW w:w="0" w:type="auto"/>
          </w:tcPr>
          <w:p w14:paraId="07CDCFC5" w14:textId="1298A4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R4-2118798</w:t>
            </w:r>
          </w:p>
        </w:tc>
        <w:tc>
          <w:tcPr>
            <w:tcW w:w="0" w:type="auto"/>
          </w:tcPr>
          <w:p w14:paraId="7DA8754B" w14:textId="04E13C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measurements for FR1 HST</w:t>
            </w:r>
          </w:p>
        </w:tc>
        <w:tc>
          <w:tcPr>
            <w:tcW w:w="0" w:type="auto"/>
          </w:tcPr>
          <w:p w14:paraId="42A8B3B2" w14:textId="4FDB0F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02960B" w14:textId="21E439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4310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80B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C609A2" w14:textId="77777777" w:rsidTr="00AB1096">
        <w:tc>
          <w:tcPr>
            <w:tcW w:w="0" w:type="auto"/>
          </w:tcPr>
          <w:p w14:paraId="724C443B" w14:textId="736C5F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R4-2118799</w:t>
            </w:r>
          </w:p>
        </w:tc>
        <w:tc>
          <w:tcPr>
            <w:tcW w:w="0" w:type="auto"/>
          </w:tcPr>
          <w:p w14:paraId="72E278E7" w14:textId="1FA8B2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intra-frequency measurements for FR1 HST</w:t>
            </w:r>
          </w:p>
        </w:tc>
        <w:tc>
          <w:tcPr>
            <w:tcW w:w="0" w:type="auto"/>
          </w:tcPr>
          <w:p w14:paraId="75451E4A" w14:textId="25E538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A7FE22" w14:textId="65AF40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2CD44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A2B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359165" w14:textId="77777777" w:rsidTr="00AB1096">
        <w:tc>
          <w:tcPr>
            <w:tcW w:w="0" w:type="auto"/>
          </w:tcPr>
          <w:p w14:paraId="4EA323E9" w14:textId="5217B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R4-2118800</w:t>
            </w:r>
          </w:p>
        </w:tc>
        <w:tc>
          <w:tcPr>
            <w:tcW w:w="0" w:type="auto"/>
          </w:tcPr>
          <w:p w14:paraId="63A56FCB" w14:textId="741132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for FR1 HST</w:t>
            </w:r>
          </w:p>
        </w:tc>
        <w:tc>
          <w:tcPr>
            <w:tcW w:w="0" w:type="auto"/>
          </w:tcPr>
          <w:p w14:paraId="5CBEA9E4" w14:textId="52D0E4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88864B" w14:textId="32E70F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94A5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9C5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650237" w14:textId="77777777" w:rsidTr="00AB1096">
        <w:tc>
          <w:tcPr>
            <w:tcW w:w="0" w:type="auto"/>
          </w:tcPr>
          <w:p w14:paraId="6B104B9D" w14:textId="7612BE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R4-2118801</w:t>
            </w:r>
          </w:p>
        </w:tc>
        <w:tc>
          <w:tcPr>
            <w:tcW w:w="0" w:type="auto"/>
          </w:tcPr>
          <w:p w14:paraId="6B31B6CD" w14:textId="4830F7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inter-frequency measurements for FR1 HST</w:t>
            </w:r>
          </w:p>
        </w:tc>
        <w:tc>
          <w:tcPr>
            <w:tcW w:w="0" w:type="auto"/>
          </w:tcPr>
          <w:p w14:paraId="6D3EBE8C" w14:textId="199AAE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20E63D" w14:textId="5E2501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2D82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01FD73" w14:textId="4CAEAA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R4-2120291</w:t>
            </w:r>
          </w:p>
        </w:tc>
      </w:tr>
      <w:tr w:rsidR="00AB1096" w14:paraId="0AFE0C22" w14:textId="77777777" w:rsidTr="00AB1096">
        <w:tc>
          <w:tcPr>
            <w:tcW w:w="0" w:type="auto"/>
          </w:tcPr>
          <w:p w14:paraId="23D635CE" w14:textId="4F2424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R4-2118802</w:t>
            </w:r>
          </w:p>
        </w:tc>
        <w:tc>
          <w:tcPr>
            <w:tcW w:w="0" w:type="auto"/>
          </w:tcPr>
          <w:p w14:paraId="6BDAD449" w14:textId="3891A7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FR1 HST</w:t>
            </w:r>
          </w:p>
        </w:tc>
        <w:tc>
          <w:tcPr>
            <w:tcW w:w="0" w:type="auto"/>
          </w:tcPr>
          <w:p w14:paraId="450ED40E" w14:textId="46DDE5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E9E757" w14:textId="49B8E9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5CCE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15C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ADAE9B" w14:textId="77777777" w:rsidTr="00AB1096">
        <w:tc>
          <w:tcPr>
            <w:tcW w:w="0" w:type="auto"/>
          </w:tcPr>
          <w:p w14:paraId="23B88581" w14:textId="651034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R4-2118803</w:t>
            </w:r>
          </w:p>
        </w:tc>
        <w:tc>
          <w:tcPr>
            <w:tcW w:w="0" w:type="auto"/>
          </w:tcPr>
          <w:p w14:paraId="78E6633A" w14:textId="39C90A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network signaling and UE capability in FR2 HST</w:t>
            </w:r>
          </w:p>
        </w:tc>
        <w:tc>
          <w:tcPr>
            <w:tcW w:w="0" w:type="auto"/>
          </w:tcPr>
          <w:p w14:paraId="39799F35" w14:textId="709959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DD86E7" w14:textId="461564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8D0C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3120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57231D" w14:textId="77777777" w:rsidTr="00AB1096">
        <w:tc>
          <w:tcPr>
            <w:tcW w:w="0" w:type="auto"/>
          </w:tcPr>
          <w:p w14:paraId="7A4D08AD" w14:textId="76EAE0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R4-2118804</w:t>
            </w:r>
          </w:p>
        </w:tc>
        <w:tc>
          <w:tcPr>
            <w:tcW w:w="0" w:type="auto"/>
          </w:tcPr>
          <w:p w14:paraId="7852C6BC" w14:textId="2BAEE9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 Idle/Inactive and connected state mobility requirements for HST in FR2</w:t>
            </w:r>
          </w:p>
        </w:tc>
        <w:tc>
          <w:tcPr>
            <w:tcW w:w="0" w:type="auto"/>
          </w:tcPr>
          <w:p w14:paraId="1A9F1E19" w14:textId="703006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526C0A" w14:textId="7D76F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0796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233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113E7F" w14:textId="77777777" w:rsidTr="00AB1096">
        <w:tc>
          <w:tcPr>
            <w:tcW w:w="0" w:type="auto"/>
          </w:tcPr>
          <w:p w14:paraId="5EBAF949" w14:textId="19977F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R4-2118805</w:t>
            </w:r>
          </w:p>
        </w:tc>
        <w:tc>
          <w:tcPr>
            <w:tcW w:w="0" w:type="auto"/>
          </w:tcPr>
          <w:p w14:paraId="45FA431B" w14:textId="64148A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FR2 HST</w:t>
            </w:r>
          </w:p>
        </w:tc>
        <w:tc>
          <w:tcPr>
            <w:tcW w:w="0" w:type="auto"/>
          </w:tcPr>
          <w:p w14:paraId="2CED37A1" w14:textId="0305FF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7BE6A5" w14:textId="18163E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4C02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A1D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CA7A3D" w14:textId="77777777" w:rsidTr="00AB1096">
        <w:tc>
          <w:tcPr>
            <w:tcW w:w="0" w:type="auto"/>
          </w:tcPr>
          <w:p w14:paraId="7FD8D94B" w14:textId="71C01F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R4-2118806</w:t>
            </w:r>
          </w:p>
        </w:tc>
        <w:tc>
          <w:tcPr>
            <w:tcW w:w="0" w:type="auto"/>
          </w:tcPr>
          <w:p w14:paraId="3D150DF4" w14:textId="728615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signaling characteristics requirements for high speed train scenario in FR2</w:t>
            </w:r>
          </w:p>
        </w:tc>
        <w:tc>
          <w:tcPr>
            <w:tcW w:w="0" w:type="auto"/>
          </w:tcPr>
          <w:p w14:paraId="6BC51F48" w14:textId="1CEDBD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4DFE9A" w14:textId="6792F8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2D0D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439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EED9C8" w14:textId="77777777" w:rsidTr="00AB1096">
        <w:tc>
          <w:tcPr>
            <w:tcW w:w="0" w:type="auto"/>
          </w:tcPr>
          <w:p w14:paraId="611ABA95" w14:textId="2E25BB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R4-2118807</w:t>
            </w:r>
          </w:p>
        </w:tc>
        <w:tc>
          <w:tcPr>
            <w:tcW w:w="0" w:type="auto"/>
          </w:tcPr>
          <w:p w14:paraId="5974D15A" w14:textId="789702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high speed train scenario in FR2</w:t>
            </w:r>
          </w:p>
        </w:tc>
        <w:tc>
          <w:tcPr>
            <w:tcW w:w="0" w:type="auto"/>
          </w:tcPr>
          <w:p w14:paraId="719040C2" w14:textId="543F43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11553A" w14:textId="1A095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FF6A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A7DD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2DB1D6" w14:textId="77777777" w:rsidTr="00AB1096">
        <w:tc>
          <w:tcPr>
            <w:tcW w:w="0" w:type="auto"/>
          </w:tcPr>
          <w:p w14:paraId="2DA936F0" w14:textId="730C21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R4-2118808</w:t>
            </w:r>
          </w:p>
        </w:tc>
        <w:tc>
          <w:tcPr>
            <w:tcW w:w="0" w:type="auto"/>
          </w:tcPr>
          <w:p w14:paraId="4FAD5853" w14:textId="335FC6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Scells</w:t>
            </w:r>
          </w:p>
        </w:tc>
        <w:tc>
          <w:tcPr>
            <w:tcW w:w="0" w:type="auto"/>
          </w:tcPr>
          <w:p w14:paraId="48223866" w14:textId="7C4683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DA8F7F" w14:textId="38228E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BFF1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8DB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3F70FC" w14:textId="77777777" w:rsidTr="00AB1096">
        <w:tc>
          <w:tcPr>
            <w:tcW w:w="0" w:type="auto"/>
          </w:tcPr>
          <w:p w14:paraId="6E20CE0A" w14:textId="5FDE32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R4-2118809</w:t>
            </w:r>
          </w:p>
        </w:tc>
        <w:tc>
          <w:tcPr>
            <w:tcW w:w="0" w:type="auto"/>
          </w:tcPr>
          <w:p w14:paraId="7B8D34D3" w14:textId="6A326F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one SCG</w:t>
            </w:r>
          </w:p>
        </w:tc>
        <w:tc>
          <w:tcPr>
            <w:tcW w:w="0" w:type="auto"/>
          </w:tcPr>
          <w:p w14:paraId="73308D7E" w14:textId="2BF96C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B10AF1" w14:textId="1AC4B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FD96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9A8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CEAEDD" w14:textId="77777777" w:rsidTr="00AB1096">
        <w:tc>
          <w:tcPr>
            <w:tcW w:w="0" w:type="auto"/>
          </w:tcPr>
          <w:p w14:paraId="05D81A47" w14:textId="521744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R4-2118810</w:t>
            </w:r>
          </w:p>
        </w:tc>
        <w:tc>
          <w:tcPr>
            <w:tcW w:w="0" w:type="auto"/>
          </w:tcPr>
          <w:p w14:paraId="4E74DABA" w14:textId="61A9EC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conditional PSCell change and addition</w:t>
            </w:r>
          </w:p>
        </w:tc>
        <w:tc>
          <w:tcPr>
            <w:tcW w:w="0" w:type="auto"/>
          </w:tcPr>
          <w:p w14:paraId="73F7EF9A" w14:textId="4EECA7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AFE594" w14:textId="67DF7E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0711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127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805836" w14:textId="77777777" w:rsidTr="00AB1096">
        <w:tc>
          <w:tcPr>
            <w:tcW w:w="0" w:type="auto"/>
          </w:tcPr>
          <w:p w14:paraId="6DB331CA" w14:textId="51C4E3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R4-2118811</w:t>
            </w:r>
          </w:p>
        </w:tc>
        <w:tc>
          <w:tcPr>
            <w:tcW w:w="0" w:type="auto"/>
          </w:tcPr>
          <w:p w14:paraId="0E8A069A" w14:textId="0948AA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in NTN</w:t>
            </w:r>
          </w:p>
        </w:tc>
        <w:tc>
          <w:tcPr>
            <w:tcW w:w="0" w:type="auto"/>
          </w:tcPr>
          <w:p w14:paraId="602BEAEE" w14:textId="43B512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E09404" w14:textId="148191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9B11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D8A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A2D53E" w14:textId="77777777" w:rsidTr="00AB1096">
        <w:tc>
          <w:tcPr>
            <w:tcW w:w="0" w:type="auto"/>
          </w:tcPr>
          <w:p w14:paraId="0C6C8D4E" w14:textId="42DB80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R4-2118812</w:t>
            </w:r>
          </w:p>
        </w:tc>
        <w:tc>
          <w:tcPr>
            <w:tcW w:w="0" w:type="auto"/>
          </w:tcPr>
          <w:p w14:paraId="3B75B04B" w14:textId="79E5DA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DL interruption due to Rel-17 Tx switching enhancements</w:t>
            </w:r>
          </w:p>
        </w:tc>
        <w:tc>
          <w:tcPr>
            <w:tcW w:w="0" w:type="auto"/>
          </w:tcPr>
          <w:p w14:paraId="2CF9079C" w14:textId="01FB46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A5C7C2" w14:textId="1FD311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ED40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CBC073" w14:textId="7F6351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R4-2120282</w:t>
            </w:r>
          </w:p>
        </w:tc>
      </w:tr>
      <w:tr w:rsidR="00AB1096" w14:paraId="75F820DC" w14:textId="77777777" w:rsidTr="00AB1096">
        <w:tc>
          <w:tcPr>
            <w:tcW w:w="0" w:type="auto"/>
          </w:tcPr>
          <w:p w14:paraId="39055457" w14:textId="4B1195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R4-2118813</w:t>
            </w:r>
          </w:p>
        </w:tc>
        <w:tc>
          <w:tcPr>
            <w:tcW w:w="0" w:type="auto"/>
          </w:tcPr>
          <w:p w14:paraId="1C815191" w14:textId="7C989A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requirements impacts for RedCap UE</w:t>
            </w:r>
          </w:p>
        </w:tc>
        <w:tc>
          <w:tcPr>
            <w:tcW w:w="0" w:type="auto"/>
          </w:tcPr>
          <w:p w14:paraId="2822F7DA" w14:textId="0563C6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8B274E" w14:textId="5FB0B6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FD5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62F9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469CC3" w14:textId="77777777" w:rsidTr="00AB1096">
        <w:tc>
          <w:tcPr>
            <w:tcW w:w="0" w:type="auto"/>
          </w:tcPr>
          <w:p w14:paraId="5F836605" w14:textId="21F897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R4-2118814</w:t>
            </w:r>
          </w:p>
        </w:tc>
        <w:tc>
          <w:tcPr>
            <w:tcW w:w="0" w:type="auto"/>
          </w:tcPr>
          <w:p w14:paraId="4EEDAA94" w14:textId="58DB6E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timing requirements due to UE complexity reduction</w:t>
            </w:r>
          </w:p>
        </w:tc>
        <w:tc>
          <w:tcPr>
            <w:tcW w:w="0" w:type="auto"/>
          </w:tcPr>
          <w:p w14:paraId="0EB5C4AA" w14:textId="7526CE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465983" w14:textId="6CCF5B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E4F9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F96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D0592F" w14:textId="77777777" w:rsidTr="00AB1096">
        <w:tc>
          <w:tcPr>
            <w:tcW w:w="0" w:type="auto"/>
          </w:tcPr>
          <w:p w14:paraId="51D50737" w14:textId="7AFA3F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R4-2118815</w:t>
            </w:r>
          </w:p>
        </w:tc>
        <w:tc>
          <w:tcPr>
            <w:tcW w:w="0" w:type="auto"/>
          </w:tcPr>
          <w:p w14:paraId="7482AF2E" w14:textId="6D670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signaling characteristics due to UE complexity reduction</w:t>
            </w:r>
          </w:p>
        </w:tc>
        <w:tc>
          <w:tcPr>
            <w:tcW w:w="0" w:type="auto"/>
          </w:tcPr>
          <w:p w14:paraId="54876E9F" w14:textId="258B37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ABADCA" w14:textId="68DABC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370B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EF3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D9A77C" w14:textId="77777777" w:rsidTr="00AB1096">
        <w:tc>
          <w:tcPr>
            <w:tcW w:w="0" w:type="auto"/>
          </w:tcPr>
          <w:p w14:paraId="1A3BCE8B" w14:textId="77FB17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R4-2118816</w:t>
            </w:r>
          </w:p>
        </w:tc>
        <w:tc>
          <w:tcPr>
            <w:tcW w:w="0" w:type="auto"/>
          </w:tcPr>
          <w:p w14:paraId="036F66D1" w14:textId="76CC6E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RLM and BFD due to complexity reduction for RedCap UE</w:t>
            </w:r>
          </w:p>
        </w:tc>
        <w:tc>
          <w:tcPr>
            <w:tcW w:w="0" w:type="auto"/>
          </w:tcPr>
          <w:p w14:paraId="63C81BDE" w14:textId="1BC1E2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E1F97B" w14:textId="78140F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2C91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27B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975459" w14:textId="77777777" w:rsidTr="00AB1096">
        <w:tc>
          <w:tcPr>
            <w:tcW w:w="0" w:type="auto"/>
          </w:tcPr>
          <w:p w14:paraId="52F3A41A" w14:textId="318BDC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R4-2118817</w:t>
            </w:r>
          </w:p>
        </w:tc>
        <w:tc>
          <w:tcPr>
            <w:tcW w:w="0" w:type="auto"/>
          </w:tcPr>
          <w:p w14:paraId="67EB5455" w14:textId="5D9368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on hypothetical PDCCH performance for RLM and BFD for RedCap UE</w:t>
            </w:r>
          </w:p>
        </w:tc>
        <w:tc>
          <w:tcPr>
            <w:tcW w:w="0" w:type="auto"/>
          </w:tcPr>
          <w:p w14:paraId="4A0F2761" w14:textId="7B119E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66A0A9" w14:textId="6E025D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2E46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617376" w14:textId="6BC3DF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R4-2120386</w:t>
            </w:r>
          </w:p>
        </w:tc>
      </w:tr>
      <w:tr w:rsidR="00AB1096" w14:paraId="438B7B37" w14:textId="77777777" w:rsidTr="00AB1096">
        <w:tc>
          <w:tcPr>
            <w:tcW w:w="0" w:type="auto"/>
          </w:tcPr>
          <w:p w14:paraId="75B0F091" w14:textId="5902D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R4-2118818</w:t>
            </w:r>
          </w:p>
        </w:tc>
        <w:tc>
          <w:tcPr>
            <w:tcW w:w="0" w:type="auto"/>
          </w:tcPr>
          <w:p w14:paraId="2009DA9F" w14:textId="5CE81D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due to UE complexity reduction</w:t>
            </w:r>
          </w:p>
        </w:tc>
        <w:tc>
          <w:tcPr>
            <w:tcW w:w="0" w:type="auto"/>
          </w:tcPr>
          <w:p w14:paraId="3514C7A0" w14:textId="4FAFBB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3B1200" w14:textId="23A65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2E71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FA8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865781" w14:textId="77777777" w:rsidTr="00AB1096">
        <w:tc>
          <w:tcPr>
            <w:tcW w:w="0" w:type="auto"/>
          </w:tcPr>
          <w:p w14:paraId="05E87E40" w14:textId="69D79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R4-2118819</w:t>
            </w:r>
          </w:p>
        </w:tc>
        <w:tc>
          <w:tcPr>
            <w:tcW w:w="0" w:type="auto"/>
          </w:tcPr>
          <w:p w14:paraId="434017B2" w14:textId="0F0CC4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cell detection, L3 measurement and L1 RSRP measurement</w:t>
            </w:r>
          </w:p>
        </w:tc>
        <w:tc>
          <w:tcPr>
            <w:tcW w:w="0" w:type="auto"/>
          </w:tcPr>
          <w:p w14:paraId="0CD9D538" w14:textId="77DBB4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D578BF" w14:textId="42AC37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8602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B09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EEB0A4" w14:textId="77777777" w:rsidTr="00AB1096">
        <w:tc>
          <w:tcPr>
            <w:tcW w:w="0" w:type="auto"/>
          </w:tcPr>
          <w:p w14:paraId="09E1E904" w14:textId="26FB81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R4-2118820</w:t>
            </w:r>
          </w:p>
        </w:tc>
        <w:tc>
          <w:tcPr>
            <w:tcW w:w="0" w:type="auto"/>
          </w:tcPr>
          <w:p w14:paraId="3AB4EE7C" w14:textId="199F65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Extended DRX enhancements for RedCap UE</w:t>
            </w:r>
          </w:p>
        </w:tc>
        <w:tc>
          <w:tcPr>
            <w:tcW w:w="0" w:type="auto"/>
          </w:tcPr>
          <w:p w14:paraId="4A2DCF15" w14:textId="130750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6E2FC5" w14:textId="1A9F71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2B7B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DE1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80E223" w14:textId="77777777" w:rsidTr="00AB1096">
        <w:tc>
          <w:tcPr>
            <w:tcW w:w="0" w:type="auto"/>
          </w:tcPr>
          <w:p w14:paraId="160103B9" w14:textId="0C700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R4-2118821</w:t>
            </w:r>
          </w:p>
        </w:tc>
        <w:tc>
          <w:tcPr>
            <w:tcW w:w="0" w:type="auto"/>
          </w:tcPr>
          <w:p w14:paraId="3FF88063" w14:textId="41C443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relaxations for RedCap UE</w:t>
            </w:r>
          </w:p>
        </w:tc>
        <w:tc>
          <w:tcPr>
            <w:tcW w:w="0" w:type="auto"/>
          </w:tcPr>
          <w:p w14:paraId="3B6227F0" w14:textId="2150BE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A2F116" w14:textId="31A464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07BD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E35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6517C8" w14:textId="77777777" w:rsidTr="00AB1096">
        <w:tc>
          <w:tcPr>
            <w:tcW w:w="0" w:type="auto"/>
          </w:tcPr>
          <w:p w14:paraId="4971CA23" w14:textId="704E3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R4-2118822</w:t>
            </w:r>
          </w:p>
        </w:tc>
        <w:tc>
          <w:tcPr>
            <w:tcW w:w="0" w:type="auto"/>
          </w:tcPr>
          <w:p w14:paraId="2D6488B7" w14:textId="0492B7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NCD-SSB instead of CD-SSB for RedCap UE</w:t>
            </w:r>
          </w:p>
        </w:tc>
        <w:tc>
          <w:tcPr>
            <w:tcW w:w="0" w:type="auto"/>
          </w:tcPr>
          <w:p w14:paraId="04DDB2D2" w14:textId="0B9D0F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21C9B4" w14:textId="236225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43C6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A7F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65F6CA" w14:textId="77777777" w:rsidTr="00AB1096">
        <w:tc>
          <w:tcPr>
            <w:tcW w:w="0" w:type="auto"/>
          </w:tcPr>
          <w:p w14:paraId="1DB25BF9" w14:textId="7FB97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R4-2118823</w:t>
            </w:r>
          </w:p>
        </w:tc>
        <w:tc>
          <w:tcPr>
            <w:tcW w:w="0" w:type="auto"/>
          </w:tcPr>
          <w:p w14:paraId="5E7F2823" w14:textId="0A0B85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RRM relaxation in power saving</w:t>
            </w:r>
          </w:p>
        </w:tc>
        <w:tc>
          <w:tcPr>
            <w:tcW w:w="0" w:type="auto"/>
          </w:tcPr>
          <w:p w14:paraId="4F33A7E5" w14:textId="2F0E2101" w:rsidR="00AB1096" w:rsidRPr="00AB1096" w:rsidRDefault="00DA2BA1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BBCEC96" w14:textId="2734D6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CCFB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DF023E" w14:textId="310728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R4-2120343</w:t>
            </w:r>
          </w:p>
        </w:tc>
      </w:tr>
      <w:tr w:rsidR="00AB1096" w14:paraId="1978F860" w14:textId="77777777" w:rsidTr="00AB1096">
        <w:tc>
          <w:tcPr>
            <w:tcW w:w="0" w:type="auto"/>
          </w:tcPr>
          <w:p w14:paraId="3FE1CB62" w14:textId="50DD49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R4-2118824</w:t>
            </w:r>
          </w:p>
        </w:tc>
        <w:tc>
          <w:tcPr>
            <w:tcW w:w="0" w:type="auto"/>
          </w:tcPr>
          <w:p w14:paraId="5444570D" w14:textId="5455B5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requirements in relaxed measurement R16</w:t>
            </w:r>
          </w:p>
        </w:tc>
        <w:tc>
          <w:tcPr>
            <w:tcW w:w="0" w:type="auto"/>
          </w:tcPr>
          <w:p w14:paraId="5CCC6F81" w14:textId="7727B6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DE8347" w14:textId="49808C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5F05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CF6E8" w14:textId="639D10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R4-2120392</w:t>
            </w:r>
          </w:p>
        </w:tc>
      </w:tr>
      <w:tr w:rsidR="00AB1096" w14:paraId="3E7FD2DF" w14:textId="77777777" w:rsidTr="00AB1096">
        <w:tc>
          <w:tcPr>
            <w:tcW w:w="0" w:type="auto"/>
          </w:tcPr>
          <w:p w14:paraId="1D132CD1" w14:textId="48C997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R4-2118825</w:t>
            </w:r>
          </w:p>
        </w:tc>
        <w:tc>
          <w:tcPr>
            <w:tcW w:w="0" w:type="auto"/>
          </w:tcPr>
          <w:p w14:paraId="03AB1EA1" w14:textId="78C783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requirements in relaxed measurement R17</w:t>
            </w:r>
          </w:p>
        </w:tc>
        <w:tc>
          <w:tcPr>
            <w:tcW w:w="0" w:type="auto"/>
          </w:tcPr>
          <w:p w14:paraId="56C2ABA7" w14:textId="191AA3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40031C" w14:textId="2DF9AD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3C3E9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E8FE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2BAA76" w14:textId="77777777" w:rsidTr="00AB1096">
        <w:tc>
          <w:tcPr>
            <w:tcW w:w="0" w:type="auto"/>
          </w:tcPr>
          <w:p w14:paraId="4644724B" w14:textId="1B3768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R4-2118826</w:t>
            </w:r>
          </w:p>
        </w:tc>
        <w:tc>
          <w:tcPr>
            <w:tcW w:w="0" w:type="auto"/>
          </w:tcPr>
          <w:p w14:paraId="4AE17432" w14:textId="37BD5F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WID on FR2 RRM requirements evaluation</w:t>
            </w:r>
          </w:p>
        </w:tc>
        <w:tc>
          <w:tcPr>
            <w:tcW w:w="0" w:type="auto"/>
          </w:tcPr>
          <w:p w14:paraId="463390E8" w14:textId="7705FD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4AFFF4" w14:textId="3BEA7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F4A0E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DD8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C599EC" w14:textId="77777777" w:rsidTr="00AB1096">
        <w:tc>
          <w:tcPr>
            <w:tcW w:w="0" w:type="auto"/>
          </w:tcPr>
          <w:p w14:paraId="6E450F2C" w14:textId="58AEB4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R4-2118827</w:t>
            </w:r>
          </w:p>
        </w:tc>
        <w:tc>
          <w:tcPr>
            <w:tcW w:w="0" w:type="auto"/>
          </w:tcPr>
          <w:p w14:paraId="6A63F5FB" w14:textId="4144BF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clarification on MRTD requirements for multi-TRxP R16</w:t>
            </w:r>
          </w:p>
        </w:tc>
        <w:tc>
          <w:tcPr>
            <w:tcW w:w="0" w:type="auto"/>
          </w:tcPr>
          <w:p w14:paraId="17E086B6" w14:textId="05644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9CB682" w14:textId="72B140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124A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3AB75" w14:textId="15070C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R4-2120265</w:t>
            </w:r>
          </w:p>
        </w:tc>
      </w:tr>
      <w:tr w:rsidR="00AB1096" w14:paraId="790E763E" w14:textId="77777777" w:rsidTr="00AB1096">
        <w:tc>
          <w:tcPr>
            <w:tcW w:w="0" w:type="auto"/>
          </w:tcPr>
          <w:p w14:paraId="3E3A21CB" w14:textId="3ADB2F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R4-2118828</w:t>
            </w:r>
          </w:p>
        </w:tc>
        <w:tc>
          <w:tcPr>
            <w:tcW w:w="0" w:type="auto"/>
          </w:tcPr>
          <w:p w14:paraId="572F4775" w14:textId="05BEAD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clarification on MRTD requirements for multi-TRxP R17</w:t>
            </w:r>
          </w:p>
        </w:tc>
        <w:tc>
          <w:tcPr>
            <w:tcW w:w="0" w:type="auto"/>
          </w:tcPr>
          <w:p w14:paraId="4BD52939" w14:textId="7F0FC6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9B41C1" w14:textId="1B4793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365E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6A3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C002D4" w14:textId="77777777" w:rsidTr="00AB1096">
        <w:tc>
          <w:tcPr>
            <w:tcW w:w="0" w:type="auto"/>
          </w:tcPr>
          <w:p w14:paraId="6206F630" w14:textId="01394A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R4-2118829</w:t>
            </w:r>
          </w:p>
        </w:tc>
        <w:tc>
          <w:tcPr>
            <w:tcW w:w="0" w:type="auto"/>
          </w:tcPr>
          <w:p w14:paraId="401F8D3E" w14:textId="0DEAB4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testbility of pathloss-RS activation delay</w:t>
            </w:r>
          </w:p>
        </w:tc>
        <w:tc>
          <w:tcPr>
            <w:tcW w:w="0" w:type="auto"/>
          </w:tcPr>
          <w:p w14:paraId="157A5C64" w14:textId="000A94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372C24" w14:textId="30FBF4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A523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8A3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F030E0" w14:textId="77777777" w:rsidTr="00AB1096">
        <w:tc>
          <w:tcPr>
            <w:tcW w:w="0" w:type="auto"/>
          </w:tcPr>
          <w:p w14:paraId="612E3BC3" w14:textId="5B8FD4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R4-2118830</w:t>
            </w:r>
          </w:p>
        </w:tc>
        <w:tc>
          <w:tcPr>
            <w:tcW w:w="0" w:type="auto"/>
          </w:tcPr>
          <w:p w14:paraId="45B782A7" w14:textId="37CE4A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FR2 inter-band DL CA with CBM</w:t>
            </w:r>
          </w:p>
        </w:tc>
        <w:tc>
          <w:tcPr>
            <w:tcW w:w="0" w:type="auto"/>
          </w:tcPr>
          <w:p w14:paraId="2C1C2034" w14:textId="0013CE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0C3512" w14:textId="12DB58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CC6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3D1F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2C3552" w14:textId="77777777" w:rsidTr="00AB1096">
        <w:tc>
          <w:tcPr>
            <w:tcW w:w="0" w:type="auto"/>
          </w:tcPr>
          <w:p w14:paraId="67BF3A2C" w14:textId="21064E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R4-2118831</w:t>
            </w:r>
          </w:p>
        </w:tc>
        <w:tc>
          <w:tcPr>
            <w:tcW w:w="0" w:type="auto"/>
          </w:tcPr>
          <w:p w14:paraId="2E279E46" w14:textId="09F98C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inter-band DL CA with CBM</w:t>
            </w:r>
          </w:p>
        </w:tc>
        <w:tc>
          <w:tcPr>
            <w:tcW w:w="0" w:type="auto"/>
          </w:tcPr>
          <w:p w14:paraId="40EFB9AC" w14:textId="45929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B2D7F2" w14:textId="2314EE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133E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9CC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B07A63" w14:textId="77777777" w:rsidTr="00AB1096">
        <w:tc>
          <w:tcPr>
            <w:tcW w:w="0" w:type="auto"/>
          </w:tcPr>
          <w:p w14:paraId="5C6DF86A" w14:textId="415409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R4-2118832</w:t>
            </w:r>
          </w:p>
        </w:tc>
        <w:tc>
          <w:tcPr>
            <w:tcW w:w="0" w:type="auto"/>
          </w:tcPr>
          <w:p w14:paraId="01DFED4D" w14:textId="500C7F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scheduling restriction requirements for FR2 inter-band CA with CBM</w:t>
            </w:r>
          </w:p>
        </w:tc>
        <w:tc>
          <w:tcPr>
            <w:tcW w:w="0" w:type="auto"/>
          </w:tcPr>
          <w:p w14:paraId="069F60F1" w14:textId="0A85B9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56B959" w14:textId="47360A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91153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ABC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13062D" w14:textId="77777777" w:rsidTr="00AB1096">
        <w:tc>
          <w:tcPr>
            <w:tcW w:w="0" w:type="auto"/>
          </w:tcPr>
          <w:p w14:paraId="5109CDBB" w14:textId="63E0B0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R4-2118833</w:t>
            </w:r>
          </w:p>
        </w:tc>
        <w:tc>
          <w:tcPr>
            <w:tcW w:w="0" w:type="auto"/>
          </w:tcPr>
          <w:p w14:paraId="00265435" w14:textId="3DECB5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FR2 inter-band UL CA with IBM</w:t>
            </w:r>
          </w:p>
        </w:tc>
        <w:tc>
          <w:tcPr>
            <w:tcW w:w="0" w:type="auto"/>
          </w:tcPr>
          <w:p w14:paraId="59791D7D" w14:textId="3D0DB5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6D3302" w14:textId="520150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4A99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F08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EBCEEB" w14:textId="77777777" w:rsidTr="00AB1096">
        <w:tc>
          <w:tcPr>
            <w:tcW w:w="0" w:type="auto"/>
          </w:tcPr>
          <w:p w14:paraId="084A0DDA" w14:textId="246DE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R4-2118834</w:t>
            </w:r>
          </w:p>
        </w:tc>
        <w:tc>
          <w:tcPr>
            <w:tcW w:w="0" w:type="auto"/>
          </w:tcPr>
          <w:p w14:paraId="1C0220BD" w14:textId="27D2EE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related requirements</w:t>
            </w:r>
          </w:p>
        </w:tc>
        <w:tc>
          <w:tcPr>
            <w:tcW w:w="0" w:type="auto"/>
          </w:tcPr>
          <w:p w14:paraId="18AEC383" w14:textId="620965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8F2BB2" w14:textId="1D79A9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8BFA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5A1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CD82CB" w14:textId="77777777" w:rsidTr="00AB1096">
        <w:tc>
          <w:tcPr>
            <w:tcW w:w="0" w:type="auto"/>
          </w:tcPr>
          <w:p w14:paraId="34ACB959" w14:textId="0F1F7B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R4-2118835</w:t>
            </w:r>
          </w:p>
        </w:tc>
        <w:tc>
          <w:tcPr>
            <w:tcW w:w="0" w:type="auto"/>
          </w:tcPr>
          <w:p w14:paraId="614F6DF0" w14:textId="45D616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measurement relaxation for RLM/BFD</w:t>
            </w:r>
          </w:p>
        </w:tc>
        <w:tc>
          <w:tcPr>
            <w:tcW w:w="0" w:type="auto"/>
          </w:tcPr>
          <w:p w14:paraId="3F396B87" w14:textId="41178B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DEDDA2" w14:textId="3F4D4E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E93D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D09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0FDE8F" w14:textId="77777777" w:rsidTr="00AB1096">
        <w:tc>
          <w:tcPr>
            <w:tcW w:w="0" w:type="auto"/>
          </w:tcPr>
          <w:p w14:paraId="5418941C" w14:textId="30D9F2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R4-2118836</w:t>
            </w:r>
          </w:p>
        </w:tc>
        <w:tc>
          <w:tcPr>
            <w:tcW w:w="0" w:type="auto"/>
          </w:tcPr>
          <w:p w14:paraId="4DF6D016" w14:textId="343C27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related to intra-band con-current V2X operation</w:t>
            </w:r>
          </w:p>
        </w:tc>
        <w:tc>
          <w:tcPr>
            <w:tcW w:w="0" w:type="auto"/>
          </w:tcPr>
          <w:p w14:paraId="1099B4A3" w14:textId="02CEDB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B3801E" w14:textId="54C6BD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46F3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062D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540DA1" w14:textId="77777777" w:rsidTr="00AB1096">
        <w:tc>
          <w:tcPr>
            <w:tcW w:w="0" w:type="auto"/>
          </w:tcPr>
          <w:p w14:paraId="78250D5B" w14:textId="0C9BAB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R4-2118837</w:t>
            </w:r>
          </w:p>
        </w:tc>
        <w:tc>
          <w:tcPr>
            <w:tcW w:w="0" w:type="auto"/>
          </w:tcPr>
          <w:p w14:paraId="407E5345" w14:textId="4B04F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related to SL DRX</w:t>
            </w:r>
          </w:p>
        </w:tc>
        <w:tc>
          <w:tcPr>
            <w:tcW w:w="0" w:type="auto"/>
          </w:tcPr>
          <w:p w14:paraId="494D579B" w14:textId="1970B1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26B179" w14:textId="135B86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7332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63F2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E5066B" w14:textId="77777777" w:rsidTr="00AB1096">
        <w:tc>
          <w:tcPr>
            <w:tcW w:w="0" w:type="auto"/>
          </w:tcPr>
          <w:p w14:paraId="4FEF07C7" w14:textId="333433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R4-2118838</w:t>
            </w:r>
          </w:p>
        </w:tc>
        <w:tc>
          <w:tcPr>
            <w:tcW w:w="0" w:type="auto"/>
          </w:tcPr>
          <w:p w14:paraId="200A2BF8" w14:textId="74AA8B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related to unified TCI framework for NR FeMIMO</w:t>
            </w:r>
          </w:p>
        </w:tc>
        <w:tc>
          <w:tcPr>
            <w:tcW w:w="0" w:type="auto"/>
          </w:tcPr>
          <w:p w14:paraId="4145984B" w14:textId="4DBC60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F04EDD" w14:textId="4EDF6D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0E31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CA5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D125D4" w14:textId="77777777" w:rsidTr="00AB1096">
        <w:tc>
          <w:tcPr>
            <w:tcW w:w="0" w:type="auto"/>
          </w:tcPr>
          <w:p w14:paraId="233C14C3" w14:textId="23A524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R4-2118839</w:t>
            </w:r>
          </w:p>
        </w:tc>
        <w:tc>
          <w:tcPr>
            <w:tcW w:w="0" w:type="auto"/>
          </w:tcPr>
          <w:p w14:paraId="52F53A0E" w14:textId="116BF3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inter-cell beam managements for NR FeMIMO</w:t>
            </w:r>
          </w:p>
        </w:tc>
        <w:tc>
          <w:tcPr>
            <w:tcW w:w="0" w:type="auto"/>
          </w:tcPr>
          <w:p w14:paraId="24C1144A" w14:textId="755831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340F43" w14:textId="535FDA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3A2F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3EB5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68C24C" w14:textId="77777777" w:rsidTr="00AB1096">
        <w:tc>
          <w:tcPr>
            <w:tcW w:w="0" w:type="auto"/>
          </w:tcPr>
          <w:p w14:paraId="46FD1E34" w14:textId="05F2A6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R4-2118840</w:t>
            </w:r>
          </w:p>
        </w:tc>
        <w:tc>
          <w:tcPr>
            <w:tcW w:w="0" w:type="auto"/>
          </w:tcPr>
          <w:p w14:paraId="777C7F30" w14:textId="48F665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some RRM impacts for NR FeMIMO</w:t>
            </w:r>
          </w:p>
        </w:tc>
        <w:tc>
          <w:tcPr>
            <w:tcW w:w="0" w:type="auto"/>
          </w:tcPr>
          <w:p w14:paraId="7E284D85" w14:textId="2F93A9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32D589" w14:textId="4ED81B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6CA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F41F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96E6EB" w14:textId="77777777" w:rsidTr="00AB1096">
        <w:tc>
          <w:tcPr>
            <w:tcW w:w="0" w:type="auto"/>
          </w:tcPr>
          <w:p w14:paraId="541382A4" w14:textId="34259A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R4-2118841</w:t>
            </w:r>
          </w:p>
        </w:tc>
        <w:tc>
          <w:tcPr>
            <w:tcW w:w="0" w:type="auto"/>
          </w:tcPr>
          <w:p w14:paraId="0B87AB8B" w14:textId="219914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sidelink relay</w:t>
            </w:r>
          </w:p>
        </w:tc>
        <w:tc>
          <w:tcPr>
            <w:tcW w:w="0" w:type="auto"/>
          </w:tcPr>
          <w:p w14:paraId="6ECC9E6D" w14:textId="08C5B5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E6BEDF" w14:textId="23D48A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3553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E4F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FA04BB" w14:textId="77777777" w:rsidTr="00AB1096">
        <w:tc>
          <w:tcPr>
            <w:tcW w:w="0" w:type="auto"/>
          </w:tcPr>
          <w:p w14:paraId="55D18EA6" w14:textId="78942B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R4-2118842</w:t>
            </w:r>
          </w:p>
        </w:tc>
        <w:tc>
          <w:tcPr>
            <w:tcW w:w="0" w:type="auto"/>
          </w:tcPr>
          <w:p w14:paraId="635A4FC4" w14:textId="6745D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switching</w:t>
            </w:r>
          </w:p>
        </w:tc>
        <w:tc>
          <w:tcPr>
            <w:tcW w:w="0" w:type="auto"/>
          </w:tcPr>
          <w:p w14:paraId="1AB30DC3" w14:textId="7D3C22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23B978" w14:textId="07163E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8F23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4A6B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D59A78" w14:textId="77777777" w:rsidTr="00AB1096">
        <w:tc>
          <w:tcPr>
            <w:tcW w:w="0" w:type="auto"/>
          </w:tcPr>
          <w:p w14:paraId="2A58E9BB" w14:textId="04939B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R4-2118843</w:t>
            </w:r>
          </w:p>
        </w:tc>
        <w:tc>
          <w:tcPr>
            <w:tcW w:w="0" w:type="auto"/>
          </w:tcPr>
          <w:p w14:paraId="300B7317" w14:textId="2DB10B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introducing RRM requirements for SRS antenna switching</w:t>
            </w:r>
          </w:p>
        </w:tc>
        <w:tc>
          <w:tcPr>
            <w:tcW w:w="0" w:type="auto"/>
          </w:tcPr>
          <w:p w14:paraId="424B101F" w14:textId="7C1536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B65C23" w14:textId="54E260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2F993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0D3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0E4928" w14:textId="77777777" w:rsidTr="00AB1096">
        <w:tc>
          <w:tcPr>
            <w:tcW w:w="0" w:type="auto"/>
          </w:tcPr>
          <w:p w14:paraId="2304F102" w14:textId="4D1976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R4-2118844</w:t>
            </w:r>
          </w:p>
        </w:tc>
        <w:tc>
          <w:tcPr>
            <w:tcW w:w="0" w:type="auto"/>
          </w:tcPr>
          <w:p w14:paraId="0F9E9ED0" w14:textId="64E88B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0" w:type="auto"/>
          </w:tcPr>
          <w:p w14:paraId="533F572C" w14:textId="484064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000302" w14:textId="6960DA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803D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B35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E48EB6" w14:textId="77777777" w:rsidTr="00AB1096">
        <w:tc>
          <w:tcPr>
            <w:tcW w:w="0" w:type="auto"/>
          </w:tcPr>
          <w:p w14:paraId="03ABEEE0" w14:textId="3A43C7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R4-2118845</w:t>
            </w:r>
          </w:p>
        </w:tc>
        <w:tc>
          <w:tcPr>
            <w:tcW w:w="0" w:type="auto"/>
          </w:tcPr>
          <w:p w14:paraId="75F7BAFF" w14:textId="55518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introducing RRM requirements for HO with PSCell</w:t>
            </w:r>
          </w:p>
        </w:tc>
        <w:tc>
          <w:tcPr>
            <w:tcW w:w="0" w:type="auto"/>
          </w:tcPr>
          <w:p w14:paraId="3BCDCE9C" w14:textId="344F53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7C07D1" w14:textId="623C71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E44D2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33F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34DF46" w14:textId="77777777" w:rsidTr="00AB1096">
        <w:tc>
          <w:tcPr>
            <w:tcW w:w="0" w:type="auto"/>
          </w:tcPr>
          <w:p w14:paraId="05BA8231" w14:textId="0F663B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R4-2118846</w:t>
            </w:r>
          </w:p>
        </w:tc>
        <w:tc>
          <w:tcPr>
            <w:tcW w:w="0" w:type="auto"/>
          </w:tcPr>
          <w:p w14:paraId="5F2135B1" w14:textId="6015AF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1815A15E" w14:textId="3AEBD8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DC535D" w14:textId="04D70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76E3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E71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C21790" w14:textId="77777777" w:rsidTr="00AB1096">
        <w:tc>
          <w:tcPr>
            <w:tcW w:w="0" w:type="auto"/>
          </w:tcPr>
          <w:p w14:paraId="3F31E7D2" w14:textId="550EE4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R4-2118847</w:t>
            </w:r>
          </w:p>
        </w:tc>
        <w:tc>
          <w:tcPr>
            <w:tcW w:w="0" w:type="auto"/>
          </w:tcPr>
          <w:p w14:paraId="789733D5" w14:textId="375B20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requirements for operation extention to 71GHz</w:t>
            </w:r>
          </w:p>
        </w:tc>
        <w:tc>
          <w:tcPr>
            <w:tcW w:w="0" w:type="auto"/>
          </w:tcPr>
          <w:p w14:paraId="5BAC7CB2" w14:textId="3DE92D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389E7F" w14:textId="35852E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251B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A9FF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BF678C" w14:textId="77777777" w:rsidTr="00AB1096">
        <w:tc>
          <w:tcPr>
            <w:tcW w:w="0" w:type="auto"/>
          </w:tcPr>
          <w:p w14:paraId="76529F03" w14:textId="46F43A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R4-2118848</w:t>
            </w:r>
          </w:p>
        </w:tc>
        <w:tc>
          <w:tcPr>
            <w:tcW w:w="0" w:type="auto"/>
          </w:tcPr>
          <w:p w14:paraId="5AAB1B2B" w14:textId="227350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operation extention to 71GHz</w:t>
            </w:r>
          </w:p>
        </w:tc>
        <w:tc>
          <w:tcPr>
            <w:tcW w:w="0" w:type="auto"/>
          </w:tcPr>
          <w:p w14:paraId="713E1BCE" w14:textId="3CEDC3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BDB035" w14:textId="086163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DE3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F93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140741" w14:textId="77777777" w:rsidTr="00AB1096">
        <w:tc>
          <w:tcPr>
            <w:tcW w:w="0" w:type="auto"/>
          </w:tcPr>
          <w:p w14:paraId="5E85FDD3" w14:textId="296734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R4-2118849</w:t>
            </w:r>
          </w:p>
        </w:tc>
        <w:tc>
          <w:tcPr>
            <w:tcW w:w="0" w:type="auto"/>
          </w:tcPr>
          <w:p w14:paraId="55676503" w14:textId="7761CE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requirements for operation extention to 71GHz</w:t>
            </w:r>
          </w:p>
        </w:tc>
        <w:tc>
          <w:tcPr>
            <w:tcW w:w="0" w:type="auto"/>
          </w:tcPr>
          <w:p w14:paraId="7A9B0A5D" w14:textId="7E2D95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E98FAB" w14:textId="35C049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394C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C22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28B675" w14:textId="77777777" w:rsidTr="00AB1096">
        <w:tc>
          <w:tcPr>
            <w:tcW w:w="0" w:type="auto"/>
          </w:tcPr>
          <w:p w14:paraId="37292133" w14:textId="06EC96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R4-2118850</w:t>
            </w:r>
          </w:p>
        </w:tc>
        <w:tc>
          <w:tcPr>
            <w:tcW w:w="0" w:type="auto"/>
          </w:tcPr>
          <w:p w14:paraId="3FEB6C9B" w14:textId="3D433C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BWP switching requirements for extending NR operation to 71GHz</w:t>
            </w:r>
          </w:p>
        </w:tc>
        <w:tc>
          <w:tcPr>
            <w:tcW w:w="0" w:type="auto"/>
          </w:tcPr>
          <w:p w14:paraId="45B2504C" w14:textId="576BD4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BF5337" w14:textId="5EBF07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E85C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11C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D2BBBC" w14:textId="77777777" w:rsidTr="00AB1096">
        <w:tc>
          <w:tcPr>
            <w:tcW w:w="0" w:type="auto"/>
          </w:tcPr>
          <w:p w14:paraId="0EAEF1B5" w14:textId="3978DC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R4-2118851</w:t>
            </w:r>
          </w:p>
        </w:tc>
        <w:tc>
          <w:tcPr>
            <w:tcW w:w="0" w:type="auto"/>
          </w:tcPr>
          <w:p w14:paraId="687B74C2" w14:textId="6CA0FC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gap interruption requirements for operation extention to 71GHz</w:t>
            </w:r>
          </w:p>
        </w:tc>
        <w:tc>
          <w:tcPr>
            <w:tcW w:w="0" w:type="auto"/>
          </w:tcPr>
          <w:p w14:paraId="633B25AB" w14:textId="7706B4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21003D" w14:textId="5755B9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130C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CC1F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5683C8" w14:textId="77777777" w:rsidTr="00AB1096">
        <w:tc>
          <w:tcPr>
            <w:tcW w:w="0" w:type="auto"/>
          </w:tcPr>
          <w:p w14:paraId="72DE5C37" w14:textId="2A0A8C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R4-2118852</w:t>
            </w:r>
          </w:p>
        </w:tc>
        <w:tc>
          <w:tcPr>
            <w:tcW w:w="0" w:type="auto"/>
          </w:tcPr>
          <w:p w14:paraId="5784A529" w14:textId="71BF42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eIAB</w:t>
            </w:r>
          </w:p>
        </w:tc>
        <w:tc>
          <w:tcPr>
            <w:tcW w:w="0" w:type="auto"/>
          </w:tcPr>
          <w:p w14:paraId="16C1076A" w14:textId="516199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46281B" w14:textId="28428C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7D48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3CA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9FE77B" w14:textId="77777777" w:rsidTr="00AB1096">
        <w:tc>
          <w:tcPr>
            <w:tcW w:w="0" w:type="auto"/>
          </w:tcPr>
          <w:p w14:paraId="4D4DFA1F" w14:textId="30802C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R4-2118853</w:t>
            </w:r>
          </w:p>
        </w:tc>
        <w:tc>
          <w:tcPr>
            <w:tcW w:w="0" w:type="auto"/>
          </w:tcPr>
          <w:p w14:paraId="43815CCA" w14:textId="4025FA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NB</w:t>
            </w:r>
          </w:p>
        </w:tc>
        <w:tc>
          <w:tcPr>
            <w:tcW w:w="0" w:type="auto"/>
          </w:tcPr>
          <w:p w14:paraId="54D18FF1" w14:textId="0BFF92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8BF33C" w14:textId="669198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FF00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C38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AF844C" w14:textId="77777777" w:rsidTr="00AB1096">
        <w:tc>
          <w:tcPr>
            <w:tcW w:w="0" w:type="auto"/>
          </w:tcPr>
          <w:p w14:paraId="10E388ED" w14:textId="187341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R4-2118854</w:t>
            </w:r>
          </w:p>
        </w:tc>
        <w:tc>
          <w:tcPr>
            <w:tcW w:w="0" w:type="auto"/>
          </w:tcPr>
          <w:p w14:paraId="040899CF" w14:textId="18AC9E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inter-frequency relative RSRP accuracy</w:t>
            </w:r>
          </w:p>
        </w:tc>
        <w:tc>
          <w:tcPr>
            <w:tcW w:w="0" w:type="auto"/>
          </w:tcPr>
          <w:p w14:paraId="59014608" w14:textId="314509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E884B7" w14:textId="408806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811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1F3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57598A" w14:textId="77777777" w:rsidTr="00AB1096">
        <w:tc>
          <w:tcPr>
            <w:tcW w:w="0" w:type="auto"/>
          </w:tcPr>
          <w:p w14:paraId="07A12E57" w14:textId="4C12EF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R4-2118855</w:t>
            </w:r>
          </w:p>
        </w:tc>
        <w:tc>
          <w:tcPr>
            <w:tcW w:w="0" w:type="auto"/>
          </w:tcPr>
          <w:p w14:paraId="4D7B7FD2" w14:textId="0D7CEE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cases for BWP switching on multiple CCs R16</w:t>
            </w:r>
          </w:p>
        </w:tc>
        <w:tc>
          <w:tcPr>
            <w:tcW w:w="0" w:type="auto"/>
          </w:tcPr>
          <w:p w14:paraId="15E36851" w14:textId="0CC576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25BAC6" w14:textId="0E56C6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27B25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9BA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D9B137" w14:textId="77777777" w:rsidTr="00AB1096">
        <w:tc>
          <w:tcPr>
            <w:tcW w:w="0" w:type="auto"/>
          </w:tcPr>
          <w:p w14:paraId="24B9615C" w14:textId="457042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R4-2118856</w:t>
            </w:r>
          </w:p>
        </w:tc>
        <w:tc>
          <w:tcPr>
            <w:tcW w:w="0" w:type="auto"/>
          </w:tcPr>
          <w:p w14:paraId="76D8DF0F" w14:textId="7EB139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cases for BWP switching on multiple CCs R17</w:t>
            </w:r>
          </w:p>
        </w:tc>
        <w:tc>
          <w:tcPr>
            <w:tcW w:w="0" w:type="auto"/>
          </w:tcPr>
          <w:p w14:paraId="78F23E14" w14:textId="6FF0E3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447A62" w14:textId="076576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17B1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098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72DA40" w14:textId="77777777" w:rsidTr="00AB1096">
        <w:tc>
          <w:tcPr>
            <w:tcW w:w="0" w:type="auto"/>
          </w:tcPr>
          <w:p w14:paraId="4A437F27" w14:textId="482BAD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R4-2118857</w:t>
            </w:r>
          </w:p>
        </w:tc>
        <w:tc>
          <w:tcPr>
            <w:tcW w:w="0" w:type="auto"/>
          </w:tcPr>
          <w:p w14:paraId="1A71C7AC" w14:textId="4EB4A8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SCell deactivation for NR-U R16</w:t>
            </w:r>
          </w:p>
        </w:tc>
        <w:tc>
          <w:tcPr>
            <w:tcW w:w="0" w:type="auto"/>
          </w:tcPr>
          <w:p w14:paraId="1A05D66C" w14:textId="03B751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FFA4E7" w14:textId="2ABADF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6630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143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901C93" w14:textId="77777777" w:rsidTr="00AB1096">
        <w:tc>
          <w:tcPr>
            <w:tcW w:w="0" w:type="auto"/>
          </w:tcPr>
          <w:p w14:paraId="69349F4A" w14:textId="6EA519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R4-2118858</w:t>
            </w:r>
          </w:p>
        </w:tc>
        <w:tc>
          <w:tcPr>
            <w:tcW w:w="0" w:type="auto"/>
          </w:tcPr>
          <w:p w14:paraId="22CFC3F2" w14:textId="4EC000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SCell deactivation for NR-U R17</w:t>
            </w:r>
          </w:p>
        </w:tc>
        <w:tc>
          <w:tcPr>
            <w:tcW w:w="0" w:type="auto"/>
          </w:tcPr>
          <w:p w14:paraId="179CE5D8" w14:textId="36ECF3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2A5B85" w14:textId="3B3BB7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05E5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573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915FAC" w14:textId="77777777" w:rsidTr="00AB1096">
        <w:tc>
          <w:tcPr>
            <w:tcW w:w="0" w:type="auto"/>
          </w:tcPr>
          <w:p w14:paraId="172F3EF4" w14:textId="68103F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R4-2118859</w:t>
            </w:r>
          </w:p>
        </w:tc>
        <w:tc>
          <w:tcPr>
            <w:tcW w:w="0" w:type="auto"/>
          </w:tcPr>
          <w:p w14:paraId="0A8EE64B" w14:textId="525268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Update of SRS configuration in A.4.5.8 R16</w:t>
            </w:r>
          </w:p>
        </w:tc>
        <w:tc>
          <w:tcPr>
            <w:tcW w:w="0" w:type="auto"/>
          </w:tcPr>
          <w:p w14:paraId="272581F2" w14:textId="3E8D05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F6EB51" w14:textId="4317FF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AE6A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5B5F0" w14:textId="0AAFA8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R4-2120397</w:t>
            </w:r>
          </w:p>
        </w:tc>
      </w:tr>
      <w:tr w:rsidR="00AB1096" w14:paraId="30EF3E40" w14:textId="77777777" w:rsidTr="00AB1096">
        <w:tc>
          <w:tcPr>
            <w:tcW w:w="0" w:type="auto"/>
          </w:tcPr>
          <w:p w14:paraId="7109800D" w14:textId="6533F9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R4-2118860</w:t>
            </w:r>
          </w:p>
        </w:tc>
        <w:tc>
          <w:tcPr>
            <w:tcW w:w="0" w:type="auto"/>
          </w:tcPr>
          <w:p w14:paraId="148265BE" w14:textId="15E89B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Update of SRS configuration in A.4.5.8 R17</w:t>
            </w:r>
          </w:p>
        </w:tc>
        <w:tc>
          <w:tcPr>
            <w:tcW w:w="0" w:type="auto"/>
          </w:tcPr>
          <w:p w14:paraId="6985D69B" w14:textId="17A3B3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86D512" w14:textId="7E3C7C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5A8E8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9BC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28E94E" w14:textId="77777777" w:rsidTr="00AB1096">
        <w:tc>
          <w:tcPr>
            <w:tcW w:w="0" w:type="auto"/>
          </w:tcPr>
          <w:p w14:paraId="6F8B0C66" w14:textId="108B4A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R4-2118861</w:t>
            </w:r>
          </w:p>
        </w:tc>
        <w:tc>
          <w:tcPr>
            <w:tcW w:w="0" w:type="auto"/>
          </w:tcPr>
          <w:p w14:paraId="446785DD" w14:textId="4AC813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for UE MMSE-IRC receiver for inter-cell interference suppression</w:t>
            </w:r>
          </w:p>
        </w:tc>
        <w:tc>
          <w:tcPr>
            <w:tcW w:w="0" w:type="auto"/>
          </w:tcPr>
          <w:p w14:paraId="52873CD6" w14:textId="788F4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935B782" w14:textId="2B6F8A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CDC0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F47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DE0449" w14:textId="77777777" w:rsidTr="00AB1096">
        <w:tc>
          <w:tcPr>
            <w:tcW w:w="0" w:type="auto"/>
          </w:tcPr>
          <w:p w14:paraId="48F9C777" w14:textId="53570E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R4-2118862</w:t>
            </w:r>
          </w:p>
        </w:tc>
        <w:tc>
          <w:tcPr>
            <w:tcW w:w="0" w:type="auto"/>
          </w:tcPr>
          <w:p w14:paraId="3165F74C" w14:textId="4DC22B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CSI requirements for UE MMSE-IRC receiver for inter-cell interference suppression</w:t>
            </w:r>
          </w:p>
        </w:tc>
        <w:tc>
          <w:tcPr>
            <w:tcW w:w="0" w:type="auto"/>
          </w:tcPr>
          <w:p w14:paraId="2FCCFAFF" w14:textId="2D0C1B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5C5E10D" w14:textId="44983D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5796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3394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F97626" w14:textId="77777777" w:rsidTr="00AB1096">
        <w:tc>
          <w:tcPr>
            <w:tcW w:w="0" w:type="auto"/>
          </w:tcPr>
          <w:p w14:paraId="62743E90" w14:textId="61365F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R4-2118863</w:t>
            </w:r>
          </w:p>
        </w:tc>
        <w:tc>
          <w:tcPr>
            <w:tcW w:w="0" w:type="auto"/>
          </w:tcPr>
          <w:p w14:paraId="2090FE58" w14:textId="7DED42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UE MMSE-IRC receiver for intra-cell inter-user interference suppression</w:t>
            </w:r>
          </w:p>
        </w:tc>
        <w:tc>
          <w:tcPr>
            <w:tcW w:w="0" w:type="auto"/>
          </w:tcPr>
          <w:p w14:paraId="757A3C40" w14:textId="122567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D664B9F" w14:textId="400957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014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C9D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A87C8C" w14:textId="77777777" w:rsidTr="00AB1096">
        <w:tc>
          <w:tcPr>
            <w:tcW w:w="0" w:type="auto"/>
          </w:tcPr>
          <w:p w14:paraId="5875A877" w14:textId="18BEE5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R4-2118864</w:t>
            </w:r>
          </w:p>
        </w:tc>
        <w:tc>
          <w:tcPr>
            <w:tcW w:w="0" w:type="auto"/>
          </w:tcPr>
          <w:p w14:paraId="34CCC4C8" w14:textId="6E713C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Conclusion for phase I evaluation on inter-user interference suppression for MU-MIMO scenario</w:t>
            </w:r>
          </w:p>
        </w:tc>
        <w:tc>
          <w:tcPr>
            <w:tcW w:w="0" w:type="auto"/>
          </w:tcPr>
          <w:p w14:paraId="2EA6078C" w14:textId="0931C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27C4600" w14:textId="5577E3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9634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7F6EB" w14:textId="7368CE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R4-2120714</w:t>
            </w:r>
          </w:p>
        </w:tc>
      </w:tr>
      <w:tr w:rsidR="00AB1096" w14:paraId="2DB13C5B" w14:textId="77777777" w:rsidTr="00AB1096">
        <w:tc>
          <w:tcPr>
            <w:tcW w:w="0" w:type="auto"/>
          </w:tcPr>
          <w:p w14:paraId="400B18C4" w14:textId="036547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R4-2118865</w:t>
            </w:r>
          </w:p>
        </w:tc>
        <w:tc>
          <w:tcPr>
            <w:tcW w:w="0" w:type="auto"/>
          </w:tcPr>
          <w:p w14:paraId="04C1E429" w14:textId="5F7993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receiver assumption for CRS-IM requirement definition</w:t>
            </w:r>
          </w:p>
        </w:tc>
        <w:tc>
          <w:tcPr>
            <w:tcW w:w="0" w:type="auto"/>
          </w:tcPr>
          <w:p w14:paraId="1D5A9AEA" w14:textId="56198F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7F5C851" w14:textId="2D9C04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12A5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74D2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87B75F" w14:textId="77777777" w:rsidTr="00AB1096">
        <w:tc>
          <w:tcPr>
            <w:tcW w:w="0" w:type="auto"/>
          </w:tcPr>
          <w:p w14:paraId="7D879A11" w14:textId="4B9281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R4-2118866</w:t>
            </w:r>
          </w:p>
        </w:tc>
        <w:tc>
          <w:tcPr>
            <w:tcW w:w="0" w:type="auto"/>
          </w:tcPr>
          <w:p w14:paraId="562E6833" w14:textId="4E6DC7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necessity of network assistance signalling and UE capability signalling for CRS-IM</w:t>
            </w:r>
          </w:p>
        </w:tc>
        <w:tc>
          <w:tcPr>
            <w:tcW w:w="0" w:type="auto"/>
          </w:tcPr>
          <w:p w14:paraId="4D604744" w14:textId="648B27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19AD446" w14:textId="4971AE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E29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5CD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16529D" w14:textId="77777777" w:rsidTr="00AB1096">
        <w:tc>
          <w:tcPr>
            <w:tcW w:w="0" w:type="auto"/>
          </w:tcPr>
          <w:p w14:paraId="5D3D6A8E" w14:textId="7E6C14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R4-2118867</w:t>
            </w:r>
          </w:p>
        </w:tc>
        <w:tc>
          <w:tcPr>
            <w:tcW w:w="0" w:type="auto"/>
          </w:tcPr>
          <w:p w14:paraId="182DA6E0" w14:textId="136E4A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test setup for CRS-IM reqquirement definition</w:t>
            </w:r>
          </w:p>
        </w:tc>
        <w:tc>
          <w:tcPr>
            <w:tcW w:w="0" w:type="auto"/>
          </w:tcPr>
          <w:p w14:paraId="2A679852" w14:textId="0938CE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34B5D6D" w14:textId="636356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4BFE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E48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DE7FE4" w14:textId="77777777" w:rsidTr="00AB1096">
        <w:tc>
          <w:tcPr>
            <w:tcW w:w="0" w:type="auto"/>
          </w:tcPr>
          <w:p w14:paraId="72DBC683" w14:textId="7CDD15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R4-2118868</w:t>
            </w:r>
          </w:p>
        </w:tc>
        <w:tc>
          <w:tcPr>
            <w:tcW w:w="0" w:type="auto"/>
          </w:tcPr>
          <w:p w14:paraId="745B7E08" w14:textId="4892DB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PUSCH FR1 256QAM demodulation requirements</w:t>
            </w:r>
          </w:p>
        </w:tc>
        <w:tc>
          <w:tcPr>
            <w:tcW w:w="0" w:type="auto"/>
          </w:tcPr>
          <w:p w14:paraId="74FEEF37" w14:textId="450D41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32C09FD" w14:textId="2898F8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8816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9E8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87505A" w14:textId="77777777" w:rsidTr="00AB1096">
        <w:tc>
          <w:tcPr>
            <w:tcW w:w="0" w:type="auto"/>
          </w:tcPr>
          <w:p w14:paraId="7B8DFC4A" w14:textId="7F226C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R4-2118869</w:t>
            </w:r>
          </w:p>
        </w:tc>
        <w:tc>
          <w:tcPr>
            <w:tcW w:w="0" w:type="auto"/>
          </w:tcPr>
          <w:p w14:paraId="11148F15" w14:textId="669EDD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60GHz OTA testing for vehicular UE</w:t>
            </w:r>
          </w:p>
        </w:tc>
        <w:tc>
          <w:tcPr>
            <w:tcW w:w="0" w:type="auto"/>
          </w:tcPr>
          <w:p w14:paraId="5CC1D731" w14:textId="77A8A3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13696658" w14:textId="1B8CD3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87F4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AAE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D054CE" w14:textId="77777777" w:rsidTr="00AB1096">
        <w:tc>
          <w:tcPr>
            <w:tcW w:w="0" w:type="auto"/>
          </w:tcPr>
          <w:p w14:paraId="438FFC45" w14:textId="615263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R4-2118870</w:t>
            </w:r>
          </w:p>
        </w:tc>
        <w:tc>
          <w:tcPr>
            <w:tcW w:w="0" w:type="auto"/>
          </w:tcPr>
          <w:p w14:paraId="05CDC0F5" w14:textId="30B128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channel and synchronization raster</w:t>
            </w:r>
          </w:p>
        </w:tc>
        <w:tc>
          <w:tcPr>
            <w:tcW w:w="0" w:type="auto"/>
          </w:tcPr>
          <w:p w14:paraId="41701AF8" w14:textId="175F1B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04C77D21" w14:textId="36B34B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1817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A4E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90DFF8" w14:textId="77777777" w:rsidTr="00AB1096">
        <w:tc>
          <w:tcPr>
            <w:tcW w:w="0" w:type="auto"/>
          </w:tcPr>
          <w:p w14:paraId="1693C0F2" w14:textId="29ECEA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R4-2118871</w:t>
            </w:r>
          </w:p>
        </w:tc>
        <w:tc>
          <w:tcPr>
            <w:tcW w:w="0" w:type="auto"/>
          </w:tcPr>
          <w:p w14:paraId="3D5DD31D" w14:textId="00E00D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Reply LS on FR2 Extreme temperature conditions clarifications</w:t>
            </w:r>
          </w:p>
        </w:tc>
        <w:tc>
          <w:tcPr>
            <w:tcW w:w="0" w:type="auto"/>
          </w:tcPr>
          <w:p w14:paraId="5378D926" w14:textId="2E78D7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2F69EF" w14:textId="6CF646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FFDB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789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9D475D" w14:textId="77777777" w:rsidTr="00AB1096">
        <w:tc>
          <w:tcPr>
            <w:tcW w:w="0" w:type="auto"/>
          </w:tcPr>
          <w:p w14:paraId="438ED031" w14:textId="00C797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R4-2118872</w:t>
            </w:r>
          </w:p>
        </w:tc>
        <w:tc>
          <w:tcPr>
            <w:tcW w:w="0" w:type="auto"/>
          </w:tcPr>
          <w:p w14:paraId="58D5B533" w14:textId="04108A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Discussion on RAN5 LS of MSD exception requirements</w:t>
            </w:r>
          </w:p>
        </w:tc>
        <w:tc>
          <w:tcPr>
            <w:tcW w:w="0" w:type="auto"/>
          </w:tcPr>
          <w:p w14:paraId="199557B9" w14:textId="09A2EA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15300CB" w14:textId="49FCB6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5222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4BA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04F02E" w14:textId="77777777" w:rsidTr="00AB1096">
        <w:tc>
          <w:tcPr>
            <w:tcW w:w="0" w:type="auto"/>
          </w:tcPr>
          <w:p w14:paraId="653CD1A5" w14:textId="7E7EF1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R4-2118873</w:t>
            </w:r>
          </w:p>
        </w:tc>
        <w:tc>
          <w:tcPr>
            <w:tcW w:w="0" w:type="auto"/>
          </w:tcPr>
          <w:p w14:paraId="69439648" w14:textId="6716A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SCC drop</w:t>
            </w:r>
          </w:p>
        </w:tc>
        <w:tc>
          <w:tcPr>
            <w:tcW w:w="0" w:type="auto"/>
          </w:tcPr>
          <w:p w14:paraId="60E94536" w14:textId="6A75F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110886" w14:textId="4AF375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80E9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25C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44F750" w14:textId="77777777" w:rsidTr="00AB1096">
        <w:tc>
          <w:tcPr>
            <w:tcW w:w="0" w:type="auto"/>
          </w:tcPr>
          <w:p w14:paraId="3514F7F4" w14:textId="46D0A6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R4-2118874</w:t>
            </w:r>
          </w:p>
        </w:tc>
        <w:tc>
          <w:tcPr>
            <w:tcW w:w="0" w:type="auto"/>
          </w:tcPr>
          <w:p w14:paraId="00791154" w14:textId="4D9938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MIMO fallback to TxD and draft LS</w:t>
            </w:r>
          </w:p>
        </w:tc>
        <w:tc>
          <w:tcPr>
            <w:tcW w:w="0" w:type="auto"/>
          </w:tcPr>
          <w:p w14:paraId="3F9A7425" w14:textId="0A1EA3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36684DD" w14:textId="5480A5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03D3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5E3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DF9618" w14:textId="77777777" w:rsidTr="00AB1096">
        <w:tc>
          <w:tcPr>
            <w:tcW w:w="0" w:type="auto"/>
          </w:tcPr>
          <w:p w14:paraId="369AEF29" w14:textId="708DFC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R4-2118875</w:t>
            </w:r>
          </w:p>
        </w:tc>
        <w:tc>
          <w:tcPr>
            <w:tcW w:w="0" w:type="auto"/>
          </w:tcPr>
          <w:p w14:paraId="70D5D6D3" w14:textId="1229DA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R17 CR on UL MIMO falllback to TxD</w:t>
            </w:r>
          </w:p>
        </w:tc>
        <w:tc>
          <w:tcPr>
            <w:tcW w:w="0" w:type="auto"/>
          </w:tcPr>
          <w:p w14:paraId="569F622C" w14:textId="6AACD6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B862633" w14:textId="03A8C7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47441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D36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80EC04" w14:textId="77777777" w:rsidTr="00AB1096">
        <w:tc>
          <w:tcPr>
            <w:tcW w:w="0" w:type="auto"/>
          </w:tcPr>
          <w:p w14:paraId="1DB98318" w14:textId="5FEB16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R4-2118876</w:t>
            </w:r>
          </w:p>
        </w:tc>
        <w:tc>
          <w:tcPr>
            <w:tcW w:w="0" w:type="auto"/>
          </w:tcPr>
          <w:p w14:paraId="70E6F600" w14:textId="58C20D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CA MPR discrimination</w:t>
            </w:r>
          </w:p>
        </w:tc>
        <w:tc>
          <w:tcPr>
            <w:tcW w:w="0" w:type="auto"/>
          </w:tcPr>
          <w:p w14:paraId="6778465F" w14:textId="277DE6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C30ABC4" w14:textId="23F81C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3A3E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67C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840A15" w14:textId="77777777" w:rsidTr="00AB1096">
        <w:tc>
          <w:tcPr>
            <w:tcW w:w="0" w:type="auto"/>
          </w:tcPr>
          <w:p w14:paraId="77C3E87A" w14:textId="0E839A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R4-2118877</w:t>
            </w:r>
          </w:p>
        </w:tc>
        <w:tc>
          <w:tcPr>
            <w:tcW w:w="0" w:type="auto"/>
          </w:tcPr>
          <w:p w14:paraId="31BA7912" w14:textId="69D675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Tx switching coherence</w:t>
            </w:r>
          </w:p>
        </w:tc>
        <w:tc>
          <w:tcPr>
            <w:tcW w:w="0" w:type="auto"/>
          </w:tcPr>
          <w:p w14:paraId="59C37EFB" w14:textId="63711B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BEB3C0D" w14:textId="05454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6B82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7B84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F61AAB" w14:textId="77777777" w:rsidTr="00AB1096">
        <w:tc>
          <w:tcPr>
            <w:tcW w:w="0" w:type="auto"/>
          </w:tcPr>
          <w:p w14:paraId="494B7B82" w14:textId="0969FD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R4-2118878</w:t>
            </w:r>
          </w:p>
        </w:tc>
        <w:tc>
          <w:tcPr>
            <w:tcW w:w="0" w:type="auto"/>
          </w:tcPr>
          <w:p w14:paraId="6FCE0C74" w14:textId="423FEF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SRS IL for TxD</w:t>
            </w:r>
          </w:p>
        </w:tc>
        <w:tc>
          <w:tcPr>
            <w:tcW w:w="0" w:type="auto"/>
          </w:tcPr>
          <w:p w14:paraId="4EC0C35D" w14:textId="29C394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139F20" w14:textId="4F2AA1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CC6E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384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97B644" w14:textId="77777777" w:rsidTr="00AB1096">
        <w:tc>
          <w:tcPr>
            <w:tcW w:w="0" w:type="auto"/>
          </w:tcPr>
          <w:p w14:paraId="0A653C94" w14:textId="0E380D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R4-2118879</w:t>
            </w:r>
          </w:p>
        </w:tc>
        <w:tc>
          <w:tcPr>
            <w:tcW w:w="0" w:type="auto"/>
          </w:tcPr>
          <w:p w14:paraId="68D1B542" w14:textId="1778DC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R17 CR on SRS IL for TxD</w:t>
            </w:r>
          </w:p>
        </w:tc>
        <w:tc>
          <w:tcPr>
            <w:tcW w:w="0" w:type="auto"/>
          </w:tcPr>
          <w:p w14:paraId="5023875B" w14:textId="12A4BF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E0C9ADA" w14:textId="55641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49D93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0B4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4F71F5" w14:textId="77777777" w:rsidTr="00AB1096">
        <w:tc>
          <w:tcPr>
            <w:tcW w:w="0" w:type="auto"/>
          </w:tcPr>
          <w:p w14:paraId="7CDBD557" w14:textId="76D36C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R4-2118880</w:t>
            </w:r>
          </w:p>
        </w:tc>
        <w:tc>
          <w:tcPr>
            <w:tcW w:w="0" w:type="auto"/>
          </w:tcPr>
          <w:p w14:paraId="18946C75" w14:textId="28006D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R16 CR on SRS IL</w:t>
            </w:r>
          </w:p>
        </w:tc>
        <w:tc>
          <w:tcPr>
            <w:tcW w:w="0" w:type="auto"/>
          </w:tcPr>
          <w:p w14:paraId="1111961B" w14:textId="338305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AB835DD" w14:textId="4469BB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F757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79D04" w14:textId="275973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R4-2119849</w:t>
            </w:r>
          </w:p>
        </w:tc>
      </w:tr>
      <w:tr w:rsidR="00AB1096" w14:paraId="7C0E8B31" w14:textId="77777777" w:rsidTr="00AB1096">
        <w:tc>
          <w:tcPr>
            <w:tcW w:w="0" w:type="auto"/>
          </w:tcPr>
          <w:p w14:paraId="06A7C9A5" w14:textId="54FEBE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R4-2118881</w:t>
            </w:r>
          </w:p>
        </w:tc>
        <w:tc>
          <w:tcPr>
            <w:tcW w:w="0" w:type="auto"/>
          </w:tcPr>
          <w:p w14:paraId="6DEF6839" w14:textId="4BDC3D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simultaneous RxTx</w:t>
            </w:r>
          </w:p>
        </w:tc>
        <w:tc>
          <w:tcPr>
            <w:tcW w:w="0" w:type="auto"/>
          </w:tcPr>
          <w:p w14:paraId="147E5622" w14:textId="5B314D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DBB20E8" w14:textId="0D72DE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EA33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42E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3F8798" w14:textId="77777777" w:rsidTr="00AB1096">
        <w:tc>
          <w:tcPr>
            <w:tcW w:w="0" w:type="auto"/>
          </w:tcPr>
          <w:p w14:paraId="68E92FB5" w14:textId="5F41B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R4-2118882</w:t>
            </w:r>
          </w:p>
        </w:tc>
        <w:tc>
          <w:tcPr>
            <w:tcW w:w="0" w:type="auto"/>
          </w:tcPr>
          <w:p w14:paraId="54D81270" w14:textId="778EF4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BCS4 LS reply</w:t>
            </w:r>
          </w:p>
        </w:tc>
        <w:tc>
          <w:tcPr>
            <w:tcW w:w="0" w:type="auto"/>
          </w:tcPr>
          <w:p w14:paraId="00482ACF" w14:textId="42527B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B9EEBB0" w14:textId="714936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C4AA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96B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9DCFCA" w14:textId="77777777" w:rsidTr="00AB1096">
        <w:tc>
          <w:tcPr>
            <w:tcW w:w="0" w:type="auto"/>
          </w:tcPr>
          <w:p w14:paraId="3B923B12" w14:textId="0D393D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R4-2118883</w:t>
            </w:r>
          </w:p>
        </w:tc>
        <w:tc>
          <w:tcPr>
            <w:tcW w:w="0" w:type="auto"/>
          </w:tcPr>
          <w:p w14:paraId="73F0F442" w14:textId="67FDA9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DC reporting</w:t>
            </w:r>
          </w:p>
        </w:tc>
        <w:tc>
          <w:tcPr>
            <w:tcW w:w="0" w:type="auto"/>
          </w:tcPr>
          <w:p w14:paraId="7DD77631" w14:textId="096D70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DDE3D7F" w14:textId="468936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EA09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EED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670EB2" w14:textId="77777777" w:rsidTr="00AB1096">
        <w:tc>
          <w:tcPr>
            <w:tcW w:w="0" w:type="auto"/>
          </w:tcPr>
          <w:p w14:paraId="1527EC6C" w14:textId="40AB97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R4-2118884</w:t>
            </w:r>
          </w:p>
        </w:tc>
        <w:tc>
          <w:tcPr>
            <w:tcW w:w="0" w:type="auto"/>
          </w:tcPr>
          <w:p w14:paraId="37A5968B" w14:textId="11D3BB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UL gap for power management</w:t>
            </w:r>
          </w:p>
        </w:tc>
        <w:tc>
          <w:tcPr>
            <w:tcW w:w="0" w:type="auto"/>
          </w:tcPr>
          <w:p w14:paraId="668D2BE2" w14:textId="02D54C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0D971B0" w14:textId="4BF4D3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EB5F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A68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4F49E7" w14:textId="77777777" w:rsidTr="00AB1096">
        <w:tc>
          <w:tcPr>
            <w:tcW w:w="0" w:type="auto"/>
          </w:tcPr>
          <w:p w14:paraId="5F945B75" w14:textId="5CD30A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R4-2118885</w:t>
            </w:r>
          </w:p>
        </w:tc>
        <w:tc>
          <w:tcPr>
            <w:tcW w:w="0" w:type="auto"/>
          </w:tcPr>
          <w:p w14:paraId="598580ED" w14:textId="2739F9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CBM inter-band DL CA</w:t>
            </w:r>
          </w:p>
        </w:tc>
        <w:tc>
          <w:tcPr>
            <w:tcW w:w="0" w:type="auto"/>
          </w:tcPr>
          <w:p w14:paraId="71AFF3BD" w14:textId="761245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6268C3B" w14:textId="3605CF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DE5C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21C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C606F1" w14:textId="77777777" w:rsidTr="00AB1096">
        <w:tc>
          <w:tcPr>
            <w:tcW w:w="0" w:type="auto"/>
          </w:tcPr>
          <w:p w14:paraId="5D9168DD" w14:textId="49054E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R4-2118886</w:t>
            </w:r>
          </w:p>
        </w:tc>
        <w:tc>
          <w:tcPr>
            <w:tcW w:w="0" w:type="auto"/>
          </w:tcPr>
          <w:p w14:paraId="2E70C179" w14:textId="6B93F8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UL CA requirements</w:t>
            </w:r>
          </w:p>
        </w:tc>
        <w:tc>
          <w:tcPr>
            <w:tcW w:w="0" w:type="auto"/>
          </w:tcPr>
          <w:p w14:paraId="36BB1AF8" w14:textId="26B9A0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3067808" w14:textId="3A59EE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79F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D2D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F9EFC7" w14:textId="77777777" w:rsidTr="00AB1096">
        <w:tc>
          <w:tcPr>
            <w:tcW w:w="0" w:type="auto"/>
          </w:tcPr>
          <w:p w14:paraId="56FC408E" w14:textId="157069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R4-2118887</w:t>
            </w:r>
          </w:p>
        </w:tc>
        <w:tc>
          <w:tcPr>
            <w:tcW w:w="0" w:type="auto"/>
          </w:tcPr>
          <w:p w14:paraId="264567F2" w14:textId="148592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simultaneous RxTx</w:t>
            </w:r>
          </w:p>
        </w:tc>
        <w:tc>
          <w:tcPr>
            <w:tcW w:w="0" w:type="auto"/>
          </w:tcPr>
          <w:p w14:paraId="4FB17904" w14:textId="63581A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67C80F1" w14:textId="45F91C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6B8C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4E4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1D9000" w14:textId="77777777" w:rsidTr="00AB1096">
        <w:tc>
          <w:tcPr>
            <w:tcW w:w="0" w:type="auto"/>
          </w:tcPr>
          <w:p w14:paraId="1CABD524" w14:textId="302A2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R4-2118888</w:t>
            </w:r>
          </w:p>
        </w:tc>
        <w:tc>
          <w:tcPr>
            <w:tcW w:w="0" w:type="auto"/>
          </w:tcPr>
          <w:p w14:paraId="071C950E" w14:textId="5C8E2F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Discussion on UE power class high limit</w:t>
            </w:r>
          </w:p>
        </w:tc>
        <w:tc>
          <w:tcPr>
            <w:tcW w:w="0" w:type="auto"/>
          </w:tcPr>
          <w:p w14:paraId="6E8EFECB" w14:textId="55AF4D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ED1A13C" w14:textId="414C64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2385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06E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0B2DE7" w14:textId="77777777" w:rsidTr="00AB1096">
        <w:tc>
          <w:tcPr>
            <w:tcW w:w="0" w:type="auto"/>
          </w:tcPr>
          <w:p w14:paraId="5DE6D702" w14:textId="4CECD5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R4-2118889</w:t>
            </w:r>
          </w:p>
        </w:tc>
        <w:tc>
          <w:tcPr>
            <w:tcW w:w="0" w:type="auto"/>
          </w:tcPr>
          <w:p w14:paraId="7BD341CA" w14:textId="34C68C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FDD HPUE</w:t>
            </w:r>
          </w:p>
        </w:tc>
        <w:tc>
          <w:tcPr>
            <w:tcW w:w="0" w:type="auto"/>
          </w:tcPr>
          <w:p w14:paraId="728FD758" w14:textId="3FF5BE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34539A4" w14:textId="51929C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C106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623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09BD28" w14:textId="77777777" w:rsidTr="00AB1096">
        <w:tc>
          <w:tcPr>
            <w:tcW w:w="0" w:type="auto"/>
          </w:tcPr>
          <w:p w14:paraId="64EEA0E9" w14:textId="32AA5E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R4-2118890</w:t>
            </w:r>
          </w:p>
        </w:tc>
        <w:tc>
          <w:tcPr>
            <w:tcW w:w="0" w:type="auto"/>
          </w:tcPr>
          <w:p w14:paraId="319FE768" w14:textId="4CF387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MSD improvement</w:t>
            </w:r>
          </w:p>
        </w:tc>
        <w:tc>
          <w:tcPr>
            <w:tcW w:w="0" w:type="auto"/>
          </w:tcPr>
          <w:p w14:paraId="5E7D55AC" w14:textId="35A518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94C9FF9" w14:textId="19AAAB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A1C9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C8B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195517" w14:textId="77777777" w:rsidTr="00AB1096">
        <w:tc>
          <w:tcPr>
            <w:tcW w:w="0" w:type="auto"/>
          </w:tcPr>
          <w:p w14:paraId="3AB4CA57" w14:textId="3BE23A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R4-2118891</w:t>
            </w:r>
          </w:p>
        </w:tc>
        <w:tc>
          <w:tcPr>
            <w:tcW w:w="0" w:type="auto"/>
          </w:tcPr>
          <w:p w14:paraId="44C33AA8" w14:textId="70D832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Redcap UE power class</w:t>
            </w:r>
          </w:p>
        </w:tc>
        <w:tc>
          <w:tcPr>
            <w:tcW w:w="0" w:type="auto"/>
          </w:tcPr>
          <w:p w14:paraId="10AE0AB6" w14:textId="311EAE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FDDAD1F" w14:textId="0116C0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4789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7B9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6ABAAF" w14:textId="77777777" w:rsidTr="00AB1096">
        <w:tc>
          <w:tcPr>
            <w:tcW w:w="0" w:type="auto"/>
          </w:tcPr>
          <w:p w14:paraId="566B75DA" w14:textId="0B8879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R4-2118892</w:t>
            </w:r>
          </w:p>
        </w:tc>
        <w:tc>
          <w:tcPr>
            <w:tcW w:w="0" w:type="auto"/>
          </w:tcPr>
          <w:p w14:paraId="7394FF83" w14:textId="0D98F1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RedCap REFSENS</w:t>
            </w:r>
          </w:p>
        </w:tc>
        <w:tc>
          <w:tcPr>
            <w:tcW w:w="0" w:type="auto"/>
          </w:tcPr>
          <w:p w14:paraId="361B4432" w14:textId="3F7ECF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F13F287" w14:textId="7EF7CE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C00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913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F9CE1F" w14:textId="77777777" w:rsidTr="00AB1096">
        <w:tc>
          <w:tcPr>
            <w:tcW w:w="0" w:type="auto"/>
          </w:tcPr>
          <w:p w14:paraId="6B4B3F0B" w14:textId="75657A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R4-2118893</w:t>
            </w:r>
          </w:p>
        </w:tc>
        <w:tc>
          <w:tcPr>
            <w:tcW w:w="0" w:type="auto"/>
          </w:tcPr>
          <w:p w14:paraId="40BE750B" w14:textId="5118F7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Redcap</w:t>
            </w:r>
          </w:p>
        </w:tc>
        <w:tc>
          <w:tcPr>
            <w:tcW w:w="0" w:type="auto"/>
          </w:tcPr>
          <w:p w14:paraId="659CFE23" w14:textId="45DEF7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2CE6812" w14:textId="15D56A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7B4E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8C28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E83FBE" w14:textId="77777777" w:rsidTr="00AB1096">
        <w:tc>
          <w:tcPr>
            <w:tcW w:w="0" w:type="auto"/>
          </w:tcPr>
          <w:p w14:paraId="51DE4483" w14:textId="2AE222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R4-2118894</w:t>
            </w:r>
          </w:p>
        </w:tc>
        <w:tc>
          <w:tcPr>
            <w:tcW w:w="0" w:type="auto"/>
          </w:tcPr>
          <w:p w14:paraId="56F73BA4" w14:textId="4061F1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Motivation of 3Tx handheld UE</w:t>
            </w:r>
          </w:p>
        </w:tc>
        <w:tc>
          <w:tcPr>
            <w:tcW w:w="0" w:type="auto"/>
          </w:tcPr>
          <w:p w14:paraId="65B7EB8D" w14:textId="08815A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BD46C6B" w14:textId="6568AD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F5029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06A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B4A3E3" w14:textId="77777777" w:rsidTr="00AB1096">
        <w:tc>
          <w:tcPr>
            <w:tcW w:w="0" w:type="auto"/>
          </w:tcPr>
          <w:p w14:paraId="6BA60A4B" w14:textId="150000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R4-2118895</w:t>
            </w:r>
          </w:p>
        </w:tc>
        <w:tc>
          <w:tcPr>
            <w:tcW w:w="0" w:type="auto"/>
          </w:tcPr>
          <w:p w14:paraId="5BE5D901" w14:textId="3C10A7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New WID on 3Tx handheld UE for NR</w:t>
            </w:r>
          </w:p>
        </w:tc>
        <w:tc>
          <w:tcPr>
            <w:tcW w:w="0" w:type="auto"/>
          </w:tcPr>
          <w:p w14:paraId="1BC2DBA6" w14:textId="65FACE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D713271" w14:textId="61BFEC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AA8E9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AF7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28AA8D" w14:textId="77777777" w:rsidTr="00AB1096">
        <w:tc>
          <w:tcPr>
            <w:tcW w:w="0" w:type="auto"/>
          </w:tcPr>
          <w:p w14:paraId="0EB816FC" w14:textId="6823A6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R4-2118896</w:t>
            </w:r>
          </w:p>
        </w:tc>
        <w:tc>
          <w:tcPr>
            <w:tcW w:w="0" w:type="auto"/>
          </w:tcPr>
          <w:p w14:paraId="47567D0A" w14:textId="3AB1E7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lower UE power class in Rel-18</w:t>
            </w:r>
          </w:p>
        </w:tc>
        <w:tc>
          <w:tcPr>
            <w:tcW w:w="0" w:type="auto"/>
          </w:tcPr>
          <w:p w14:paraId="5C07CB03" w14:textId="561179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2041EE3" w14:textId="77717F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321BA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947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CEA950" w14:textId="77777777" w:rsidTr="00AB1096">
        <w:tc>
          <w:tcPr>
            <w:tcW w:w="0" w:type="auto"/>
          </w:tcPr>
          <w:p w14:paraId="4B7BAD8A" w14:textId="68423D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R4-2118897</w:t>
            </w:r>
          </w:p>
        </w:tc>
        <w:tc>
          <w:tcPr>
            <w:tcW w:w="0" w:type="auto"/>
          </w:tcPr>
          <w:p w14:paraId="62BD5787" w14:textId="502EDC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TRP TRS in Rel-18</w:t>
            </w:r>
          </w:p>
        </w:tc>
        <w:tc>
          <w:tcPr>
            <w:tcW w:w="0" w:type="auto"/>
          </w:tcPr>
          <w:p w14:paraId="14D3D26D" w14:textId="30CEBE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D3C6728" w14:textId="066EE2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14E2E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AA8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7413D4" w14:textId="77777777" w:rsidTr="00AB1096">
        <w:tc>
          <w:tcPr>
            <w:tcW w:w="0" w:type="auto"/>
          </w:tcPr>
          <w:p w14:paraId="275401E3" w14:textId="6E2974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R4-2118898</w:t>
            </w:r>
          </w:p>
        </w:tc>
        <w:tc>
          <w:tcPr>
            <w:tcW w:w="0" w:type="auto"/>
          </w:tcPr>
          <w:p w14:paraId="5CD91D2E" w14:textId="477191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hand phantoms with different hand grip sizes</w:t>
            </w:r>
          </w:p>
        </w:tc>
        <w:tc>
          <w:tcPr>
            <w:tcW w:w="0" w:type="auto"/>
          </w:tcPr>
          <w:p w14:paraId="10416500" w14:textId="6AF005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7CC6B12" w14:textId="151F42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3462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7E9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E63DD0" w14:textId="77777777" w:rsidTr="00AB1096">
        <w:tc>
          <w:tcPr>
            <w:tcW w:w="0" w:type="auto"/>
          </w:tcPr>
          <w:p w14:paraId="4A7DD7EC" w14:textId="72DE36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R4-2118899</w:t>
            </w:r>
          </w:p>
        </w:tc>
        <w:tc>
          <w:tcPr>
            <w:tcW w:w="0" w:type="auto"/>
          </w:tcPr>
          <w:p w14:paraId="58D1544C" w14:textId="51CC29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power configuration for EN-DC</w:t>
            </w:r>
          </w:p>
        </w:tc>
        <w:tc>
          <w:tcPr>
            <w:tcW w:w="0" w:type="auto"/>
          </w:tcPr>
          <w:p w14:paraId="719BC019" w14:textId="207037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F256CC6" w14:textId="0C1190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CAE5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C537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250A07" w14:textId="77777777" w:rsidTr="00AB1096">
        <w:tc>
          <w:tcPr>
            <w:tcW w:w="0" w:type="auto"/>
          </w:tcPr>
          <w:p w14:paraId="2C706EA8" w14:textId="55FE61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R4-2118900</w:t>
            </w:r>
          </w:p>
        </w:tc>
        <w:tc>
          <w:tcPr>
            <w:tcW w:w="0" w:type="auto"/>
          </w:tcPr>
          <w:p w14:paraId="7051ED5C" w14:textId="1AEC2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test method for UE with TAS function on</w:t>
            </w:r>
          </w:p>
        </w:tc>
        <w:tc>
          <w:tcPr>
            <w:tcW w:w="0" w:type="auto"/>
          </w:tcPr>
          <w:p w14:paraId="120BC375" w14:textId="7174E4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8561BAB" w14:textId="2C758C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7069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9BE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B45E01" w14:textId="77777777" w:rsidTr="00AB1096">
        <w:tc>
          <w:tcPr>
            <w:tcW w:w="0" w:type="auto"/>
          </w:tcPr>
          <w:p w14:paraId="28ADC60B" w14:textId="208715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R4-2118901</w:t>
            </w:r>
          </w:p>
        </w:tc>
        <w:tc>
          <w:tcPr>
            <w:tcW w:w="0" w:type="auto"/>
          </w:tcPr>
          <w:p w14:paraId="2D9359E8" w14:textId="794D87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test time reduction for EN-DC</w:t>
            </w:r>
          </w:p>
        </w:tc>
        <w:tc>
          <w:tcPr>
            <w:tcW w:w="0" w:type="auto"/>
          </w:tcPr>
          <w:p w14:paraId="08ECDED2" w14:textId="2E5548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22CC0FC" w14:textId="18BF6D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F43A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824C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B305CF" w14:textId="77777777" w:rsidTr="00AB1096">
        <w:tc>
          <w:tcPr>
            <w:tcW w:w="0" w:type="auto"/>
          </w:tcPr>
          <w:p w14:paraId="4E27A7C7" w14:textId="16F2B7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R4-2118902</w:t>
            </w:r>
          </w:p>
        </w:tc>
        <w:tc>
          <w:tcPr>
            <w:tcW w:w="0" w:type="auto"/>
          </w:tcPr>
          <w:p w14:paraId="625C5D46" w14:textId="786C34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 lab alignment</w:t>
            </w:r>
          </w:p>
        </w:tc>
        <w:tc>
          <w:tcPr>
            <w:tcW w:w="0" w:type="auto"/>
          </w:tcPr>
          <w:p w14:paraId="0C733A6C" w14:textId="6A35DC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B94FB9B" w14:textId="2F4E8F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852F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B1B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6FD6EF" w14:textId="77777777" w:rsidTr="00AB1096">
        <w:tc>
          <w:tcPr>
            <w:tcW w:w="0" w:type="auto"/>
          </w:tcPr>
          <w:p w14:paraId="542BC1B1" w14:textId="3D956D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R4-2118903</w:t>
            </w:r>
          </w:p>
        </w:tc>
        <w:tc>
          <w:tcPr>
            <w:tcW w:w="0" w:type="auto"/>
          </w:tcPr>
          <w:p w14:paraId="2DB273DA" w14:textId="289ACA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reference curves of channel model validation</w:t>
            </w:r>
          </w:p>
        </w:tc>
        <w:tc>
          <w:tcPr>
            <w:tcW w:w="0" w:type="auto"/>
          </w:tcPr>
          <w:p w14:paraId="32132FCA" w14:textId="556689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51D17B3" w14:textId="59A7C4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2F4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DA3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5BFB0E" w14:textId="77777777" w:rsidTr="00AB1096">
        <w:tc>
          <w:tcPr>
            <w:tcW w:w="0" w:type="auto"/>
          </w:tcPr>
          <w:p w14:paraId="377468EA" w14:textId="26BAF8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R4-2118904</w:t>
            </w:r>
          </w:p>
        </w:tc>
        <w:tc>
          <w:tcPr>
            <w:tcW w:w="0" w:type="auto"/>
          </w:tcPr>
          <w:p w14:paraId="07E9B2A0" w14:textId="6DEA19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PAD management</w:t>
            </w:r>
          </w:p>
        </w:tc>
        <w:tc>
          <w:tcPr>
            <w:tcW w:w="0" w:type="auto"/>
          </w:tcPr>
          <w:p w14:paraId="2B7660E5" w14:textId="48E67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76FF094" w14:textId="4D515E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6D51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D21AD4" w14:textId="459735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R4-2120753</w:t>
            </w:r>
          </w:p>
        </w:tc>
      </w:tr>
      <w:tr w:rsidR="00AB1096" w14:paraId="73E7AB10" w14:textId="77777777" w:rsidTr="00AB1096">
        <w:tc>
          <w:tcPr>
            <w:tcW w:w="0" w:type="auto"/>
          </w:tcPr>
          <w:p w14:paraId="1CC8558B" w14:textId="199A75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R4-2118905</w:t>
            </w:r>
          </w:p>
        </w:tc>
        <w:tc>
          <w:tcPr>
            <w:tcW w:w="0" w:type="auto"/>
          </w:tcPr>
          <w:p w14:paraId="4C866BBE" w14:textId="559217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RF requirements</w:t>
            </w:r>
          </w:p>
        </w:tc>
        <w:tc>
          <w:tcPr>
            <w:tcW w:w="0" w:type="auto"/>
          </w:tcPr>
          <w:p w14:paraId="5BE04558" w14:textId="6096F3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45D11B55" w14:textId="1A1593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1267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B51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479A0F" w14:textId="77777777" w:rsidTr="00AB1096">
        <w:tc>
          <w:tcPr>
            <w:tcW w:w="0" w:type="auto"/>
          </w:tcPr>
          <w:p w14:paraId="5B636EBD" w14:textId="6BEDDB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R4-2118906</w:t>
            </w:r>
          </w:p>
        </w:tc>
        <w:tc>
          <w:tcPr>
            <w:tcW w:w="0" w:type="auto"/>
          </w:tcPr>
          <w:p w14:paraId="109C1D42" w14:textId="1F1B39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with NRTC6 test configuration updates</w:t>
            </w:r>
          </w:p>
        </w:tc>
        <w:tc>
          <w:tcPr>
            <w:tcW w:w="0" w:type="auto"/>
          </w:tcPr>
          <w:p w14:paraId="501B2339" w14:textId="7271A1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3C232F07" w14:textId="0C4303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CCFF9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315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C56F9C" w14:textId="77777777" w:rsidTr="00AB1096">
        <w:tc>
          <w:tcPr>
            <w:tcW w:w="0" w:type="auto"/>
          </w:tcPr>
          <w:p w14:paraId="080640B5" w14:textId="6A576D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R4-2118907</w:t>
            </w:r>
          </w:p>
        </w:tc>
        <w:tc>
          <w:tcPr>
            <w:tcW w:w="0" w:type="auto"/>
          </w:tcPr>
          <w:p w14:paraId="72ED11CE" w14:textId="370E63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with NRTC6 test configuration updates</w:t>
            </w:r>
          </w:p>
        </w:tc>
        <w:tc>
          <w:tcPr>
            <w:tcW w:w="0" w:type="auto"/>
          </w:tcPr>
          <w:p w14:paraId="0BD0F291" w14:textId="3E1056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69F65959" w14:textId="13D440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CE9F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D42C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710F11" w14:textId="77777777" w:rsidTr="00AB1096">
        <w:tc>
          <w:tcPr>
            <w:tcW w:w="0" w:type="auto"/>
          </w:tcPr>
          <w:p w14:paraId="36CEDFF1" w14:textId="235BBC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R4-2118908</w:t>
            </w:r>
          </w:p>
        </w:tc>
        <w:tc>
          <w:tcPr>
            <w:tcW w:w="0" w:type="auto"/>
          </w:tcPr>
          <w:p w14:paraId="3971F37D" w14:textId="1162B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Repeaters core specification drafting and work split</w:t>
            </w:r>
          </w:p>
        </w:tc>
        <w:tc>
          <w:tcPr>
            <w:tcW w:w="0" w:type="auto"/>
          </w:tcPr>
          <w:p w14:paraId="6396CFE2" w14:textId="122D8A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2BB20A43" w14:textId="78212C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407B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1D7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AC0DE5" w14:textId="77777777" w:rsidTr="00AB1096">
        <w:tc>
          <w:tcPr>
            <w:tcW w:w="0" w:type="auto"/>
          </w:tcPr>
          <w:p w14:paraId="178959F5" w14:textId="1D9DCC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R4-2118909</w:t>
            </w:r>
          </w:p>
        </w:tc>
        <w:tc>
          <w:tcPr>
            <w:tcW w:w="0" w:type="auto"/>
          </w:tcPr>
          <w:p w14:paraId="0B4CBB5D" w14:textId="49C100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repeater switching requirements</w:t>
            </w:r>
          </w:p>
        </w:tc>
        <w:tc>
          <w:tcPr>
            <w:tcW w:w="0" w:type="auto"/>
          </w:tcPr>
          <w:p w14:paraId="19BC8A79" w14:textId="0C4D88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7118F375" w14:textId="1571A8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0D5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8D9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8305F4" w14:textId="77777777" w:rsidTr="00AB1096">
        <w:tc>
          <w:tcPr>
            <w:tcW w:w="0" w:type="auto"/>
          </w:tcPr>
          <w:p w14:paraId="6F6C8435" w14:textId="3B882B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R4-2118910</w:t>
            </w:r>
          </w:p>
        </w:tc>
        <w:tc>
          <w:tcPr>
            <w:tcW w:w="0" w:type="auto"/>
          </w:tcPr>
          <w:p w14:paraId="3118DB58" w14:textId="7205EA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and OOB gain considerations for FR1 NR Repeaters</w:t>
            </w:r>
          </w:p>
        </w:tc>
        <w:tc>
          <w:tcPr>
            <w:tcW w:w="0" w:type="auto"/>
          </w:tcPr>
          <w:p w14:paraId="21A37CA3" w14:textId="67FD9C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17F13F80" w14:textId="076202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1DD3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823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3B3BDB" w14:textId="77777777" w:rsidTr="00AB1096">
        <w:tc>
          <w:tcPr>
            <w:tcW w:w="0" w:type="auto"/>
          </w:tcPr>
          <w:p w14:paraId="551B86D1" w14:textId="0F73F5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R4-2118911</w:t>
            </w:r>
          </w:p>
        </w:tc>
        <w:tc>
          <w:tcPr>
            <w:tcW w:w="0" w:type="auto"/>
          </w:tcPr>
          <w:p w14:paraId="1C0FED79" w14:textId="6E8B2D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and OOB gain considerations for FR2 NR Repeaters</w:t>
            </w:r>
          </w:p>
        </w:tc>
        <w:tc>
          <w:tcPr>
            <w:tcW w:w="0" w:type="auto"/>
          </w:tcPr>
          <w:p w14:paraId="2A1603DD" w14:textId="6C542D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299F0503" w14:textId="74631A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9001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A035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E0437B" w14:textId="77777777" w:rsidTr="00AB1096">
        <w:tc>
          <w:tcPr>
            <w:tcW w:w="0" w:type="auto"/>
          </w:tcPr>
          <w:p w14:paraId="6F64CF83" w14:textId="118973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R4-2118912</w:t>
            </w:r>
          </w:p>
        </w:tc>
        <w:tc>
          <w:tcPr>
            <w:tcW w:w="0" w:type="auto"/>
          </w:tcPr>
          <w:p w14:paraId="0979CD74" w14:textId="612DD4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timing error</w:t>
            </w:r>
          </w:p>
        </w:tc>
        <w:tc>
          <w:tcPr>
            <w:tcW w:w="0" w:type="auto"/>
          </w:tcPr>
          <w:p w14:paraId="20CB8E2B" w14:textId="364794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3C19D5D9" w14:textId="732563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2DB1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0293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AE1F25" w14:textId="77777777" w:rsidTr="00AB1096">
        <w:tc>
          <w:tcPr>
            <w:tcW w:w="0" w:type="auto"/>
          </w:tcPr>
          <w:p w14:paraId="72C30F95" w14:textId="59EDBD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R4-2118913</w:t>
            </w:r>
          </w:p>
        </w:tc>
        <w:tc>
          <w:tcPr>
            <w:tcW w:w="0" w:type="auto"/>
          </w:tcPr>
          <w:p w14:paraId="4039C6A8" w14:textId="10997E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1024QAM</w:t>
            </w:r>
          </w:p>
        </w:tc>
        <w:tc>
          <w:tcPr>
            <w:tcW w:w="0" w:type="auto"/>
          </w:tcPr>
          <w:p w14:paraId="0386FADE" w14:textId="6B99F5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6C52D656" w14:textId="0C7BFF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F58A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44C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A70B72" w14:textId="77777777" w:rsidTr="00AB1096">
        <w:tc>
          <w:tcPr>
            <w:tcW w:w="0" w:type="auto"/>
          </w:tcPr>
          <w:p w14:paraId="525DCA23" w14:textId="056EF4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R4-2118914</w:t>
            </w:r>
          </w:p>
        </w:tc>
        <w:tc>
          <w:tcPr>
            <w:tcW w:w="0" w:type="auto"/>
          </w:tcPr>
          <w:p w14:paraId="73207921" w14:textId="0CA87A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1024QAM FR1 impact to NR BS conformance specification</w:t>
            </w:r>
          </w:p>
        </w:tc>
        <w:tc>
          <w:tcPr>
            <w:tcW w:w="0" w:type="auto"/>
          </w:tcPr>
          <w:p w14:paraId="3FD3CDB7" w14:textId="366D59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3B87C085" w14:textId="1C17FB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F17C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DEC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5C87C6" w14:textId="77777777" w:rsidTr="00AB1096">
        <w:tc>
          <w:tcPr>
            <w:tcW w:w="0" w:type="auto"/>
          </w:tcPr>
          <w:p w14:paraId="2DBBEB04" w14:textId="53D17C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R4-2118915</w:t>
            </w:r>
          </w:p>
        </w:tc>
        <w:tc>
          <w:tcPr>
            <w:tcW w:w="0" w:type="auto"/>
          </w:tcPr>
          <w:p w14:paraId="1D33B466" w14:textId="269DCA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TX EVM requirement for 1024QAM</w:t>
            </w:r>
          </w:p>
        </w:tc>
        <w:tc>
          <w:tcPr>
            <w:tcW w:w="0" w:type="auto"/>
          </w:tcPr>
          <w:p w14:paraId="639C6C84" w14:textId="0E6B26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Verizon, KDDI, SoftBank, NTT DOCOMO, AT&amp;T, SK Telecom, T-Mobile USA</w:t>
            </w:r>
          </w:p>
        </w:tc>
        <w:tc>
          <w:tcPr>
            <w:tcW w:w="0" w:type="auto"/>
          </w:tcPr>
          <w:p w14:paraId="02FBFE64" w14:textId="3FA8C0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5AEE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F7E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97C480" w14:textId="77777777" w:rsidTr="00AB1096">
        <w:tc>
          <w:tcPr>
            <w:tcW w:w="0" w:type="auto"/>
          </w:tcPr>
          <w:p w14:paraId="4B6C18F7" w14:textId="7B5A2A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R4-2118916</w:t>
            </w:r>
          </w:p>
        </w:tc>
        <w:tc>
          <w:tcPr>
            <w:tcW w:w="0" w:type="auto"/>
          </w:tcPr>
          <w:p w14:paraId="0D06A888" w14:textId="4D2065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under RRC Connected mode for RedCap UEs</w:t>
            </w:r>
          </w:p>
        </w:tc>
        <w:tc>
          <w:tcPr>
            <w:tcW w:w="0" w:type="auto"/>
          </w:tcPr>
          <w:p w14:paraId="537C12FE" w14:textId="6EF320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9F16CD8" w14:textId="002601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E97A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701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428C6A" w14:textId="77777777" w:rsidTr="00AB1096">
        <w:tc>
          <w:tcPr>
            <w:tcW w:w="0" w:type="auto"/>
          </w:tcPr>
          <w:p w14:paraId="6A55F5E9" w14:textId="5C11BC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R4-2118917</w:t>
            </w:r>
          </w:p>
        </w:tc>
        <w:tc>
          <w:tcPr>
            <w:tcW w:w="0" w:type="auto"/>
          </w:tcPr>
          <w:p w14:paraId="7EC7DA9C" w14:textId="2F8920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for RedCap UEs</w:t>
            </w:r>
          </w:p>
        </w:tc>
        <w:tc>
          <w:tcPr>
            <w:tcW w:w="0" w:type="auto"/>
          </w:tcPr>
          <w:p w14:paraId="541A933F" w14:textId="3ABFBA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8FCC67" w14:textId="685EA0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A150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EAA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0A8DCC" w14:textId="77777777" w:rsidTr="00AB1096">
        <w:tc>
          <w:tcPr>
            <w:tcW w:w="0" w:type="auto"/>
          </w:tcPr>
          <w:p w14:paraId="2130ED57" w14:textId="73EE9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R4-2118918</w:t>
            </w:r>
          </w:p>
        </w:tc>
        <w:tc>
          <w:tcPr>
            <w:tcW w:w="0" w:type="auto"/>
          </w:tcPr>
          <w:p w14:paraId="6D0DE60A" w14:textId="235DA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Signalling characteristics of RedCap UEs</w:t>
            </w:r>
          </w:p>
        </w:tc>
        <w:tc>
          <w:tcPr>
            <w:tcW w:w="0" w:type="auto"/>
          </w:tcPr>
          <w:p w14:paraId="493EF9C1" w14:textId="5A9FCC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003F27" w14:textId="3F814A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836D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C24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1A7EA8" w14:textId="77777777" w:rsidTr="00AB1096">
        <w:tc>
          <w:tcPr>
            <w:tcW w:w="0" w:type="auto"/>
          </w:tcPr>
          <w:p w14:paraId="06A0B845" w14:textId="7479E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R4-2118919</w:t>
            </w:r>
          </w:p>
        </w:tc>
        <w:tc>
          <w:tcPr>
            <w:tcW w:w="0" w:type="auto"/>
          </w:tcPr>
          <w:p w14:paraId="5EC9E936" w14:textId="02DFF4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procedure of RedCap UEs</w:t>
            </w:r>
          </w:p>
        </w:tc>
        <w:tc>
          <w:tcPr>
            <w:tcW w:w="0" w:type="auto"/>
          </w:tcPr>
          <w:p w14:paraId="030494A9" w14:textId="64A8B0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C7DB47" w14:textId="3679CD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3422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726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742B21" w14:textId="77777777" w:rsidTr="00AB1096">
        <w:tc>
          <w:tcPr>
            <w:tcW w:w="0" w:type="auto"/>
          </w:tcPr>
          <w:p w14:paraId="79182599" w14:textId="16A762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R4-2118920</w:t>
            </w:r>
          </w:p>
        </w:tc>
        <w:tc>
          <w:tcPr>
            <w:tcW w:w="0" w:type="auto"/>
          </w:tcPr>
          <w:p w14:paraId="2E6762C2" w14:textId="2E69C7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extended DRX enhancements for RedCap</w:t>
            </w:r>
          </w:p>
        </w:tc>
        <w:tc>
          <w:tcPr>
            <w:tcW w:w="0" w:type="auto"/>
          </w:tcPr>
          <w:p w14:paraId="4F446FD6" w14:textId="2B238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F8349E6" w14:textId="0DC34A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B6B8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C826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4FB597" w14:textId="77777777" w:rsidTr="00AB1096">
        <w:tc>
          <w:tcPr>
            <w:tcW w:w="0" w:type="auto"/>
          </w:tcPr>
          <w:p w14:paraId="212369D1" w14:textId="0EF657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R4-2118921</w:t>
            </w:r>
          </w:p>
        </w:tc>
        <w:tc>
          <w:tcPr>
            <w:tcW w:w="0" w:type="auto"/>
          </w:tcPr>
          <w:p w14:paraId="669F29A6" w14:textId="1B7BDD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measurement relaxations for RedCap UEs</w:t>
            </w:r>
          </w:p>
        </w:tc>
        <w:tc>
          <w:tcPr>
            <w:tcW w:w="0" w:type="auto"/>
          </w:tcPr>
          <w:p w14:paraId="030DC463" w14:textId="79FBA3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33BFD7" w14:textId="45BC70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5365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D0B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661626" w14:textId="77777777" w:rsidTr="00AB1096">
        <w:tc>
          <w:tcPr>
            <w:tcW w:w="0" w:type="auto"/>
          </w:tcPr>
          <w:p w14:paraId="17AD1641" w14:textId="796C89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R4-2118922</w:t>
            </w:r>
          </w:p>
        </w:tc>
        <w:tc>
          <w:tcPr>
            <w:tcW w:w="0" w:type="auto"/>
          </w:tcPr>
          <w:p w14:paraId="663B8A70" w14:textId="53F1F0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capability related assumptions for RedCap</w:t>
            </w:r>
          </w:p>
        </w:tc>
        <w:tc>
          <w:tcPr>
            <w:tcW w:w="0" w:type="auto"/>
          </w:tcPr>
          <w:p w14:paraId="153AC7D4" w14:textId="0399AE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B10BB07" w14:textId="39BBA4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E3B9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F53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78CAAB" w14:textId="77777777" w:rsidTr="00AB1096">
        <w:tc>
          <w:tcPr>
            <w:tcW w:w="0" w:type="auto"/>
          </w:tcPr>
          <w:p w14:paraId="78FFFE10" w14:textId="2303DD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R4-2118923</w:t>
            </w:r>
          </w:p>
        </w:tc>
        <w:tc>
          <w:tcPr>
            <w:tcW w:w="0" w:type="auto"/>
          </w:tcPr>
          <w:p w14:paraId="0FC2AD71" w14:textId="6650DB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 measurement outside the measurement gap</w:t>
            </w:r>
          </w:p>
        </w:tc>
        <w:tc>
          <w:tcPr>
            <w:tcW w:w="0" w:type="auto"/>
          </w:tcPr>
          <w:p w14:paraId="3A8484D1" w14:textId="4704BA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E82BAF" w14:textId="1B84AB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E07F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0F6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06049F" w14:textId="77777777" w:rsidTr="00AB1096">
        <w:tc>
          <w:tcPr>
            <w:tcW w:w="0" w:type="auto"/>
          </w:tcPr>
          <w:p w14:paraId="3FE29FDA" w14:textId="17EC11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R4-2118924</w:t>
            </w:r>
          </w:p>
        </w:tc>
        <w:tc>
          <w:tcPr>
            <w:tcW w:w="0" w:type="auto"/>
          </w:tcPr>
          <w:p w14:paraId="741B48EE" w14:textId="56707E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CSSF - R16</w:t>
            </w:r>
          </w:p>
        </w:tc>
        <w:tc>
          <w:tcPr>
            <w:tcW w:w="0" w:type="auto"/>
          </w:tcPr>
          <w:p w14:paraId="55C9D163" w14:textId="349FEF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72B7C7" w14:textId="76C5C8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012D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4CA941" w14:textId="1CAE59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R4-2120387</w:t>
            </w:r>
          </w:p>
        </w:tc>
      </w:tr>
      <w:tr w:rsidR="00AB1096" w14:paraId="56AC5362" w14:textId="77777777" w:rsidTr="00AB1096">
        <w:tc>
          <w:tcPr>
            <w:tcW w:w="0" w:type="auto"/>
          </w:tcPr>
          <w:p w14:paraId="05ACE582" w14:textId="2C07B3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R4-2118925</w:t>
            </w:r>
          </w:p>
        </w:tc>
        <w:tc>
          <w:tcPr>
            <w:tcW w:w="0" w:type="auto"/>
          </w:tcPr>
          <w:p w14:paraId="54ED4D7E" w14:textId="3E816B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CSSF - R17 Cat A</w:t>
            </w:r>
          </w:p>
        </w:tc>
        <w:tc>
          <w:tcPr>
            <w:tcW w:w="0" w:type="auto"/>
          </w:tcPr>
          <w:p w14:paraId="2EC2CD7D" w14:textId="05FDE2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5211C6" w14:textId="77D41E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8098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46D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1386A9" w14:textId="77777777" w:rsidTr="00AB1096">
        <w:tc>
          <w:tcPr>
            <w:tcW w:w="0" w:type="auto"/>
          </w:tcPr>
          <w:p w14:paraId="7930C958" w14:textId="2F21EF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R4-2118926</w:t>
            </w:r>
          </w:p>
        </w:tc>
        <w:tc>
          <w:tcPr>
            <w:tcW w:w="0" w:type="auto"/>
          </w:tcPr>
          <w:p w14:paraId="5FA93E29" w14:textId="43E99B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NR SL Relay</w:t>
            </w:r>
          </w:p>
        </w:tc>
        <w:tc>
          <w:tcPr>
            <w:tcW w:w="0" w:type="auto"/>
          </w:tcPr>
          <w:p w14:paraId="7AC29B35" w14:textId="74063F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C94B2C" w14:textId="2EC1AA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55A7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146F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D2E264" w14:textId="77777777" w:rsidTr="00AB1096">
        <w:tc>
          <w:tcPr>
            <w:tcW w:w="0" w:type="auto"/>
          </w:tcPr>
          <w:p w14:paraId="10497141" w14:textId="7543E9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R4-2118927</w:t>
            </w:r>
          </w:p>
        </w:tc>
        <w:tc>
          <w:tcPr>
            <w:tcW w:w="0" w:type="auto"/>
          </w:tcPr>
          <w:p w14:paraId="6C8A965D" w14:textId="4958FF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DRX in NR SL enhancement</w:t>
            </w:r>
          </w:p>
        </w:tc>
        <w:tc>
          <w:tcPr>
            <w:tcW w:w="0" w:type="auto"/>
          </w:tcPr>
          <w:p w14:paraId="1BB76021" w14:textId="7642CF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EF8CA8" w14:textId="7C2C71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F3EB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DE7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1B41F7" w14:textId="77777777" w:rsidTr="00AB1096">
        <w:tc>
          <w:tcPr>
            <w:tcW w:w="0" w:type="auto"/>
          </w:tcPr>
          <w:p w14:paraId="28758FF1" w14:textId="5BBE74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R4-2118928</w:t>
            </w:r>
          </w:p>
        </w:tc>
        <w:tc>
          <w:tcPr>
            <w:tcW w:w="0" w:type="auto"/>
          </w:tcPr>
          <w:p w14:paraId="411FE6CB" w14:textId="3493AE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FDM based intra-band con-current SL operation</w:t>
            </w:r>
          </w:p>
        </w:tc>
        <w:tc>
          <w:tcPr>
            <w:tcW w:w="0" w:type="auto"/>
          </w:tcPr>
          <w:p w14:paraId="7FE5D634" w14:textId="20A0B9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F578EA4" w14:textId="510990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07E5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B64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5A431E" w14:textId="77777777" w:rsidTr="00AB1096">
        <w:tc>
          <w:tcPr>
            <w:tcW w:w="0" w:type="auto"/>
          </w:tcPr>
          <w:p w14:paraId="2CFB389E" w14:textId="7CCDA4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R4-2118929</w:t>
            </w:r>
          </w:p>
        </w:tc>
        <w:tc>
          <w:tcPr>
            <w:tcW w:w="0" w:type="auto"/>
          </w:tcPr>
          <w:p w14:paraId="3CB7CDEE" w14:textId="781B4B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for eIAB</w:t>
            </w:r>
          </w:p>
        </w:tc>
        <w:tc>
          <w:tcPr>
            <w:tcW w:w="0" w:type="auto"/>
          </w:tcPr>
          <w:p w14:paraId="72640234" w14:textId="4A2C8A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B58C37" w14:textId="29C932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0CF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BD0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288E15" w14:textId="77777777" w:rsidTr="00AB1096">
        <w:tc>
          <w:tcPr>
            <w:tcW w:w="0" w:type="auto"/>
          </w:tcPr>
          <w:p w14:paraId="44CE6BCF" w14:textId="24DFA8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R4-2118930</w:t>
            </w:r>
          </w:p>
        </w:tc>
        <w:tc>
          <w:tcPr>
            <w:tcW w:w="0" w:type="auto"/>
          </w:tcPr>
          <w:p w14:paraId="3E0AB220" w14:textId="334D2D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the reference point for Te requirements</w:t>
            </w:r>
          </w:p>
        </w:tc>
        <w:tc>
          <w:tcPr>
            <w:tcW w:w="0" w:type="auto"/>
          </w:tcPr>
          <w:p w14:paraId="3B604BDE" w14:textId="32D926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4B601B" w14:textId="4FA42A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B2F1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E9B7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9CD016" w14:textId="77777777" w:rsidTr="00AB1096">
        <w:tc>
          <w:tcPr>
            <w:tcW w:w="0" w:type="auto"/>
          </w:tcPr>
          <w:p w14:paraId="7C378E9C" w14:textId="0BE7A3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R4-2118931</w:t>
            </w:r>
          </w:p>
        </w:tc>
        <w:tc>
          <w:tcPr>
            <w:tcW w:w="0" w:type="auto"/>
          </w:tcPr>
          <w:p w14:paraId="7A66EB42" w14:textId="507A1D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defining test cases for PL RS activation delay</w:t>
            </w:r>
          </w:p>
        </w:tc>
        <w:tc>
          <w:tcPr>
            <w:tcW w:w="0" w:type="auto"/>
          </w:tcPr>
          <w:p w14:paraId="595C3517" w14:textId="77CEA4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6DA5C5" w14:textId="4D94BF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7D5E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BFF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6B0BFA" w14:textId="77777777" w:rsidTr="00AB1096">
        <w:tc>
          <w:tcPr>
            <w:tcW w:w="0" w:type="auto"/>
          </w:tcPr>
          <w:p w14:paraId="0CCD38B4" w14:textId="7CB754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R4-2118932</w:t>
            </w:r>
          </w:p>
        </w:tc>
        <w:tc>
          <w:tcPr>
            <w:tcW w:w="0" w:type="auto"/>
          </w:tcPr>
          <w:p w14:paraId="380518B9" w14:textId="20386F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3692538D" w14:textId="301694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9C1E64" w14:textId="6D44AF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E46B7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06D6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19A7B7" w14:textId="77777777" w:rsidTr="00AB1096">
        <w:tc>
          <w:tcPr>
            <w:tcW w:w="0" w:type="auto"/>
          </w:tcPr>
          <w:p w14:paraId="4CE8FDEA" w14:textId="1343E3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R4-2118933</w:t>
            </w:r>
          </w:p>
        </w:tc>
        <w:tc>
          <w:tcPr>
            <w:tcW w:w="0" w:type="auto"/>
          </w:tcPr>
          <w:p w14:paraId="2161E0D0" w14:textId="2E7140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42FA4721" w14:textId="49CECC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87A657" w14:textId="1D941C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0519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01C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BEA2D2" w14:textId="77777777" w:rsidTr="00AB1096">
        <w:tc>
          <w:tcPr>
            <w:tcW w:w="0" w:type="auto"/>
          </w:tcPr>
          <w:p w14:paraId="5E8CBE50" w14:textId="5C7937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R4-2118934</w:t>
            </w:r>
          </w:p>
        </w:tc>
        <w:tc>
          <w:tcPr>
            <w:tcW w:w="0" w:type="auto"/>
          </w:tcPr>
          <w:p w14:paraId="586DF28E" w14:textId="3150CC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RLM and RLF relaxation for UE power saving</w:t>
            </w:r>
          </w:p>
        </w:tc>
        <w:tc>
          <w:tcPr>
            <w:tcW w:w="0" w:type="auto"/>
          </w:tcPr>
          <w:p w14:paraId="0CFF1638" w14:textId="03B9C5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10413A6" w14:textId="08C802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728E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9B9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026EEE" w14:textId="77777777" w:rsidTr="00AB1096">
        <w:tc>
          <w:tcPr>
            <w:tcW w:w="0" w:type="auto"/>
          </w:tcPr>
          <w:p w14:paraId="0773A79F" w14:textId="6B6651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R4-2118935</w:t>
            </w:r>
          </w:p>
        </w:tc>
        <w:tc>
          <w:tcPr>
            <w:tcW w:w="0" w:type="auto"/>
          </w:tcPr>
          <w:p w14:paraId="7AF24305" w14:textId="4F52F3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RxTx and gNB RxTx timing delay mitigation</w:t>
            </w:r>
          </w:p>
        </w:tc>
        <w:tc>
          <w:tcPr>
            <w:tcW w:w="0" w:type="auto"/>
          </w:tcPr>
          <w:p w14:paraId="3B0202DD" w14:textId="3C6767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734AF6D" w14:textId="660C18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3ACB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AF23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153922" w14:textId="77777777" w:rsidTr="00AB1096">
        <w:tc>
          <w:tcPr>
            <w:tcW w:w="0" w:type="auto"/>
          </w:tcPr>
          <w:p w14:paraId="3C1733AC" w14:textId="003D8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R4-2118936</w:t>
            </w:r>
          </w:p>
        </w:tc>
        <w:tc>
          <w:tcPr>
            <w:tcW w:w="0" w:type="auto"/>
          </w:tcPr>
          <w:p w14:paraId="612633E9" w14:textId="5272D7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latency reduction of positioning measurement</w:t>
            </w:r>
          </w:p>
        </w:tc>
        <w:tc>
          <w:tcPr>
            <w:tcW w:w="0" w:type="auto"/>
          </w:tcPr>
          <w:p w14:paraId="11A2571A" w14:textId="1AC0BB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BF431AD" w14:textId="6EF88C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227A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A24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333FAD" w14:textId="77777777" w:rsidTr="00AB1096">
        <w:tc>
          <w:tcPr>
            <w:tcW w:w="0" w:type="auto"/>
          </w:tcPr>
          <w:p w14:paraId="09FA3BE6" w14:textId="091E9E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R4-2118937</w:t>
            </w:r>
          </w:p>
        </w:tc>
        <w:tc>
          <w:tcPr>
            <w:tcW w:w="0" w:type="auto"/>
          </w:tcPr>
          <w:p w14:paraId="5FD89F6C" w14:textId="76A5EA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Positioning measurements in RRC_INACTIVE state</w:t>
            </w:r>
          </w:p>
        </w:tc>
        <w:tc>
          <w:tcPr>
            <w:tcW w:w="0" w:type="auto"/>
          </w:tcPr>
          <w:p w14:paraId="1468ED45" w14:textId="562304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632D49" w14:textId="187FCC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CD0C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FD9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B7C1E2" w14:textId="77777777" w:rsidTr="00AB1096">
        <w:tc>
          <w:tcPr>
            <w:tcW w:w="0" w:type="auto"/>
          </w:tcPr>
          <w:p w14:paraId="0298CD3F" w14:textId="2F95A1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R4-2118938</w:t>
            </w:r>
          </w:p>
        </w:tc>
        <w:tc>
          <w:tcPr>
            <w:tcW w:w="0" w:type="auto"/>
          </w:tcPr>
          <w:p w14:paraId="3B069187" w14:textId="1A602C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existing UE positioning and RRM requirements</w:t>
            </w:r>
          </w:p>
        </w:tc>
        <w:tc>
          <w:tcPr>
            <w:tcW w:w="0" w:type="auto"/>
          </w:tcPr>
          <w:p w14:paraId="0609AA65" w14:textId="768780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BDA8E5A" w14:textId="474E71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93EC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A95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154348" w14:textId="77777777" w:rsidTr="00AB1096">
        <w:tc>
          <w:tcPr>
            <w:tcW w:w="0" w:type="auto"/>
          </w:tcPr>
          <w:p w14:paraId="1899499F" w14:textId="4FC2F5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R4-2118939</w:t>
            </w:r>
          </w:p>
        </w:tc>
        <w:tc>
          <w:tcPr>
            <w:tcW w:w="0" w:type="auto"/>
          </w:tcPr>
          <w:p w14:paraId="4BAA2138" w14:textId="0554E3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Perf requirements for R16 NR Positioning</w:t>
            </w:r>
          </w:p>
        </w:tc>
        <w:tc>
          <w:tcPr>
            <w:tcW w:w="0" w:type="auto"/>
          </w:tcPr>
          <w:p w14:paraId="58C92D9F" w14:textId="24AD19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E80328" w14:textId="1FC9CB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CDD9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066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BEA82F" w14:textId="77777777" w:rsidTr="00AB1096">
        <w:tc>
          <w:tcPr>
            <w:tcW w:w="0" w:type="auto"/>
          </w:tcPr>
          <w:p w14:paraId="71D341FB" w14:textId="2846E7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R4-2118940</w:t>
            </w:r>
          </w:p>
        </w:tc>
        <w:tc>
          <w:tcPr>
            <w:tcW w:w="0" w:type="auto"/>
          </w:tcPr>
          <w:p w14:paraId="5097385D" w14:textId="433547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accuracy requirements for PRS-RSRP</w:t>
            </w:r>
          </w:p>
        </w:tc>
        <w:tc>
          <w:tcPr>
            <w:tcW w:w="0" w:type="auto"/>
          </w:tcPr>
          <w:p w14:paraId="545A1D21" w14:textId="6E08C8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1C508F" w14:textId="61F30E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94B42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217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6972CC" w14:textId="77777777" w:rsidTr="00AB1096">
        <w:tc>
          <w:tcPr>
            <w:tcW w:w="0" w:type="auto"/>
          </w:tcPr>
          <w:p w14:paraId="0FCA578C" w14:textId="0265E1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R4-2118941</w:t>
            </w:r>
          </w:p>
        </w:tc>
        <w:tc>
          <w:tcPr>
            <w:tcW w:w="0" w:type="auto"/>
          </w:tcPr>
          <w:p w14:paraId="608D5133" w14:textId="1996A8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accuracy requirements for PRS-RSRP (Cat A)</w:t>
            </w:r>
          </w:p>
        </w:tc>
        <w:tc>
          <w:tcPr>
            <w:tcW w:w="0" w:type="auto"/>
          </w:tcPr>
          <w:p w14:paraId="28710C56" w14:textId="43C6B4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F30DEB" w14:textId="38FF28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69BF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E71D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FAF586" w14:textId="77777777" w:rsidTr="00AB1096">
        <w:tc>
          <w:tcPr>
            <w:tcW w:w="0" w:type="auto"/>
          </w:tcPr>
          <w:p w14:paraId="1C793BBF" w14:textId="30A9FC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R4-2118942</w:t>
            </w:r>
          </w:p>
        </w:tc>
        <w:tc>
          <w:tcPr>
            <w:tcW w:w="0" w:type="auto"/>
          </w:tcPr>
          <w:p w14:paraId="71F5D7BD" w14:textId="044D9C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 PSCell change and addition</w:t>
            </w:r>
          </w:p>
        </w:tc>
        <w:tc>
          <w:tcPr>
            <w:tcW w:w="0" w:type="auto"/>
          </w:tcPr>
          <w:p w14:paraId="7F626731" w14:textId="307430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1DB49D" w14:textId="7468A4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A6E7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1CDA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626FE5" w14:textId="77777777" w:rsidTr="00AB1096">
        <w:tc>
          <w:tcPr>
            <w:tcW w:w="0" w:type="auto"/>
          </w:tcPr>
          <w:p w14:paraId="4E30FCA5" w14:textId="6B6B97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R4-2118943</w:t>
            </w:r>
          </w:p>
        </w:tc>
        <w:tc>
          <w:tcPr>
            <w:tcW w:w="0" w:type="auto"/>
          </w:tcPr>
          <w:p w14:paraId="48591A63" w14:textId="19A5DE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temporary RS for efficient SCell activation</w:t>
            </w:r>
          </w:p>
        </w:tc>
        <w:tc>
          <w:tcPr>
            <w:tcW w:w="0" w:type="auto"/>
          </w:tcPr>
          <w:p w14:paraId="1D5616A4" w14:textId="0B4FDF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AAF60C8" w14:textId="124817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208B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426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30A9EE" w14:textId="77777777" w:rsidTr="00AB1096">
        <w:tc>
          <w:tcPr>
            <w:tcW w:w="0" w:type="auto"/>
          </w:tcPr>
          <w:p w14:paraId="5FB47C37" w14:textId="79F3C9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R4-2118944</w:t>
            </w:r>
          </w:p>
        </w:tc>
        <w:tc>
          <w:tcPr>
            <w:tcW w:w="0" w:type="auto"/>
          </w:tcPr>
          <w:p w14:paraId="2A0E4504" w14:textId="187BB8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 requirements for NR systems extended to 71 GHz</w:t>
            </w:r>
          </w:p>
        </w:tc>
        <w:tc>
          <w:tcPr>
            <w:tcW w:w="0" w:type="auto"/>
          </w:tcPr>
          <w:p w14:paraId="007A67AC" w14:textId="5D4E8A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E7F451" w14:textId="291B9B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94C8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DC7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80F19C" w14:textId="77777777" w:rsidTr="00AB1096">
        <w:tc>
          <w:tcPr>
            <w:tcW w:w="0" w:type="auto"/>
          </w:tcPr>
          <w:p w14:paraId="23075F97" w14:textId="33C1DE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R4-2118945</w:t>
            </w:r>
          </w:p>
        </w:tc>
        <w:tc>
          <w:tcPr>
            <w:tcW w:w="0" w:type="auto"/>
          </w:tcPr>
          <w:p w14:paraId="6CEAEF02" w14:textId="2F9375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Lmax behaviour with DRX for operation on unlicensed bands with CCA</w:t>
            </w:r>
          </w:p>
        </w:tc>
        <w:tc>
          <w:tcPr>
            <w:tcW w:w="0" w:type="auto"/>
          </w:tcPr>
          <w:p w14:paraId="0BE000B0" w14:textId="471A61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871537" w14:textId="5A1B88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4598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7FA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666AFB" w14:textId="77777777" w:rsidTr="00AB1096">
        <w:tc>
          <w:tcPr>
            <w:tcW w:w="0" w:type="auto"/>
          </w:tcPr>
          <w:p w14:paraId="19FC7324" w14:textId="3722EF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R4-2118946</w:t>
            </w:r>
          </w:p>
        </w:tc>
        <w:tc>
          <w:tcPr>
            <w:tcW w:w="0" w:type="auto"/>
          </w:tcPr>
          <w:p w14:paraId="04D9D8BD" w14:textId="523CB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Lmax behaviour with DRX for operation on unlicensed bands with CCA</w:t>
            </w:r>
          </w:p>
        </w:tc>
        <w:tc>
          <w:tcPr>
            <w:tcW w:w="0" w:type="auto"/>
          </w:tcPr>
          <w:p w14:paraId="345C8807" w14:textId="7F4EE7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DB4550" w14:textId="11016D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FF06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965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C440CF" w14:textId="77777777" w:rsidTr="00AB1096">
        <w:tc>
          <w:tcPr>
            <w:tcW w:w="0" w:type="auto"/>
          </w:tcPr>
          <w:p w14:paraId="28B6CA19" w14:textId="2AF71C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R4-2118947</w:t>
            </w:r>
          </w:p>
        </w:tc>
        <w:tc>
          <w:tcPr>
            <w:tcW w:w="0" w:type="auto"/>
          </w:tcPr>
          <w:p w14:paraId="0773E50C" w14:textId="650159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details of CCA model for NR-U RRM tests</w:t>
            </w:r>
          </w:p>
        </w:tc>
        <w:tc>
          <w:tcPr>
            <w:tcW w:w="0" w:type="auto"/>
          </w:tcPr>
          <w:p w14:paraId="0426A72C" w14:textId="7FC895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E80419" w14:textId="4D2ABF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F207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375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2E037A" w14:textId="77777777" w:rsidTr="00AB1096">
        <w:tc>
          <w:tcPr>
            <w:tcW w:w="0" w:type="auto"/>
          </w:tcPr>
          <w:p w14:paraId="12A27930" w14:textId="5B4824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R4-2118948</w:t>
            </w:r>
          </w:p>
        </w:tc>
        <w:tc>
          <w:tcPr>
            <w:tcW w:w="0" w:type="auto"/>
          </w:tcPr>
          <w:p w14:paraId="7E0FE9A6" w14:textId="79A0CF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CCA model wifh DRX for NR-U perf requirements</w:t>
            </w:r>
          </w:p>
        </w:tc>
        <w:tc>
          <w:tcPr>
            <w:tcW w:w="0" w:type="auto"/>
          </w:tcPr>
          <w:p w14:paraId="43837386" w14:textId="294FE1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F3BD03" w14:textId="7891A8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A6F4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DA05D" w14:textId="0701C8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R4-2120239</w:t>
            </w:r>
          </w:p>
        </w:tc>
      </w:tr>
      <w:tr w:rsidR="00AB1096" w14:paraId="223EB96F" w14:textId="77777777" w:rsidTr="00AB1096">
        <w:tc>
          <w:tcPr>
            <w:tcW w:w="0" w:type="auto"/>
          </w:tcPr>
          <w:p w14:paraId="241E863E" w14:textId="5B5CA5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R4-2118949</w:t>
            </w:r>
          </w:p>
        </w:tc>
        <w:tc>
          <w:tcPr>
            <w:tcW w:w="0" w:type="auto"/>
          </w:tcPr>
          <w:p w14:paraId="4210B477" w14:textId="0C4D9D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CCA model wifh DRX for NR-U perf requirements</w:t>
            </w:r>
          </w:p>
        </w:tc>
        <w:tc>
          <w:tcPr>
            <w:tcW w:w="0" w:type="auto"/>
          </w:tcPr>
          <w:p w14:paraId="15E81F10" w14:textId="18A85F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FC5686" w14:textId="0E6792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8FFE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3CB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A2E4A2" w14:textId="77777777" w:rsidTr="00AB1096">
        <w:tc>
          <w:tcPr>
            <w:tcW w:w="0" w:type="auto"/>
          </w:tcPr>
          <w:p w14:paraId="1B12A120" w14:textId="6929F5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R4-2118950</w:t>
            </w:r>
          </w:p>
        </w:tc>
        <w:tc>
          <w:tcPr>
            <w:tcW w:w="0" w:type="auto"/>
          </w:tcPr>
          <w:p w14:paraId="34BC12E1" w14:textId="09C53A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parameters with DRX for NR-U Beam Failure Detection and Link Recovery Test</w:t>
            </w:r>
          </w:p>
        </w:tc>
        <w:tc>
          <w:tcPr>
            <w:tcW w:w="0" w:type="auto"/>
          </w:tcPr>
          <w:p w14:paraId="2E2D1BCE" w14:textId="6E5523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906E0D" w14:textId="5338AD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DAB5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B56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024D0E" w14:textId="77777777" w:rsidTr="00AB1096">
        <w:tc>
          <w:tcPr>
            <w:tcW w:w="0" w:type="auto"/>
          </w:tcPr>
          <w:p w14:paraId="3D2D08D4" w14:textId="2352F7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R4-2118951</w:t>
            </w:r>
          </w:p>
        </w:tc>
        <w:tc>
          <w:tcPr>
            <w:tcW w:w="0" w:type="auto"/>
          </w:tcPr>
          <w:p w14:paraId="03B8903A" w14:textId="40DB21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parameters with DRX for NR-U Beam Failure Detection and Link Recovery Test</w:t>
            </w:r>
          </w:p>
        </w:tc>
        <w:tc>
          <w:tcPr>
            <w:tcW w:w="0" w:type="auto"/>
          </w:tcPr>
          <w:p w14:paraId="5A81A110" w14:textId="31A8DA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0CD228" w14:textId="35D8C7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E71F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5AD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16C24E" w14:textId="77777777" w:rsidTr="00AB1096">
        <w:tc>
          <w:tcPr>
            <w:tcW w:w="0" w:type="auto"/>
          </w:tcPr>
          <w:p w14:paraId="5CDB476D" w14:textId="4B2928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R4-2118952</w:t>
            </w:r>
          </w:p>
        </w:tc>
        <w:tc>
          <w:tcPr>
            <w:tcW w:w="0" w:type="auto"/>
          </w:tcPr>
          <w:p w14:paraId="63500F91" w14:textId="050CC4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inter-frequency measurement procedures TCs under CCA</w:t>
            </w:r>
          </w:p>
        </w:tc>
        <w:tc>
          <w:tcPr>
            <w:tcW w:w="0" w:type="auto"/>
          </w:tcPr>
          <w:p w14:paraId="117207E5" w14:textId="55EDC7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A583FA" w14:textId="1E13C5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C4F8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012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0EFC64" w14:textId="77777777" w:rsidTr="00AB1096">
        <w:tc>
          <w:tcPr>
            <w:tcW w:w="0" w:type="auto"/>
          </w:tcPr>
          <w:p w14:paraId="29830723" w14:textId="5CF580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R4-2118953</w:t>
            </w:r>
          </w:p>
        </w:tc>
        <w:tc>
          <w:tcPr>
            <w:tcW w:w="0" w:type="auto"/>
          </w:tcPr>
          <w:p w14:paraId="22B59399" w14:textId="514489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inter-frequency measurement procedures TCs under CCA</w:t>
            </w:r>
          </w:p>
        </w:tc>
        <w:tc>
          <w:tcPr>
            <w:tcW w:w="0" w:type="auto"/>
          </w:tcPr>
          <w:p w14:paraId="2AEC0BCE" w14:textId="4D593D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8DB2A8" w14:textId="73A45F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0BA2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9C6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DB4E5D" w14:textId="77777777" w:rsidTr="00AB1096">
        <w:tc>
          <w:tcPr>
            <w:tcW w:w="0" w:type="auto"/>
          </w:tcPr>
          <w:p w14:paraId="576DCB03" w14:textId="175A0D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R4-2118954</w:t>
            </w:r>
          </w:p>
        </w:tc>
        <w:tc>
          <w:tcPr>
            <w:tcW w:w="0" w:type="auto"/>
          </w:tcPr>
          <w:p w14:paraId="2A1204AA" w14:textId="74BEAE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2-step RACH BS demod vendor declaration for conducted BS demod requirements</w:t>
            </w:r>
          </w:p>
        </w:tc>
        <w:tc>
          <w:tcPr>
            <w:tcW w:w="0" w:type="auto"/>
          </w:tcPr>
          <w:p w14:paraId="1049A7AE" w14:textId="52339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B28158" w14:textId="1FC868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1903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B3348" w14:textId="66571A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R4-2120644</w:t>
            </w:r>
          </w:p>
        </w:tc>
      </w:tr>
      <w:tr w:rsidR="00AB1096" w14:paraId="26DEC63C" w14:textId="77777777" w:rsidTr="00AB1096">
        <w:tc>
          <w:tcPr>
            <w:tcW w:w="0" w:type="auto"/>
          </w:tcPr>
          <w:p w14:paraId="404EA9DC" w14:textId="4B67A8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R4-2118955</w:t>
            </w:r>
          </w:p>
        </w:tc>
        <w:tc>
          <w:tcPr>
            <w:tcW w:w="0" w:type="auto"/>
          </w:tcPr>
          <w:p w14:paraId="24D73D22" w14:textId="62C050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2-step RACH BS demod vendor declaration for conducted BS demod requirements</w:t>
            </w:r>
          </w:p>
        </w:tc>
        <w:tc>
          <w:tcPr>
            <w:tcW w:w="0" w:type="auto"/>
          </w:tcPr>
          <w:p w14:paraId="7050FD84" w14:textId="06D14E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1AABAF" w14:textId="26B2EC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3946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DBB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F6A782" w14:textId="77777777" w:rsidTr="00AB1096">
        <w:tc>
          <w:tcPr>
            <w:tcW w:w="0" w:type="auto"/>
          </w:tcPr>
          <w:p w14:paraId="72023A99" w14:textId="7584FB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R4-2118956</w:t>
            </w:r>
          </w:p>
        </w:tc>
        <w:tc>
          <w:tcPr>
            <w:tcW w:w="0" w:type="auto"/>
          </w:tcPr>
          <w:p w14:paraId="5A8EF19F" w14:textId="09B3E5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2-step RACH BS demod vendor declaration for radiated BS demod requirements</w:t>
            </w:r>
          </w:p>
        </w:tc>
        <w:tc>
          <w:tcPr>
            <w:tcW w:w="0" w:type="auto"/>
          </w:tcPr>
          <w:p w14:paraId="38D84C49" w14:textId="557C55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F35918" w14:textId="1DF977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ADDF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6A075" w14:textId="066A8D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R4-2120645</w:t>
            </w:r>
          </w:p>
        </w:tc>
      </w:tr>
      <w:tr w:rsidR="00AB1096" w14:paraId="06D04B19" w14:textId="77777777" w:rsidTr="00AB1096">
        <w:tc>
          <w:tcPr>
            <w:tcW w:w="0" w:type="auto"/>
          </w:tcPr>
          <w:p w14:paraId="66E83320" w14:textId="7FDDAE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R4-2118957</w:t>
            </w:r>
          </w:p>
        </w:tc>
        <w:tc>
          <w:tcPr>
            <w:tcW w:w="0" w:type="auto"/>
          </w:tcPr>
          <w:p w14:paraId="74FE4989" w14:textId="76703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2-step RACH BS demod vendor declaration for radiated BS demod requirements</w:t>
            </w:r>
          </w:p>
        </w:tc>
        <w:tc>
          <w:tcPr>
            <w:tcW w:w="0" w:type="auto"/>
          </w:tcPr>
          <w:p w14:paraId="5A57F0B9" w14:textId="494BEC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BACF08" w14:textId="00AF32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BA560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6DBB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05C663" w14:textId="77777777" w:rsidTr="00AB1096">
        <w:tc>
          <w:tcPr>
            <w:tcW w:w="0" w:type="auto"/>
          </w:tcPr>
          <w:p w14:paraId="598A8063" w14:textId="399890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R4-2118958</w:t>
            </w:r>
          </w:p>
        </w:tc>
        <w:tc>
          <w:tcPr>
            <w:tcW w:w="0" w:type="auto"/>
          </w:tcPr>
          <w:p w14:paraId="316C4DB4" w14:textId="2CFF2F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extension to 71 GHz</w:t>
            </w:r>
          </w:p>
        </w:tc>
        <w:tc>
          <w:tcPr>
            <w:tcW w:w="0" w:type="auto"/>
          </w:tcPr>
          <w:p w14:paraId="22EDAFE9" w14:textId="54D2CE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8235FE" w14:textId="3641AD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5E1B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52E4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6DACE6" w14:textId="77777777" w:rsidTr="00AB1096">
        <w:tc>
          <w:tcPr>
            <w:tcW w:w="0" w:type="auto"/>
          </w:tcPr>
          <w:p w14:paraId="25A87A81" w14:textId="568ED0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R4-2118959</w:t>
            </w:r>
          </w:p>
        </w:tc>
        <w:tc>
          <w:tcPr>
            <w:tcW w:w="0" w:type="auto"/>
          </w:tcPr>
          <w:p w14:paraId="4B705D43" w14:textId="3FEBC7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timing requirements for extension to 71 GHz</w:t>
            </w:r>
          </w:p>
        </w:tc>
        <w:tc>
          <w:tcPr>
            <w:tcW w:w="0" w:type="auto"/>
          </w:tcPr>
          <w:p w14:paraId="30B6A83C" w14:textId="5352FF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60D7EB" w14:textId="32173F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482F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7E0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A7CC00" w14:textId="77777777" w:rsidTr="00AB1096">
        <w:tc>
          <w:tcPr>
            <w:tcW w:w="0" w:type="auto"/>
          </w:tcPr>
          <w:p w14:paraId="6371776D" w14:textId="2049F5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R4-2118960</w:t>
            </w:r>
          </w:p>
        </w:tc>
        <w:tc>
          <w:tcPr>
            <w:tcW w:w="0" w:type="auto"/>
          </w:tcPr>
          <w:p w14:paraId="12FF8D6E" w14:textId="5054E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requirements for FR2-2</w:t>
            </w:r>
          </w:p>
        </w:tc>
        <w:tc>
          <w:tcPr>
            <w:tcW w:w="0" w:type="auto"/>
          </w:tcPr>
          <w:p w14:paraId="70E17FF6" w14:textId="64E268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F6F9C1" w14:textId="5CCDCF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D81E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625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4611D8" w14:textId="77777777" w:rsidTr="00AB1096">
        <w:tc>
          <w:tcPr>
            <w:tcW w:w="0" w:type="auto"/>
          </w:tcPr>
          <w:p w14:paraId="6594C60D" w14:textId="662759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R4-2118961</w:t>
            </w:r>
          </w:p>
        </w:tc>
        <w:tc>
          <w:tcPr>
            <w:tcW w:w="0" w:type="auto"/>
          </w:tcPr>
          <w:p w14:paraId="177EC714" w14:textId="0EAE8D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core requirements for SDT</w:t>
            </w:r>
          </w:p>
        </w:tc>
        <w:tc>
          <w:tcPr>
            <w:tcW w:w="0" w:type="auto"/>
          </w:tcPr>
          <w:p w14:paraId="75A80262" w14:textId="596A21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706BAD" w14:textId="5798FF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DFB2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70C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6BAB07" w14:textId="77777777" w:rsidTr="00AB1096">
        <w:tc>
          <w:tcPr>
            <w:tcW w:w="0" w:type="auto"/>
          </w:tcPr>
          <w:p w14:paraId="5A2DA34C" w14:textId="378D06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R4-2118962</w:t>
            </w:r>
          </w:p>
        </w:tc>
        <w:tc>
          <w:tcPr>
            <w:tcW w:w="0" w:type="auto"/>
          </w:tcPr>
          <w:p w14:paraId="23DE8B3B" w14:textId="383C90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DC_n77A_8A</w:t>
            </w:r>
          </w:p>
        </w:tc>
        <w:tc>
          <w:tcPr>
            <w:tcW w:w="0" w:type="auto"/>
          </w:tcPr>
          <w:p w14:paraId="2B900A23" w14:textId="067EEB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FE1A0EE" w14:textId="4E1549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E797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B65C2" w14:textId="21ABE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R4-2119826</w:t>
            </w:r>
          </w:p>
        </w:tc>
      </w:tr>
      <w:tr w:rsidR="00AB1096" w14:paraId="74B42D9C" w14:textId="77777777" w:rsidTr="00AB1096">
        <w:tc>
          <w:tcPr>
            <w:tcW w:w="0" w:type="auto"/>
          </w:tcPr>
          <w:p w14:paraId="7A77FCB7" w14:textId="3F46B1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R4-2118963</w:t>
            </w:r>
          </w:p>
        </w:tc>
        <w:tc>
          <w:tcPr>
            <w:tcW w:w="0" w:type="auto"/>
          </w:tcPr>
          <w:p w14:paraId="6826EFB0" w14:textId="161C46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EVM simulations for TE dual-receiver using the overlapping PUSCH DMRS configuration</w:t>
            </w:r>
          </w:p>
        </w:tc>
        <w:tc>
          <w:tcPr>
            <w:tcW w:w="0" w:type="auto"/>
          </w:tcPr>
          <w:p w14:paraId="38C632D7" w14:textId="55C187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26993E45" w14:textId="7C748A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F6A0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B1A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3AD90F" w14:textId="77777777" w:rsidTr="00AB1096">
        <w:tc>
          <w:tcPr>
            <w:tcW w:w="0" w:type="auto"/>
          </w:tcPr>
          <w:p w14:paraId="06EFDAFF" w14:textId="36A5E5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R4-2118964</w:t>
            </w:r>
          </w:p>
        </w:tc>
        <w:tc>
          <w:tcPr>
            <w:tcW w:w="0" w:type="auto"/>
          </w:tcPr>
          <w:p w14:paraId="3AB12328" w14:textId="1565ED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requirements for FR2 UL MIMO</w:t>
            </w:r>
          </w:p>
        </w:tc>
        <w:tc>
          <w:tcPr>
            <w:tcW w:w="0" w:type="auto"/>
          </w:tcPr>
          <w:p w14:paraId="389E8A0D" w14:textId="02574B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3522EA5E" w14:textId="69FE5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85E3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B02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71B564" w14:textId="77777777" w:rsidTr="00AB1096">
        <w:tc>
          <w:tcPr>
            <w:tcW w:w="0" w:type="auto"/>
          </w:tcPr>
          <w:p w14:paraId="39302CC1" w14:textId="7F4876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R4-2118965</w:t>
            </w:r>
          </w:p>
        </w:tc>
        <w:tc>
          <w:tcPr>
            <w:tcW w:w="0" w:type="auto"/>
          </w:tcPr>
          <w:p w14:paraId="0831B8AA" w14:textId="19E877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UL coherent MIMO</w:t>
            </w:r>
          </w:p>
        </w:tc>
        <w:tc>
          <w:tcPr>
            <w:tcW w:w="0" w:type="auto"/>
          </w:tcPr>
          <w:p w14:paraId="76860F59" w14:textId="063692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1007AF03" w14:textId="76AF7D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D1CC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761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592129" w14:textId="77777777" w:rsidTr="00AB1096">
        <w:tc>
          <w:tcPr>
            <w:tcW w:w="0" w:type="auto"/>
          </w:tcPr>
          <w:p w14:paraId="575691E0" w14:textId="065A0C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R4-2118966</w:t>
            </w:r>
          </w:p>
        </w:tc>
        <w:tc>
          <w:tcPr>
            <w:tcW w:w="0" w:type="auto"/>
          </w:tcPr>
          <w:p w14:paraId="2F271405" w14:textId="47B04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requirements of FR1 UL coherent MIMO</w:t>
            </w:r>
          </w:p>
        </w:tc>
        <w:tc>
          <w:tcPr>
            <w:tcW w:w="0" w:type="auto"/>
          </w:tcPr>
          <w:p w14:paraId="0937CEE6" w14:textId="51DC22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3D09012E" w14:textId="051E14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7F21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E17F0" w14:textId="6E14F6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R4-2119838</w:t>
            </w:r>
          </w:p>
        </w:tc>
      </w:tr>
      <w:tr w:rsidR="00AB1096" w14:paraId="2D09EBF0" w14:textId="77777777" w:rsidTr="00AB1096">
        <w:tc>
          <w:tcPr>
            <w:tcW w:w="0" w:type="auto"/>
          </w:tcPr>
          <w:p w14:paraId="5837F87E" w14:textId="70AD1B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R4-2118967</w:t>
            </w:r>
          </w:p>
        </w:tc>
        <w:tc>
          <w:tcPr>
            <w:tcW w:w="0" w:type="auto"/>
          </w:tcPr>
          <w:p w14:paraId="7644E84A" w14:textId="3C15F0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requirements of FR1 UL coherent MIMO</w:t>
            </w:r>
          </w:p>
        </w:tc>
        <w:tc>
          <w:tcPr>
            <w:tcW w:w="0" w:type="auto"/>
          </w:tcPr>
          <w:p w14:paraId="4C905C03" w14:textId="30C69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5926C61D" w14:textId="4CFB6D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8B3D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BE42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65A972" w14:textId="77777777" w:rsidTr="00AB1096">
        <w:tc>
          <w:tcPr>
            <w:tcW w:w="0" w:type="auto"/>
          </w:tcPr>
          <w:p w14:paraId="246340A9" w14:textId="6F2279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R4-2118968</w:t>
            </w:r>
          </w:p>
        </w:tc>
        <w:tc>
          <w:tcPr>
            <w:tcW w:w="0" w:type="auto"/>
          </w:tcPr>
          <w:p w14:paraId="0EB4514A" w14:textId="189E92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requirements of FR1 UL coherent MIMO</w:t>
            </w:r>
          </w:p>
        </w:tc>
        <w:tc>
          <w:tcPr>
            <w:tcW w:w="0" w:type="auto"/>
          </w:tcPr>
          <w:p w14:paraId="369F38B5" w14:textId="16788E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154F53C5" w14:textId="29FBF7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4D6224" w14:textId="4256EE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BAD4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29C1BA" w14:textId="77777777" w:rsidTr="00AB1096">
        <w:tc>
          <w:tcPr>
            <w:tcW w:w="0" w:type="auto"/>
          </w:tcPr>
          <w:p w14:paraId="63B39939" w14:textId="0EF9F5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R4-2118969</w:t>
            </w:r>
          </w:p>
        </w:tc>
        <w:tc>
          <w:tcPr>
            <w:tcW w:w="0" w:type="auto"/>
          </w:tcPr>
          <w:p w14:paraId="7C0A1E68" w14:textId="264956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UL coherent MIMO</w:t>
            </w:r>
          </w:p>
        </w:tc>
        <w:tc>
          <w:tcPr>
            <w:tcW w:w="0" w:type="auto"/>
          </w:tcPr>
          <w:p w14:paraId="2B3D81E8" w14:textId="667FA9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71AD5A26" w14:textId="4A8527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685E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B1B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FF550F" w14:textId="77777777" w:rsidTr="00AB1096">
        <w:tc>
          <w:tcPr>
            <w:tcW w:w="0" w:type="auto"/>
          </w:tcPr>
          <w:p w14:paraId="6A03D771" w14:textId="726EDD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R4-2118970</w:t>
            </w:r>
          </w:p>
        </w:tc>
        <w:tc>
          <w:tcPr>
            <w:tcW w:w="0" w:type="auto"/>
          </w:tcPr>
          <w:p w14:paraId="306D0CE0" w14:textId="22406B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periodicity of CSI-RS for tracking</w:t>
            </w:r>
          </w:p>
        </w:tc>
        <w:tc>
          <w:tcPr>
            <w:tcW w:w="0" w:type="auto"/>
          </w:tcPr>
          <w:p w14:paraId="6293CCC2" w14:textId="1C7084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5B231115" w14:textId="239EA1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B532D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746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AE76C3" w14:textId="77777777" w:rsidTr="00AB1096">
        <w:tc>
          <w:tcPr>
            <w:tcW w:w="0" w:type="auto"/>
          </w:tcPr>
          <w:p w14:paraId="262DDE74" w14:textId="700F08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R4-2118971</w:t>
            </w:r>
          </w:p>
        </w:tc>
        <w:tc>
          <w:tcPr>
            <w:tcW w:w="0" w:type="auto"/>
          </w:tcPr>
          <w:p w14:paraId="48BBC26F" w14:textId="0BD1A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periodicity of CSI-RS for tracking</w:t>
            </w:r>
          </w:p>
        </w:tc>
        <w:tc>
          <w:tcPr>
            <w:tcW w:w="0" w:type="auto"/>
          </w:tcPr>
          <w:p w14:paraId="661F024D" w14:textId="05A60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4EA825FA" w14:textId="4E300A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C5D8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19B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8E842C" w14:textId="77777777" w:rsidTr="00AB1096">
        <w:tc>
          <w:tcPr>
            <w:tcW w:w="0" w:type="auto"/>
          </w:tcPr>
          <w:p w14:paraId="58A422A8" w14:textId="2F7143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R4-2118972</w:t>
            </w:r>
          </w:p>
        </w:tc>
        <w:tc>
          <w:tcPr>
            <w:tcW w:w="0" w:type="auto"/>
          </w:tcPr>
          <w:p w14:paraId="2BD26B83" w14:textId="2748DB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periodicity of CSI-RS for tracking</w:t>
            </w:r>
          </w:p>
        </w:tc>
        <w:tc>
          <w:tcPr>
            <w:tcW w:w="0" w:type="auto"/>
          </w:tcPr>
          <w:p w14:paraId="42734A52" w14:textId="31244F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5BF6FB70" w14:textId="591C75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18D4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694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E477CB" w14:textId="77777777" w:rsidTr="00AB1096">
        <w:tc>
          <w:tcPr>
            <w:tcW w:w="0" w:type="auto"/>
          </w:tcPr>
          <w:p w14:paraId="096C309B" w14:textId="18D467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R4-2118973</w:t>
            </w:r>
          </w:p>
        </w:tc>
        <w:tc>
          <w:tcPr>
            <w:tcW w:w="0" w:type="auto"/>
          </w:tcPr>
          <w:p w14:paraId="16917072" w14:textId="278FF7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requirements of spurious emission band UE co-existence</w:t>
            </w:r>
          </w:p>
        </w:tc>
        <w:tc>
          <w:tcPr>
            <w:tcW w:w="0" w:type="auto"/>
          </w:tcPr>
          <w:p w14:paraId="6493797D" w14:textId="591B4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08A89378" w14:textId="0641AA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2E1B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F39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DFA1BD" w14:textId="77777777" w:rsidTr="00AB1096">
        <w:tc>
          <w:tcPr>
            <w:tcW w:w="0" w:type="auto"/>
          </w:tcPr>
          <w:p w14:paraId="6185984B" w14:textId="174CA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R4-2118974</w:t>
            </w:r>
          </w:p>
        </w:tc>
        <w:tc>
          <w:tcPr>
            <w:tcW w:w="0" w:type="auto"/>
          </w:tcPr>
          <w:p w14:paraId="5D30706D" w14:textId="728E0A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requirements of spurious emission band UE co-existence</w:t>
            </w:r>
          </w:p>
        </w:tc>
        <w:tc>
          <w:tcPr>
            <w:tcW w:w="0" w:type="auto"/>
          </w:tcPr>
          <w:p w14:paraId="2655F71E" w14:textId="4E4885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4AF5F47E" w14:textId="4F2E71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B161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D18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14EBA5" w14:textId="77777777" w:rsidTr="00AB1096">
        <w:tc>
          <w:tcPr>
            <w:tcW w:w="0" w:type="auto"/>
          </w:tcPr>
          <w:p w14:paraId="6FF86ACD" w14:textId="4FA0E0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R4-2118975</w:t>
            </w:r>
          </w:p>
        </w:tc>
        <w:tc>
          <w:tcPr>
            <w:tcW w:w="0" w:type="auto"/>
          </w:tcPr>
          <w:p w14:paraId="28261B5B" w14:textId="69E293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requirements of spurious emission band UE co-existence</w:t>
            </w:r>
          </w:p>
        </w:tc>
        <w:tc>
          <w:tcPr>
            <w:tcW w:w="0" w:type="auto"/>
          </w:tcPr>
          <w:p w14:paraId="58F446A7" w14:textId="343261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2E475148" w14:textId="0BE3A9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05FE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278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9C5449" w14:textId="77777777" w:rsidTr="00AB1096">
        <w:tc>
          <w:tcPr>
            <w:tcW w:w="0" w:type="auto"/>
          </w:tcPr>
          <w:p w14:paraId="791DF767" w14:textId="585A23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R4-2118976</w:t>
            </w:r>
          </w:p>
        </w:tc>
        <w:tc>
          <w:tcPr>
            <w:tcW w:w="0" w:type="auto"/>
          </w:tcPr>
          <w:p w14:paraId="0DA928C0" w14:textId="15195A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 of aggregate power tolerance</w:t>
            </w:r>
          </w:p>
        </w:tc>
        <w:tc>
          <w:tcPr>
            <w:tcW w:w="0" w:type="auto"/>
          </w:tcPr>
          <w:p w14:paraId="2D8D0AD1" w14:textId="08B8A3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16E4CF31" w14:textId="2E5E60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ED47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D9AB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E6D2B6" w14:textId="77777777" w:rsidTr="00AB1096">
        <w:tc>
          <w:tcPr>
            <w:tcW w:w="0" w:type="auto"/>
          </w:tcPr>
          <w:p w14:paraId="022EC573" w14:textId="5B2E64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R4-2118977</w:t>
            </w:r>
          </w:p>
        </w:tc>
        <w:tc>
          <w:tcPr>
            <w:tcW w:w="0" w:type="auto"/>
          </w:tcPr>
          <w:p w14:paraId="57598007" w14:textId="1DCEF7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 of aggregate power tolerance</w:t>
            </w:r>
          </w:p>
        </w:tc>
        <w:tc>
          <w:tcPr>
            <w:tcW w:w="0" w:type="auto"/>
          </w:tcPr>
          <w:p w14:paraId="1F916FAE" w14:textId="27F003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2976163E" w14:textId="3DBC86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400C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EA1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E3E7C7" w14:textId="77777777" w:rsidTr="00AB1096">
        <w:tc>
          <w:tcPr>
            <w:tcW w:w="0" w:type="auto"/>
          </w:tcPr>
          <w:p w14:paraId="656D68A6" w14:textId="243F8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R4-2118978</w:t>
            </w:r>
          </w:p>
        </w:tc>
        <w:tc>
          <w:tcPr>
            <w:tcW w:w="0" w:type="auto"/>
          </w:tcPr>
          <w:p w14:paraId="3154A1C4" w14:textId="355F52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 of aggregate power tolerance</w:t>
            </w:r>
          </w:p>
        </w:tc>
        <w:tc>
          <w:tcPr>
            <w:tcW w:w="0" w:type="auto"/>
          </w:tcPr>
          <w:p w14:paraId="16CEA08A" w14:textId="24FFA4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0FF19ACA" w14:textId="7E51E9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2CBE3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277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522518" w14:textId="77777777" w:rsidTr="00AB1096">
        <w:tc>
          <w:tcPr>
            <w:tcW w:w="0" w:type="auto"/>
          </w:tcPr>
          <w:p w14:paraId="66B2E46E" w14:textId="3565E5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R4-2118979</w:t>
            </w:r>
          </w:p>
        </w:tc>
        <w:tc>
          <w:tcPr>
            <w:tcW w:w="0" w:type="auto"/>
          </w:tcPr>
          <w:p w14:paraId="77F231E4" w14:textId="211134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for simultaneous DU and MT operation</w:t>
            </w:r>
          </w:p>
        </w:tc>
        <w:tc>
          <w:tcPr>
            <w:tcW w:w="0" w:type="auto"/>
          </w:tcPr>
          <w:p w14:paraId="2170E12E" w14:textId="2C0610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7B642D" w14:textId="7FC5A9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BECA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199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816ADC" w14:textId="77777777" w:rsidTr="00AB1096">
        <w:tc>
          <w:tcPr>
            <w:tcW w:w="0" w:type="auto"/>
          </w:tcPr>
          <w:p w14:paraId="1705FE69" w14:textId="6AED68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R4-2118980</w:t>
            </w:r>
          </w:p>
        </w:tc>
        <w:tc>
          <w:tcPr>
            <w:tcW w:w="0" w:type="auto"/>
          </w:tcPr>
          <w:p w14:paraId="5BFDCEB8" w14:textId="30CF6D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 timing</w:t>
            </w:r>
          </w:p>
        </w:tc>
        <w:tc>
          <w:tcPr>
            <w:tcW w:w="0" w:type="auto"/>
          </w:tcPr>
          <w:p w14:paraId="32F05B1C" w14:textId="20AFDB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E41B16" w14:textId="158EDE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EFF3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263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023BA6" w14:textId="77777777" w:rsidTr="00AB1096">
        <w:tc>
          <w:tcPr>
            <w:tcW w:w="0" w:type="auto"/>
          </w:tcPr>
          <w:p w14:paraId="25830356" w14:textId="4CB6FD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R4-2118981</w:t>
            </w:r>
          </w:p>
        </w:tc>
        <w:tc>
          <w:tcPr>
            <w:tcW w:w="0" w:type="auto"/>
          </w:tcPr>
          <w:p w14:paraId="2E23CBEA" w14:textId="23266D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measurement of the TX coherent transmission</w:t>
            </w:r>
          </w:p>
        </w:tc>
        <w:tc>
          <w:tcPr>
            <w:tcW w:w="0" w:type="auto"/>
          </w:tcPr>
          <w:p w14:paraId="2E52A966" w14:textId="144405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397C48" w14:textId="109A4B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61A1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D33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0E33E8" w14:textId="77777777" w:rsidTr="00AB1096">
        <w:tc>
          <w:tcPr>
            <w:tcW w:w="0" w:type="auto"/>
          </w:tcPr>
          <w:p w14:paraId="4AD9976E" w14:textId="43EA05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R4-2118982</w:t>
            </w:r>
          </w:p>
        </w:tc>
        <w:tc>
          <w:tcPr>
            <w:tcW w:w="0" w:type="auto"/>
          </w:tcPr>
          <w:p w14:paraId="189344BC" w14:textId="03DC1E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JCE phase continuity and power consistency tolerance for PUCCH and PUSCH</w:t>
            </w:r>
          </w:p>
        </w:tc>
        <w:tc>
          <w:tcPr>
            <w:tcW w:w="0" w:type="auto"/>
          </w:tcPr>
          <w:p w14:paraId="64C097BE" w14:textId="2E9533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8A3DBF" w14:textId="2CE857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6FAD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169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6AC58A" w14:textId="77777777" w:rsidTr="00AB1096">
        <w:tc>
          <w:tcPr>
            <w:tcW w:w="0" w:type="auto"/>
          </w:tcPr>
          <w:p w14:paraId="3F4586F3" w14:textId="382921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R4-2118983</w:t>
            </w:r>
          </w:p>
        </w:tc>
        <w:tc>
          <w:tcPr>
            <w:tcW w:w="0" w:type="auto"/>
          </w:tcPr>
          <w:p w14:paraId="6956F64F" w14:textId="1CF05B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on non-scheduled gap</w:t>
            </w:r>
          </w:p>
        </w:tc>
        <w:tc>
          <w:tcPr>
            <w:tcW w:w="0" w:type="auto"/>
          </w:tcPr>
          <w:p w14:paraId="48343354" w14:textId="4BFC8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A1F64F" w14:textId="329864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72F1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927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343B1E" w14:textId="77777777" w:rsidTr="00AB1096">
        <w:tc>
          <w:tcPr>
            <w:tcW w:w="0" w:type="auto"/>
          </w:tcPr>
          <w:p w14:paraId="1FD60E64" w14:textId="71CCC9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R4-2118984</w:t>
            </w:r>
          </w:p>
        </w:tc>
        <w:tc>
          <w:tcPr>
            <w:tcW w:w="0" w:type="auto"/>
          </w:tcPr>
          <w:p w14:paraId="71F2D1B7" w14:textId="584E0C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updated results for phase tolerance for PUSCH  repetition</w:t>
            </w:r>
          </w:p>
        </w:tc>
        <w:tc>
          <w:tcPr>
            <w:tcW w:w="0" w:type="auto"/>
          </w:tcPr>
          <w:p w14:paraId="0B644CF3" w14:textId="4550C5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E8B64F" w14:textId="46AC9E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A6B8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9DB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CC50D8" w14:textId="77777777" w:rsidTr="00AB1096">
        <w:tc>
          <w:tcPr>
            <w:tcW w:w="0" w:type="auto"/>
          </w:tcPr>
          <w:p w14:paraId="1F9E1F46" w14:textId="214618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R4-2118985</w:t>
            </w:r>
          </w:p>
        </w:tc>
        <w:tc>
          <w:tcPr>
            <w:tcW w:w="0" w:type="auto"/>
          </w:tcPr>
          <w:p w14:paraId="10227E2D" w14:textId="193822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maximum duration of phase continuity and power consistency for PUCCH and PUSCH repetition</w:t>
            </w:r>
          </w:p>
        </w:tc>
        <w:tc>
          <w:tcPr>
            <w:tcW w:w="0" w:type="auto"/>
          </w:tcPr>
          <w:p w14:paraId="164F2B3D" w14:textId="19813B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3A810C" w14:textId="0DC15D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75AA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2A88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AC6DCB" w14:textId="77777777" w:rsidTr="00AB1096">
        <w:tc>
          <w:tcPr>
            <w:tcW w:w="0" w:type="auto"/>
          </w:tcPr>
          <w:p w14:paraId="5A3E345B" w14:textId="6CFCE5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R4-2118986</w:t>
            </w:r>
          </w:p>
        </w:tc>
        <w:tc>
          <w:tcPr>
            <w:tcW w:w="0" w:type="auto"/>
          </w:tcPr>
          <w:p w14:paraId="1F6B7342" w14:textId="3CEB27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PUCCH and PUSCH repetition</w:t>
            </w:r>
          </w:p>
        </w:tc>
        <w:tc>
          <w:tcPr>
            <w:tcW w:w="0" w:type="auto"/>
          </w:tcPr>
          <w:p w14:paraId="7831698A" w14:textId="2445A1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AAC6AD" w14:textId="1E47B5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9491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ED1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CE7C08" w14:textId="77777777" w:rsidTr="00AB1096">
        <w:tc>
          <w:tcPr>
            <w:tcW w:w="0" w:type="auto"/>
          </w:tcPr>
          <w:p w14:paraId="25F2DEE4" w14:textId="0E791F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R4-2118987</w:t>
            </w:r>
          </w:p>
        </w:tc>
        <w:tc>
          <w:tcPr>
            <w:tcW w:w="0" w:type="auto"/>
          </w:tcPr>
          <w:p w14:paraId="715D9263" w14:textId="57BF9D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Co-channel existing</w:t>
            </w:r>
          </w:p>
        </w:tc>
        <w:tc>
          <w:tcPr>
            <w:tcW w:w="0" w:type="auto"/>
          </w:tcPr>
          <w:p w14:paraId="2DC5DDB2" w14:textId="6CFFEB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D6C7B7" w14:textId="31002B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B866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3B1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F0F411" w14:textId="77777777" w:rsidTr="00AB1096">
        <w:tc>
          <w:tcPr>
            <w:tcW w:w="0" w:type="auto"/>
          </w:tcPr>
          <w:p w14:paraId="0B251B28" w14:textId="0DD003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R4-2118988</w:t>
            </w:r>
          </w:p>
        </w:tc>
        <w:tc>
          <w:tcPr>
            <w:tcW w:w="0" w:type="auto"/>
          </w:tcPr>
          <w:p w14:paraId="298F837B" w14:textId="001499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Pcmax for NR V2X</w:t>
            </w:r>
          </w:p>
        </w:tc>
        <w:tc>
          <w:tcPr>
            <w:tcW w:w="0" w:type="auto"/>
          </w:tcPr>
          <w:p w14:paraId="01B3D723" w14:textId="313F50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50F7D5" w14:textId="64EFB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C40A7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049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9A3052" w14:textId="77777777" w:rsidTr="00AB1096">
        <w:tc>
          <w:tcPr>
            <w:tcW w:w="0" w:type="auto"/>
          </w:tcPr>
          <w:p w14:paraId="3925D206" w14:textId="743C8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R4-2118989</w:t>
            </w:r>
          </w:p>
        </w:tc>
        <w:tc>
          <w:tcPr>
            <w:tcW w:w="0" w:type="auto"/>
          </w:tcPr>
          <w:p w14:paraId="7AF708BE" w14:textId="523AA1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 power classs for sidelink PC5</w:t>
            </w:r>
          </w:p>
        </w:tc>
        <w:tc>
          <w:tcPr>
            <w:tcW w:w="0" w:type="auto"/>
          </w:tcPr>
          <w:p w14:paraId="721755AF" w14:textId="2E5A06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3F13BD" w14:textId="4EB838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E4E2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67C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9E88A9" w14:textId="77777777" w:rsidTr="00AB1096">
        <w:tc>
          <w:tcPr>
            <w:tcW w:w="0" w:type="auto"/>
          </w:tcPr>
          <w:p w14:paraId="2EB084AE" w14:textId="4DED8E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R4-2118990</w:t>
            </w:r>
          </w:p>
        </w:tc>
        <w:tc>
          <w:tcPr>
            <w:tcW w:w="0" w:type="auto"/>
          </w:tcPr>
          <w:p w14:paraId="44DEDEF4" w14:textId="2D74BC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Pemax definition for SL Enhancement UE</w:t>
            </w:r>
          </w:p>
        </w:tc>
        <w:tc>
          <w:tcPr>
            <w:tcW w:w="0" w:type="auto"/>
          </w:tcPr>
          <w:p w14:paraId="351C0504" w14:textId="727523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F94425" w14:textId="12D692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B803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EB6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03912D" w14:textId="77777777" w:rsidTr="00AB1096">
        <w:tc>
          <w:tcPr>
            <w:tcW w:w="0" w:type="auto"/>
          </w:tcPr>
          <w:p w14:paraId="68AC462D" w14:textId="00E526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R4-2118991</w:t>
            </w:r>
          </w:p>
        </w:tc>
        <w:tc>
          <w:tcPr>
            <w:tcW w:w="0" w:type="auto"/>
          </w:tcPr>
          <w:p w14:paraId="340D170C" w14:textId="71F329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RedCap power class</w:t>
            </w:r>
          </w:p>
        </w:tc>
        <w:tc>
          <w:tcPr>
            <w:tcW w:w="0" w:type="auto"/>
          </w:tcPr>
          <w:p w14:paraId="7539F402" w14:textId="1896B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52E9F6" w14:textId="684836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E658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6B5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D8E1D2" w14:textId="77777777" w:rsidTr="00AB1096">
        <w:tc>
          <w:tcPr>
            <w:tcW w:w="0" w:type="auto"/>
          </w:tcPr>
          <w:p w14:paraId="6A6149D3" w14:textId="6C5BEF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R4-2118992</w:t>
            </w:r>
          </w:p>
        </w:tc>
        <w:tc>
          <w:tcPr>
            <w:tcW w:w="0" w:type="auto"/>
          </w:tcPr>
          <w:p w14:paraId="315A0091" w14:textId="1E116C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UE FR1-TX</w:t>
            </w:r>
          </w:p>
        </w:tc>
        <w:tc>
          <w:tcPr>
            <w:tcW w:w="0" w:type="auto"/>
          </w:tcPr>
          <w:p w14:paraId="64D47724" w14:textId="1D7AB8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EB9052" w14:textId="0801BA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0C77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4C72B1" w14:textId="4561C9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R4-2120009</w:t>
            </w:r>
          </w:p>
        </w:tc>
      </w:tr>
      <w:tr w:rsidR="00AB1096" w14:paraId="3523726C" w14:textId="77777777" w:rsidTr="00AB1096">
        <w:tc>
          <w:tcPr>
            <w:tcW w:w="0" w:type="auto"/>
          </w:tcPr>
          <w:p w14:paraId="4793DB16" w14:textId="2BE95E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R4-2118993</w:t>
            </w:r>
          </w:p>
        </w:tc>
        <w:tc>
          <w:tcPr>
            <w:tcW w:w="0" w:type="auto"/>
          </w:tcPr>
          <w:p w14:paraId="0E48C312" w14:textId="32D715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on FR1 RedCap</w:t>
            </w:r>
          </w:p>
        </w:tc>
        <w:tc>
          <w:tcPr>
            <w:tcW w:w="0" w:type="auto"/>
          </w:tcPr>
          <w:p w14:paraId="1870487B" w14:textId="0057C3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996057" w14:textId="4205DB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11B2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17B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20F089" w14:textId="77777777" w:rsidTr="00AB1096">
        <w:tc>
          <w:tcPr>
            <w:tcW w:w="0" w:type="auto"/>
          </w:tcPr>
          <w:p w14:paraId="79CABDE9" w14:textId="51B8B4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R4-2118994</w:t>
            </w:r>
          </w:p>
        </w:tc>
        <w:tc>
          <w:tcPr>
            <w:tcW w:w="0" w:type="auto"/>
          </w:tcPr>
          <w:p w14:paraId="71E47D5E" w14:textId="35ECB1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FR1 Operating band</w:t>
            </w:r>
          </w:p>
        </w:tc>
        <w:tc>
          <w:tcPr>
            <w:tcW w:w="0" w:type="auto"/>
          </w:tcPr>
          <w:p w14:paraId="65AA6460" w14:textId="546DC0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D9A000" w14:textId="118526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DBF3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3A9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63E8FF" w14:textId="77777777" w:rsidTr="00AB1096">
        <w:tc>
          <w:tcPr>
            <w:tcW w:w="0" w:type="auto"/>
          </w:tcPr>
          <w:p w14:paraId="21F4926D" w14:textId="0AEE61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R4-2118995</w:t>
            </w:r>
          </w:p>
        </w:tc>
        <w:tc>
          <w:tcPr>
            <w:tcW w:w="0" w:type="auto"/>
          </w:tcPr>
          <w:p w14:paraId="3EA2304C" w14:textId="7620E2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On FR2 RedCap</w:t>
            </w:r>
          </w:p>
        </w:tc>
        <w:tc>
          <w:tcPr>
            <w:tcW w:w="0" w:type="auto"/>
          </w:tcPr>
          <w:p w14:paraId="6F239F22" w14:textId="669823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9CDF27" w14:textId="75942E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29A2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D7F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9C15A4" w14:textId="77777777" w:rsidTr="00AB1096">
        <w:tc>
          <w:tcPr>
            <w:tcW w:w="0" w:type="auto"/>
          </w:tcPr>
          <w:p w14:paraId="03025448" w14:textId="6CF70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R4-2118996</w:t>
            </w:r>
          </w:p>
        </w:tc>
        <w:tc>
          <w:tcPr>
            <w:tcW w:w="0" w:type="auto"/>
          </w:tcPr>
          <w:p w14:paraId="0B680648" w14:textId="5D2D4D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impact analysis on R17 NB_IoT</w:t>
            </w:r>
          </w:p>
        </w:tc>
        <w:tc>
          <w:tcPr>
            <w:tcW w:w="0" w:type="auto"/>
          </w:tcPr>
          <w:p w14:paraId="30C5AD82" w14:textId="2E0F8D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9E2B49" w14:textId="25BA8F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EF5C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286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6F608A" w14:textId="77777777" w:rsidTr="00AB1096">
        <w:tc>
          <w:tcPr>
            <w:tcW w:w="0" w:type="auto"/>
          </w:tcPr>
          <w:p w14:paraId="5E2844B8" w14:textId="06D782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R4-2118997</w:t>
            </w:r>
          </w:p>
        </w:tc>
        <w:tc>
          <w:tcPr>
            <w:tcW w:w="0" w:type="auto"/>
          </w:tcPr>
          <w:p w14:paraId="49E12D32" w14:textId="14C47E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R17 eMTC WID</w:t>
            </w:r>
          </w:p>
        </w:tc>
        <w:tc>
          <w:tcPr>
            <w:tcW w:w="0" w:type="auto"/>
          </w:tcPr>
          <w:p w14:paraId="5E8FB5A6" w14:textId="514342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387D04" w14:textId="1C691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20E8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2E5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AC1E03" w14:textId="77777777" w:rsidTr="00AB1096">
        <w:tc>
          <w:tcPr>
            <w:tcW w:w="0" w:type="auto"/>
          </w:tcPr>
          <w:p w14:paraId="0C88FEE3" w14:textId="2C084C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R4-2118998</w:t>
            </w:r>
          </w:p>
        </w:tc>
        <w:tc>
          <w:tcPr>
            <w:tcW w:w="0" w:type="auto"/>
          </w:tcPr>
          <w:p w14:paraId="7EA6FA57" w14:textId="555C7A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with luant modem testing</w:t>
            </w:r>
          </w:p>
        </w:tc>
        <w:tc>
          <w:tcPr>
            <w:tcW w:w="0" w:type="auto"/>
          </w:tcPr>
          <w:p w14:paraId="66DEDE6E" w14:textId="57DE1A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08017F" w14:textId="7EB9D8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2E2F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A09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B20F4F" w14:textId="77777777" w:rsidTr="00AB1096">
        <w:tc>
          <w:tcPr>
            <w:tcW w:w="0" w:type="auto"/>
          </w:tcPr>
          <w:p w14:paraId="2AE8B6FF" w14:textId="6C01ED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R4-2118999</w:t>
            </w:r>
          </w:p>
        </w:tc>
        <w:tc>
          <w:tcPr>
            <w:tcW w:w="0" w:type="auto"/>
          </w:tcPr>
          <w:p w14:paraId="3CC10D5C" w14:textId="211013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Luant modem in radiated performance specification</w:t>
            </w:r>
          </w:p>
        </w:tc>
        <w:tc>
          <w:tcPr>
            <w:tcW w:w="0" w:type="auto"/>
          </w:tcPr>
          <w:p w14:paraId="552A4927" w14:textId="00C52C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4548FD" w14:textId="274F2B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70DFA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4A7D33" w14:textId="23524F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B1096" w14:paraId="1BB5B54D" w14:textId="77777777" w:rsidTr="00AB1096">
        <w:tc>
          <w:tcPr>
            <w:tcW w:w="0" w:type="auto"/>
          </w:tcPr>
          <w:p w14:paraId="528894A1" w14:textId="24F91D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R4-2119000</w:t>
            </w:r>
          </w:p>
        </w:tc>
        <w:tc>
          <w:tcPr>
            <w:tcW w:w="0" w:type="auto"/>
          </w:tcPr>
          <w:p w14:paraId="5CBAB39C" w14:textId="03F0AD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BS with Luant modem testing</w:t>
            </w:r>
          </w:p>
        </w:tc>
        <w:tc>
          <w:tcPr>
            <w:tcW w:w="0" w:type="auto"/>
          </w:tcPr>
          <w:p w14:paraId="018960AF" w14:textId="434519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4EDA77" w14:textId="4CF938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1FC6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053B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5069D4" w14:textId="77777777" w:rsidTr="00AB1096">
        <w:tc>
          <w:tcPr>
            <w:tcW w:w="0" w:type="auto"/>
          </w:tcPr>
          <w:p w14:paraId="7A25D0DE" w14:textId="61F897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R4-2119001</w:t>
            </w:r>
          </w:p>
        </w:tc>
        <w:tc>
          <w:tcPr>
            <w:tcW w:w="0" w:type="auto"/>
          </w:tcPr>
          <w:p w14:paraId="17CAC80A" w14:textId="18CA67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Luant modem in radiated performance specification</w:t>
            </w:r>
          </w:p>
        </w:tc>
        <w:tc>
          <w:tcPr>
            <w:tcW w:w="0" w:type="auto"/>
          </w:tcPr>
          <w:p w14:paraId="5968F6FB" w14:textId="27EF29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D7E2BC" w14:textId="1D0896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2221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FEE94" w14:textId="6D740E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R4-2120635</w:t>
            </w:r>
          </w:p>
        </w:tc>
      </w:tr>
      <w:tr w:rsidR="00AB1096" w14:paraId="60193DC7" w14:textId="77777777" w:rsidTr="00AB1096">
        <w:tc>
          <w:tcPr>
            <w:tcW w:w="0" w:type="auto"/>
          </w:tcPr>
          <w:p w14:paraId="6129706F" w14:textId="4363DE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R4-2119002</w:t>
            </w:r>
          </w:p>
        </w:tc>
        <w:tc>
          <w:tcPr>
            <w:tcW w:w="0" w:type="auto"/>
          </w:tcPr>
          <w:p w14:paraId="0DCB3EAD" w14:textId="695B9A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Luant modem in radiated performance specification_R16</w:t>
            </w:r>
          </w:p>
        </w:tc>
        <w:tc>
          <w:tcPr>
            <w:tcW w:w="0" w:type="auto"/>
          </w:tcPr>
          <w:p w14:paraId="493018FC" w14:textId="7A50B2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3B66D8" w14:textId="04EC1E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E54A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80F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178DBD" w14:textId="77777777" w:rsidTr="00AB1096">
        <w:tc>
          <w:tcPr>
            <w:tcW w:w="0" w:type="auto"/>
          </w:tcPr>
          <w:p w14:paraId="3D3C31B4" w14:textId="41A559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R4-2119003</w:t>
            </w:r>
          </w:p>
        </w:tc>
        <w:tc>
          <w:tcPr>
            <w:tcW w:w="0" w:type="auto"/>
          </w:tcPr>
          <w:p w14:paraId="494BA8D9" w14:textId="7F6D85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Luant modem in radiated performance specification_R17</w:t>
            </w:r>
          </w:p>
        </w:tc>
        <w:tc>
          <w:tcPr>
            <w:tcW w:w="0" w:type="auto"/>
          </w:tcPr>
          <w:p w14:paraId="76995A3B" w14:textId="27AB63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277B9F" w14:textId="751AB7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BE7C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A9B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4A2EBE" w14:textId="77777777" w:rsidTr="00AB1096">
        <w:tc>
          <w:tcPr>
            <w:tcW w:w="0" w:type="auto"/>
          </w:tcPr>
          <w:p w14:paraId="36FDB01A" w14:textId="58EFE1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R4-2119004</w:t>
            </w:r>
          </w:p>
        </w:tc>
        <w:tc>
          <w:tcPr>
            <w:tcW w:w="0" w:type="auto"/>
          </w:tcPr>
          <w:p w14:paraId="3D59B4D4" w14:textId="05B17B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scope on Luant modem</w:t>
            </w:r>
          </w:p>
        </w:tc>
        <w:tc>
          <w:tcPr>
            <w:tcW w:w="0" w:type="auto"/>
          </w:tcPr>
          <w:p w14:paraId="357B0B9F" w14:textId="04DF56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79AE19" w14:textId="070935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18DF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1099B" w14:textId="076478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R4-2120758</w:t>
            </w:r>
          </w:p>
        </w:tc>
      </w:tr>
      <w:tr w:rsidR="00AB1096" w14:paraId="2024A666" w14:textId="77777777" w:rsidTr="00AB1096">
        <w:tc>
          <w:tcPr>
            <w:tcW w:w="0" w:type="auto"/>
          </w:tcPr>
          <w:p w14:paraId="294BB13C" w14:textId="39104F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R4-2119005</w:t>
            </w:r>
          </w:p>
        </w:tc>
        <w:tc>
          <w:tcPr>
            <w:tcW w:w="0" w:type="auto"/>
          </w:tcPr>
          <w:p w14:paraId="57DB076A" w14:textId="41D70B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scope on Luant modem_R16</w:t>
            </w:r>
          </w:p>
        </w:tc>
        <w:tc>
          <w:tcPr>
            <w:tcW w:w="0" w:type="auto"/>
          </w:tcPr>
          <w:p w14:paraId="08B84554" w14:textId="71EB41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48567F" w14:textId="69477E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22B1B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2B2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EA6B97" w14:textId="77777777" w:rsidTr="00AB1096">
        <w:tc>
          <w:tcPr>
            <w:tcW w:w="0" w:type="auto"/>
          </w:tcPr>
          <w:p w14:paraId="4783ABCC" w14:textId="142E60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R4-2119006</w:t>
            </w:r>
          </w:p>
        </w:tc>
        <w:tc>
          <w:tcPr>
            <w:tcW w:w="0" w:type="auto"/>
          </w:tcPr>
          <w:p w14:paraId="216295AA" w14:textId="522828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AMPR simulation results for Cat-M1 for B24</w:t>
            </w:r>
          </w:p>
        </w:tc>
        <w:tc>
          <w:tcPr>
            <w:tcW w:w="0" w:type="auto"/>
          </w:tcPr>
          <w:p w14:paraId="5E146B74" w14:textId="69A08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6B3308" w14:textId="4F34AD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9197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7D1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137C0A" w14:textId="77777777" w:rsidTr="00AB1096">
        <w:tc>
          <w:tcPr>
            <w:tcW w:w="0" w:type="auto"/>
          </w:tcPr>
          <w:p w14:paraId="2686985E" w14:textId="3D8A3F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R4-2119007</w:t>
            </w:r>
          </w:p>
        </w:tc>
        <w:tc>
          <w:tcPr>
            <w:tcW w:w="0" w:type="auto"/>
          </w:tcPr>
          <w:p w14:paraId="1490200C" w14:textId="7BBDC5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and work plan for B48 on CAT-M1/M2 and NB1/NB2</w:t>
            </w:r>
          </w:p>
        </w:tc>
        <w:tc>
          <w:tcPr>
            <w:tcW w:w="0" w:type="auto"/>
          </w:tcPr>
          <w:p w14:paraId="782A344A" w14:textId="3A557E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24E31D" w14:textId="7CF129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2976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572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DDA69E" w14:textId="77777777" w:rsidTr="00AB1096">
        <w:tc>
          <w:tcPr>
            <w:tcW w:w="0" w:type="auto"/>
          </w:tcPr>
          <w:p w14:paraId="46DF2BED" w14:textId="054DD5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R4-2119008</w:t>
            </w:r>
          </w:p>
        </w:tc>
        <w:tc>
          <w:tcPr>
            <w:tcW w:w="0" w:type="auto"/>
          </w:tcPr>
          <w:p w14:paraId="7AA4FE5B" w14:textId="161715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of positioning measurement</w:t>
            </w:r>
          </w:p>
        </w:tc>
        <w:tc>
          <w:tcPr>
            <w:tcW w:w="0" w:type="auto"/>
          </w:tcPr>
          <w:p w14:paraId="26BEF267" w14:textId="0EA225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663150" w14:textId="7D8C2F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7E80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1C4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E4198D" w14:textId="77777777" w:rsidTr="00AB1096">
        <w:tc>
          <w:tcPr>
            <w:tcW w:w="0" w:type="auto"/>
          </w:tcPr>
          <w:p w14:paraId="729864E5" w14:textId="73B507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R4-2119009</w:t>
            </w:r>
          </w:p>
        </w:tc>
        <w:tc>
          <w:tcPr>
            <w:tcW w:w="0" w:type="auto"/>
          </w:tcPr>
          <w:p w14:paraId="5B63A95D" w14:textId="02E5B6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error mitigation for NR positioning</w:t>
            </w:r>
          </w:p>
        </w:tc>
        <w:tc>
          <w:tcPr>
            <w:tcW w:w="0" w:type="auto"/>
          </w:tcPr>
          <w:p w14:paraId="19653E83" w14:textId="419B94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1BE661" w14:textId="089544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61F9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68F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8F9155" w14:textId="77777777" w:rsidTr="00AB1096">
        <w:tc>
          <w:tcPr>
            <w:tcW w:w="0" w:type="auto"/>
          </w:tcPr>
          <w:p w14:paraId="716DB8E5" w14:textId="19C740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R4-2119010</w:t>
            </w:r>
          </w:p>
        </w:tc>
        <w:tc>
          <w:tcPr>
            <w:tcW w:w="0" w:type="auto"/>
          </w:tcPr>
          <w:p w14:paraId="195B176A" w14:textId="0C1360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on NR positioning RRM requirements</w:t>
            </w:r>
          </w:p>
        </w:tc>
        <w:tc>
          <w:tcPr>
            <w:tcW w:w="0" w:type="auto"/>
          </w:tcPr>
          <w:p w14:paraId="569DF87A" w14:textId="5E6242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52384A" w14:textId="7A99B6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462B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B24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9B9BEB" w14:textId="77777777" w:rsidTr="00AB1096">
        <w:tc>
          <w:tcPr>
            <w:tcW w:w="0" w:type="auto"/>
          </w:tcPr>
          <w:p w14:paraId="3EE73943" w14:textId="2FB93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R4-2119011</w:t>
            </w:r>
          </w:p>
        </w:tc>
        <w:tc>
          <w:tcPr>
            <w:tcW w:w="0" w:type="auto"/>
          </w:tcPr>
          <w:p w14:paraId="478C876C" w14:textId="6FC7AD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and number of sample</w:t>
            </w:r>
          </w:p>
        </w:tc>
        <w:tc>
          <w:tcPr>
            <w:tcW w:w="0" w:type="auto"/>
          </w:tcPr>
          <w:p w14:paraId="75340A08" w14:textId="5A4BCC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71BFE7" w14:textId="28F7D2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DBE9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77C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77ADD4" w14:textId="77777777" w:rsidTr="00AB1096">
        <w:tc>
          <w:tcPr>
            <w:tcW w:w="0" w:type="auto"/>
          </w:tcPr>
          <w:p w14:paraId="3BC17AC3" w14:textId="555476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R4-2119012</w:t>
            </w:r>
          </w:p>
        </w:tc>
        <w:tc>
          <w:tcPr>
            <w:tcW w:w="0" w:type="auto"/>
          </w:tcPr>
          <w:p w14:paraId="088F5998" w14:textId="245600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on unified TCI for DL and UL</w:t>
            </w:r>
          </w:p>
        </w:tc>
        <w:tc>
          <w:tcPr>
            <w:tcW w:w="0" w:type="auto"/>
          </w:tcPr>
          <w:p w14:paraId="7E6CCC05" w14:textId="125B4E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DBD7AD" w14:textId="53E657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EDC5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DE0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86A081" w14:textId="77777777" w:rsidTr="00AB1096">
        <w:tc>
          <w:tcPr>
            <w:tcW w:w="0" w:type="auto"/>
          </w:tcPr>
          <w:p w14:paraId="26B22B60" w14:textId="7BC84D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R4-2119013</w:t>
            </w:r>
          </w:p>
        </w:tc>
        <w:tc>
          <w:tcPr>
            <w:tcW w:w="0" w:type="auto"/>
          </w:tcPr>
          <w:p w14:paraId="1C36C457" w14:textId="4E43C3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of inter-cell beam management</w:t>
            </w:r>
          </w:p>
        </w:tc>
        <w:tc>
          <w:tcPr>
            <w:tcW w:w="0" w:type="auto"/>
          </w:tcPr>
          <w:p w14:paraId="7C16F580" w14:textId="18BA8C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D51CAC" w14:textId="47AFB0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B9BE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0B4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ED3D9B" w14:textId="77777777" w:rsidTr="00AB1096">
        <w:tc>
          <w:tcPr>
            <w:tcW w:w="0" w:type="auto"/>
          </w:tcPr>
          <w:p w14:paraId="0C87077D" w14:textId="1C610A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R4-2119014</w:t>
            </w:r>
          </w:p>
        </w:tc>
        <w:tc>
          <w:tcPr>
            <w:tcW w:w="0" w:type="auto"/>
          </w:tcPr>
          <w:p w14:paraId="3336EFEC" w14:textId="51EAE3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feMIMO RRM requirements (others)</w:t>
            </w:r>
          </w:p>
        </w:tc>
        <w:tc>
          <w:tcPr>
            <w:tcW w:w="0" w:type="auto"/>
          </w:tcPr>
          <w:p w14:paraId="5D9EFC56" w14:textId="3B1D11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4353A6" w14:textId="6524E5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ECCA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0C1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73D9D9" w14:textId="77777777" w:rsidTr="00AB1096">
        <w:tc>
          <w:tcPr>
            <w:tcW w:w="0" w:type="auto"/>
          </w:tcPr>
          <w:p w14:paraId="0D22C6B6" w14:textId="237924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R4-2119015</w:t>
            </w:r>
          </w:p>
        </w:tc>
        <w:tc>
          <w:tcPr>
            <w:tcW w:w="0" w:type="auto"/>
          </w:tcPr>
          <w:p w14:paraId="0A2DE6B3" w14:textId="796FF9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scenarios for NR UE HST FR1 performance requirements</w:t>
            </w:r>
          </w:p>
        </w:tc>
        <w:tc>
          <w:tcPr>
            <w:tcW w:w="0" w:type="auto"/>
          </w:tcPr>
          <w:p w14:paraId="1DF80572" w14:textId="57CEE5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F5A487" w14:textId="374514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B5BF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7271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077955" w14:textId="77777777" w:rsidTr="00AB1096">
        <w:tc>
          <w:tcPr>
            <w:tcW w:w="0" w:type="auto"/>
          </w:tcPr>
          <w:p w14:paraId="5DE4A569" w14:textId="22C6BA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R4-2119016</w:t>
            </w:r>
          </w:p>
        </w:tc>
        <w:tc>
          <w:tcPr>
            <w:tcW w:w="0" w:type="auto"/>
          </w:tcPr>
          <w:p w14:paraId="27AA888F" w14:textId="3CDE33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CA scenarios for NR UE HST FR1 performance requirements</w:t>
            </w:r>
          </w:p>
        </w:tc>
        <w:tc>
          <w:tcPr>
            <w:tcW w:w="0" w:type="auto"/>
          </w:tcPr>
          <w:p w14:paraId="5445A081" w14:textId="336EE2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2B4471" w14:textId="3FF077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ED52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8D91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30AB6F" w14:textId="77777777" w:rsidTr="00AB1096">
        <w:tc>
          <w:tcPr>
            <w:tcW w:w="0" w:type="auto"/>
          </w:tcPr>
          <w:p w14:paraId="24D2110F" w14:textId="122D7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R4-2119017</w:t>
            </w:r>
          </w:p>
        </w:tc>
        <w:tc>
          <w:tcPr>
            <w:tcW w:w="0" w:type="auto"/>
          </w:tcPr>
          <w:p w14:paraId="29E53E59" w14:textId="74F22D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FR2 HST</w:t>
            </w:r>
          </w:p>
        </w:tc>
        <w:tc>
          <w:tcPr>
            <w:tcW w:w="0" w:type="auto"/>
          </w:tcPr>
          <w:p w14:paraId="5A95A443" w14:textId="09CD42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CB8691" w14:textId="2278EC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F635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14A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8B5684" w14:textId="77777777" w:rsidTr="00AB1096">
        <w:tc>
          <w:tcPr>
            <w:tcW w:w="0" w:type="auto"/>
          </w:tcPr>
          <w:p w14:paraId="43BBDADE" w14:textId="3182E0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R4-2119018</w:t>
            </w:r>
          </w:p>
        </w:tc>
        <w:tc>
          <w:tcPr>
            <w:tcW w:w="0" w:type="auto"/>
          </w:tcPr>
          <w:p w14:paraId="18C8470D" w14:textId="04FE3E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UL TA demodulation requirements for FR2 HST</w:t>
            </w:r>
          </w:p>
        </w:tc>
        <w:tc>
          <w:tcPr>
            <w:tcW w:w="0" w:type="auto"/>
          </w:tcPr>
          <w:p w14:paraId="565A6D60" w14:textId="28AAC0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22E9CB" w14:textId="39A835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6FFC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64F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4FE2EF" w14:textId="77777777" w:rsidTr="00AB1096">
        <w:tc>
          <w:tcPr>
            <w:tcW w:w="0" w:type="auto"/>
          </w:tcPr>
          <w:p w14:paraId="59C8A666" w14:textId="30C1C6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R4-2119019</w:t>
            </w:r>
          </w:p>
        </w:tc>
        <w:tc>
          <w:tcPr>
            <w:tcW w:w="0" w:type="auto"/>
          </w:tcPr>
          <w:p w14:paraId="01A47924" w14:textId="14F1A2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PRACH demodulation requirements for FR2 HST</w:t>
            </w:r>
          </w:p>
        </w:tc>
        <w:tc>
          <w:tcPr>
            <w:tcW w:w="0" w:type="auto"/>
          </w:tcPr>
          <w:p w14:paraId="1DC804A4" w14:textId="1500E0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66C1A7" w14:textId="5DB947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1FD9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663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13770E" w14:textId="77777777" w:rsidTr="00AB1096">
        <w:tc>
          <w:tcPr>
            <w:tcW w:w="0" w:type="auto"/>
          </w:tcPr>
          <w:p w14:paraId="7966B1F1" w14:textId="3BCB2C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R4-2119020</w:t>
            </w:r>
          </w:p>
        </w:tc>
        <w:tc>
          <w:tcPr>
            <w:tcW w:w="0" w:type="auto"/>
          </w:tcPr>
          <w:p w14:paraId="73C56A87" w14:textId="7C6B91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7794A02C" w14:textId="45C311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D19DD1" w14:textId="678214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A008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AE0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95D6B1" w14:textId="77777777" w:rsidTr="00AB1096">
        <w:tc>
          <w:tcPr>
            <w:tcW w:w="0" w:type="auto"/>
          </w:tcPr>
          <w:p w14:paraId="7FCB72BF" w14:textId="4759FC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R4-2119021</w:t>
            </w:r>
          </w:p>
        </w:tc>
        <w:tc>
          <w:tcPr>
            <w:tcW w:w="0" w:type="auto"/>
          </w:tcPr>
          <w:p w14:paraId="3AFE11FB" w14:textId="622CF7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Scenario-A</w:t>
            </w:r>
          </w:p>
        </w:tc>
        <w:tc>
          <w:tcPr>
            <w:tcW w:w="0" w:type="auto"/>
          </w:tcPr>
          <w:p w14:paraId="4004A91E" w14:textId="72196A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D8C310" w14:textId="541E06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BFE4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06D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27AD90" w14:textId="77777777" w:rsidTr="00AB1096">
        <w:tc>
          <w:tcPr>
            <w:tcW w:w="0" w:type="auto"/>
          </w:tcPr>
          <w:p w14:paraId="69CE13F9" w14:textId="6B3A5C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R4-2119022</w:t>
            </w:r>
          </w:p>
        </w:tc>
        <w:tc>
          <w:tcPr>
            <w:tcW w:w="0" w:type="auto"/>
          </w:tcPr>
          <w:p w14:paraId="21E122C2" w14:textId="39016F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Scenario-B</w:t>
            </w:r>
          </w:p>
        </w:tc>
        <w:tc>
          <w:tcPr>
            <w:tcW w:w="0" w:type="auto"/>
          </w:tcPr>
          <w:p w14:paraId="54FF2426" w14:textId="072DAB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1A9E12" w14:textId="7E29B5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2EF1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ED06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56F7CF" w14:textId="77777777" w:rsidTr="00AB1096">
        <w:tc>
          <w:tcPr>
            <w:tcW w:w="0" w:type="auto"/>
          </w:tcPr>
          <w:p w14:paraId="64480940" w14:textId="2A6D87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R4-2119023</w:t>
            </w:r>
          </w:p>
        </w:tc>
        <w:tc>
          <w:tcPr>
            <w:tcW w:w="0" w:type="auto"/>
          </w:tcPr>
          <w:p w14:paraId="3A97B9B0" w14:textId="4703A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47GHz band</w:t>
            </w:r>
          </w:p>
        </w:tc>
        <w:tc>
          <w:tcPr>
            <w:tcW w:w="0" w:type="auto"/>
          </w:tcPr>
          <w:p w14:paraId="69BB5BD1" w14:textId="7181C7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BE5AAF" w14:textId="1AC33C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A9CB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B9A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4538A3" w14:textId="77777777" w:rsidTr="00AB1096">
        <w:tc>
          <w:tcPr>
            <w:tcW w:w="0" w:type="auto"/>
          </w:tcPr>
          <w:p w14:paraId="53AAA3F6" w14:textId="339A8F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R4-2119024</w:t>
            </w:r>
          </w:p>
        </w:tc>
        <w:tc>
          <w:tcPr>
            <w:tcW w:w="0" w:type="auto"/>
          </w:tcPr>
          <w:p w14:paraId="54610762" w14:textId="4B7908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demodulation requiremetns for NR DL FR1 1024QAM</w:t>
            </w:r>
          </w:p>
        </w:tc>
        <w:tc>
          <w:tcPr>
            <w:tcW w:w="0" w:type="auto"/>
          </w:tcPr>
          <w:p w14:paraId="29650D79" w14:textId="7D57E7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C2B0C0" w14:textId="30657C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038E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8C6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BD2908" w14:textId="77777777" w:rsidTr="00AB1096">
        <w:tc>
          <w:tcPr>
            <w:tcW w:w="0" w:type="auto"/>
          </w:tcPr>
          <w:p w14:paraId="0FAF9ECE" w14:textId="23DC01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R4-2119025</w:t>
            </w:r>
          </w:p>
        </w:tc>
        <w:tc>
          <w:tcPr>
            <w:tcW w:w="0" w:type="auto"/>
          </w:tcPr>
          <w:p w14:paraId="5F6BF6F7" w14:textId="4A3482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CQI requirements for NR DL FR1 1024QAM</w:t>
            </w:r>
          </w:p>
        </w:tc>
        <w:tc>
          <w:tcPr>
            <w:tcW w:w="0" w:type="auto"/>
          </w:tcPr>
          <w:p w14:paraId="4BEE4011" w14:textId="5B8F65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1C99F4" w14:textId="27361A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AED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741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5C30D7" w14:textId="77777777" w:rsidTr="00AB1096">
        <w:tc>
          <w:tcPr>
            <w:tcW w:w="0" w:type="auto"/>
          </w:tcPr>
          <w:p w14:paraId="01C3B46D" w14:textId="3DCA9E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R4-2119026</w:t>
            </w:r>
          </w:p>
        </w:tc>
        <w:tc>
          <w:tcPr>
            <w:tcW w:w="0" w:type="auto"/>
          </w:tcPr>
          <w:p w14:paraId="4BED78E9" w14:textId="212681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IAB-DU performance requirements in TS 38.174</w:t>
            </w:r>
          </w:p>
        </w:tc>
        <w:tc>
          <w:tcPr>
            <w:tcW w:w="0" w:type="auto"/>
          </w:tcPr>
          <w:p w14:paraId="70446F24" w14:textId="5D4D78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68A986" w14:textId="0011AB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3C2D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8A8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4F1212" w14:textId="77777777" w:rsidTr="00AB1096">
        <w:tc>
          <w:tcPr>
            <w:tcW w:w="0" w:type="auto"/>
          </w:tcPr>
          <w:p w14:paraId="56600332" w14:textId="627510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R4-2119027</w:t>
            </w:r>
          </w:p>
        </w:tc>
        <w:tc>
          <w:tcPr>
            <w:tcW w:w="0" w:type="auto"/>
          </w:tcPr>
          <w:p w14:paraId="3C676FC1" w14:textId="4010C2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requirements for FR1 UL 256QAM</w:t>
            </w:r>
          </w:p>
        </w:tc>
        <w:tc>
          <w:tcPr>
            <w:tcW w:w="0" w:type="auto"/>
          </w:tcPr>
          <w:p w14:paraId="673709BD" w14:textId="5E06B6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7D9491" w14:textId="4289F4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B950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7BF34" w14:textId="416D82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R4-2120627</w:t>
            </w:r>
          </w:p>
        </w:tc>
      </w:tr>
      <w:tr w:rsidR="00AB1096" w14:paraId="307BF2B4" w14:textId="77777777" w:rsidTr="00AB1096">
        <w:tc>
          <w:tcPr>
            <w:tcW w:w="0" w:type="auto"/>
          </w:tcPr>
          <w:p w14:paraId="1A329F94" w14:textId="1E1AAD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R4-2119028</w:t>
            </w:r>
          </w:p>
        </w:tc>
        <w:tc>
          <w:tcPr>
            <w:tcW w:w="0" w:type="auto"/>
          </w:tcPr>
          <w:p w14:paraId="2320ACB6" w14:textId="00846D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PUSCH requirements for FR1 UL 256QAM</w:t>
            </w:r>
          </w:p>
        </w:tc>
        <w:tc>
          <w:tcPr>
            <w:tcW w:w="0" w:type="auto"/>
          </w:tcPr>
          <w:p w14:paraId="378E8195" w14:textId="7356A5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0E0532" w14:textId="5E28DB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EA47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E68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D17D8F" w14:textId="77777777" w:rsidTr="00AB1096">
        <w:tc>
          <w:tcPr>
            <w:tcW w:w="0" w:type="auto"/>
          </w:tcPr>
          <w:p w14:paraId="2C920354" w14:textId="79CA9C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R4-2119029</w:t>
            </w:r>
          </w:p>
        </w:tc>
        <w:tc>
          <w:tcPr>
            <w:tcW w:w="0" w:type="auto"/>
          </w:tcPr>
          <w:p w14:paraId="78967272" w14:textId="6CDF2A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CR splitting for FR1 PUSCH 256QAM performance requirements</w:t>
            </w:r>
          </w:p>
        </w:tc>
        <w:tc>
          <w:tcPr>
            <w:tcW w:w="0" w:type="auto"/>
          </w:tcPr>
          <w:p w14:paraId="3EB183D0" w14:textId="4863FB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1A9AE7" w14:textId="3EAF08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B56F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8A1E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3C180D" w14:textId="77777777" w:rsidTr="00AB1096">
        <w:tc>
          <w:tcPr>
            <w:tcW w:w="0" w:type="auto"/>
          </w:tcPr>
          <w:p w14:paraId="69C63247" w14:textId="4C738D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R4-2119030</w:t>
            </w:r>
          </w:p>
        </w:tc>
        <w:tc>
          <w:tcPr>
            <w:tcW w:w="0" w:type="auto"/>
          </w:tcPr>
          <w:p w14:paraId="7383AAC7" w14:textId="080A4A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LTE V2X PSBCH requirements in 36.101 (Rel-14)</w:t>
            </w:r>
          </w:p>
        </w:tc>
        <w:tc>
          <w:tcPr>
            <w:tcW w:w="0" w:type="auto"/>
          </w:tcPr>
          <w:p w14:paraId="1D3B7E18" w14:textId="0DDA74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61247B" w14:textId="10BB54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C13A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5AD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29F8AE" w14:textId="77777777" w:rsidTr="00AB1096">
        <w:tc>
          <w:tcPr>
            <w:tcW w:w="0" w:type="auto"/>
          </w:tcPr>
          <w:p w14:paraId="0EE7B67C" w14:textId="0535EA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R4-2119031</w:t>
            </w:r>
          </w:p>
        </w:tc>
        <w:tc>
          <w:tcPr>
            <w:tcW w:w="0" w:type="auto"/>
          </w:tcPr>
          <w:p w14:paraId="6A506625" w14:textId="006A63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LTE V2X PSBCH requirements in 36.101 (Rel-15)</w:t>
            </w:r>
          </w:p>
        </w:tc>
        <w:tc>
          <w:tcPr>
            <w:tcW w:w="0" w:type="auto"/>
          </w:tcPr>
          <w:p w14:paraId="296B9500" w14:textId="0C7A72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3FE8A2" w14:textId="5078A4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1CC5B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3B7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8A18F0" w14:textId="77777777" w:rsidTr="00AB1096">
        <w:tc>
          <w:tcPr>
            <w:tcW w:w="0" w:type="auto"/>
          </w:tcPr>
          <w:p w14:paraId="0F71AB3C" w14:textId="7EEB9C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R4-2119032</w:t>
            </w:r>
          </w:p>
        </w:tc>
        <w:tc>
          <w:tcPr>
            <w:tcW w:w="0" w:type="auto"/>
          </w:tcPr>
          <w:p w14:paraId="16C2DE96" w14:textId="2FE2E1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LTE V2X PSBCH requirements in 36.101 (Rel-16)</w:t>
            </w:r>
          </w:p>
        </w:tc>
        <w:tc>
          <w:tcPr>
            <w:tcW w:w="0" w:type="auto"/>
          </w:tcPr>
          <w:p w14:paraId="4CE1E666" w14:textId="2DF043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50C2F4" w14:textId="756A05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53D3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ED31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340ECC" w14:textId="77777777" w:rsidTr="00AB1096">
        <w:tc>
          <w:tcPr>
            <w:tcW w:w="0" w:type="auto"/>
          </w:tcPr>
          <w:p w14:paraId="3A35E262" w14:textId="6A28A3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R4-2119033</w:t>
            </w:r>
          </w:p>
        </w:tc>
        <w:tc>
          <w:tcPr>
            <w:tcW w:w="0" w:type="auto"/>
          </w:tcPr>
          <w:p w14:paraId="403AADB5" w14:textId="3415DF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LTE V2X PSBCH requirements in 36.101 (Rel-17)</w:t>
            </w:r>
          </w:p>
        </w:tc>
        <w:tc>
          <w:tcPr>
            <w:tcW w:w="0" w:type="auto"/>
          </w:tcPr>
          <w:p w14:paraId="2626C602" w14:textId="46194A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86F89E" w14:textId="5352F8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CFCA0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976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F7ACFD" w14:textId="77777777" w:rsidTr="00AB1096">
        <w:tc>
          <w:tcPr>
            <w:tcW w:w="0" w:type="auto"/>
          </w:tcPr>
          <w:p w14:paraId="51BE0341" w14:textId="25B44A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R4-2119034</w:t>
            </w:r>
          </w:p>
        </w:tc>
        <w:tc>
          <w:tcPr>
            <w:tcW w:w="0" w:type="auto"/>
          </w:tcPr>
          <w:p w14:paraId="018FC2B0" w14:textId="10AAC7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Cleanup the square brackets for LTE PUSCH conformance testing in 36.141 (Rel-15)</w:t>
            </w:r>
          </w:p>
        </w:tc>
        <w:tc>
          <w:tcPr>
            <w:tcW w:w="0" w:type="auto"/>
          </w:tcPr>
          <w:p w14:paraId="032C86E6" w14:textId="02A6F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3FD86E" w14:textId="5B2B28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25EE6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EB2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021D78" w14:textId="77777777" w:rsidTr="00AB1096">
        <w:tc>
          <w:tcPr>
            <w:tcW w:w="0" w:type="auto"/>
          </w:tcPr>
          <w:p w14:paraId="2999BAC8" w14:textId="5C3146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R4-2119035</w:t>
            </w:r>
          </w:p>
        </w:tc>
        <w:tc>
          <w:tcPr>
            <w:tcW w:w="0" w:type="auto"/>
          </w:tcPr>
          <w:p w14:paraId="099F4DCC" w14:textId="695784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Cleanup the square brackets for LTE PUSCH conformance testing in 36.141 (Rel-16)</w:t>
            </w:r>
          </w:p>
        </w:tc>
        <w:tc>
          <w:tcPr>
            <w:tcW w:w="0" w:type="auto"/>
          </w:tcPr>
          <w:p w14:paraId="3F7834FF" w14:textId="5D75CC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95E2B9" w14:textId="0B39A9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277C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E58A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E7D4AB" w14:textId="77777777" w:rsidTr="00AB1096">
        <w:tc>
          <w:tcPr>
            <w:tcW w:w="0" w:type="auto"/>
          </w:tcPr>
          <w:p w14:paraId="090B0B5E" w14:textId="7AD65F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R4-2119036</w:t>
            </w:r>
          </w:p>
        </w:tc>
        <w:tc>
          <w:tcPr>
            <w:tcW w:w="0" w:type="auto"/>
          </w:tcPr>
          <w:p w14:paraId="07BFB90B" w14:textId="0D1EEC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Cleanup the square brackets for LTE PUSCH conformance testing in 36.141 (Rel-17)</w:t>
            </w:r>
          </w:p>
        </w:tc>
        <w:tc>
          <w:tcPr>
            <w:tcW w:w="0" w:type="auto"/>
          </w:tcPr>
          <w:p w14:paraId="612A8EB2" w14:textId="76608B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B1293E" w14:textId="70CFDF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87FC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07C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43B757" w14:textId="77777777" w:rsidTr="00AB1096">
        <w:tc>
          <w:tcPr>
            <w:tcW w:w="0" w:type="auto"/>
          </w:tcPr>
          <w:p w14:paraId="5F688731" w14:textId="79DD36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R4-2119037</w:t>
            </w:r>
          </w:p>
        </w:tc>
        <w:tc>
          <w:tcPr>
            <w:tcW w:w="0" w:type="auto"/>
          </w:tcPr>
          <w:p w14:paraId="48173DD7" w14:textId="368991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Cleanup the square brackets for LTE PUSCH performance requirements in 36.104 (Rel-15)</w:t>
            </w:r>
          </w:p>
        </w:tc>
        <w:tc>
          <w:tcPr>
            <w:tcW w:w="0" w:type="auto"/>
          </w:tcPr>
          <w:p w14:paraId="3EAC2F2E" w14:textId="56A4A4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9ADBE3" w14:textId="054118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F28E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042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F3246D" w14:textId="77777777" w:rsidTr="00AB1096">
        <w:tc>
          <w:tcPr>
            <w:tcW w:w="0" w:type="auto"/>
          </w:tcPr>
          <w:p w14:paraId="01B0E67F" w14:textId="60C93E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R4-2119038</w:t>
            </w:r>
          </w:p>
        </w:tc>
        <w:tc>
          <w:tcPr>
            <w:tcW w:w="0" w:type="auto"/>
          </w:tcPr>
          <w:p w14:paraId="7A8741BE" w14:textId="2374F9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Cleanup the square brackets for LTE PUSCH performance requirements in 36.104 (Rel-16)</w:t>
            </w:r>
          </w:p>
        </w:tc>
        <w:tc>
          <w:tcPr>
            <w:tcW w:w="0" w:type="auto"/>
          </w:tcPr>
          <w:p w14:paraId="31F20B4A" w14:textId="5999B6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A7EAA1" w14:textId="7906FF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DE0E6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FE39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20219E" w14:textId="77777777" w:rsidTr="00AB1096">
        <w:tc>
          <w:tcPr>
            <w:tcW w:w="0" w:type="auto"/>
          </w:tcPr>
          <w:p w14:paraId="36DBE6B2" w14:textId="77B6A8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R4-2119039</w:t>
            </w:r>
          </w:p>
        </w:tc>
        <w:tc>
          <w:tcPr>
            <w:tcW w:w="0" w:type="auto"/>
          </w:tcPr>
          <w:p w14:paraId="2D2DFD20" w14:textId="3570EB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Cleanup the square brackets for LTE PUSCH performance requirements in 36.104 (Rel-17)</w:t>
            </w:r>
          </w:p>
        </w:tc>
        <w:tc>
          <w:tcPr>
            <w:tcW w:w="0" w:type="auto"/>
          </w:tcPr>
          <w:p w14:paraId="585492E2" w14:textId="47F650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93D546" w14:textId="4F7E05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569AA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C77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E1FE17" w14:textId="77777777" w:rsidTr="00AB1096">
        <w:tc>
          <w:tcPr>
            <w:tcW w:w="0" w:type="auto"/>
          </w:tcPr>
          <w:p w14:paraId="7CF11A1C" w14:textId="76DD87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R4-2119040</w:t>
            </w:r>
          </w:p>
        </w:tc>
        <w:tc>
          <w:tcPr>
            <w:tcW w:w="0" w:type="auto"/>
          </w:tcPr>
          <w:p w14:paraId="4883ACD7" w14:textId="2BA62C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interlaced PF2 and PF3 performance requirements in 38.104 (Rel-17)</w:t>
            </w:r>
          </w:p>
        </w:tc>
        <w:tc>
          <w:tcPr>
            <w:tcW w:w="0" w:type="auto"/>
          </w:tcPr>
          <w:p w14:paraId="7E8A99EE" w14:textId="20FA83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4039E5" w14:textId="4599A9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F9D8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F4F182" w14:textId="331351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R4-2120643</w:t>
            </w:r>
          </w:p>
        </w:tc>
      </w:tr>
      <w:tr w:rsidR="00AB1096" w14:paraId="2D6719F9" w14:textId="77777777" w:rsidTr="00AB1096">
        <w:tc>
          <w:tcPr>
            <w:tcW w:w="0" w:type="auto"/>
          </w:tcPr>
          <w:p w14:paraId="445B64F4" w14:textId="675C29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R4-2119041</w:t>
            </w:r>
          </w:p>
        </w:tc>
        <w:tc>
          <w:tcPr>
            <w:tcW w:w="0" w:type="auto"/>
          </w:tcPr>
          <w:p w14:paraId="013CCE72" w14:textId="55A23E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NR V2X requirements in 38.101-4 (Rel-16)</w:t>
            </w:r>
          </w:p>
        </w:tc>
        <w:tc>
          <w:tcPr>
            <w:tcW w:w="0" w:type="auto"/>
          </w:tcPr>
          <w:p w14:paraId="14C88AD0" w14:textId="4C46EB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820528" w14:textId="57D51C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0CD2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FBBBF9" w14:textId="25A28A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R4-2120649</w:t>
            </w:r>
          </w:p>
        </w:tc>
      </w:tr>
      <w:tr w:rsidR="00AB1096" w14:paraId="1AC40CD6" w14:textId="77777777" w:rsidTr="00AB1096">
        <w:tc>
          <w:tcPr>
            <w:tcW w:w="0" w:type="auto"/>
          </w:tcPr>
          <w:p w14:paraId="6F35D76C" w14:textId="6E2D3B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R4-2119042</w:t>
            </w:r>
          </w:p>
        </w:tc>
        <w:tc>
          <w:tcPr>
            <w:tcW w:w="0" w:type="auto"/>
          </w:tcPr>
          <w:p w14:paraId="7F963527" w14:textId="585405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NR V2X requirements in 38.101-4 (Rel-17)</w:t>
            </w:r>
          </w:p>
        </w:tc>
        <w:tc>
          <w:tcPr>
            <w:tcW w:w="0" w:type="auto"/>
          </w:tcPr>
          <w:p w14:paraId="4082212A" w14:textId="2A6393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3F15CF" w14:textId="491EA8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347F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DF1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15475E" w14:textId="77777777" w:rsidTr="00AB1096">
        <w:tc>
          <w:tcPr>
            <w:tcW w:w="0" w:type="auto"/>
          </w:tcPr>
          <w:p w14:paraId="3C424090" w14:textId="385FC0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R4-2119043</w:t>
            </w:r>
          </w:p>
        </w:tc>
        <w:tc>
          <w:tcPr>
            <w:tcW w:w="0" w:type="auto"/>
          </w:tcPr>
          <w:p w14:paraId="54B3B126" w14:textId="4C5E84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demodulation requirements for inter-cell MMSE-IRC receiver</w:t>
            </w:r>
          </w:p>
        </w:tc>
        <w:tc>
          <w:tcPr>
            <w:tcW w:w="0" w:type="auto"/>
          </w:tcPr>
          <w:p w14:paraId="0C9FDAAC" w14:textId="610F1A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94A01E" w14:textId="1B8678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CFA2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98D4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564C8F" w14:textId="77777777" w:rsidTr="00AB1096">
        <w:tc>
          <w:tcPr>
            <w:tcW w:w="0" w:type="auto"/>
          </w:tcPr>
          <w:p w14:paraId="76F3CA50" w14:textId="1BC3E1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R4-2119044</w:t>
            </w:r>
          </w:p>
        </w:tc>
        <w:tc>
          <w:tcPr>
            <w:tcW w:w="0" w:type="auto"/>
          </w:tcPr>
          <w:p w14:paraId="01A5445F" w14:textId="44A4D2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demodulation requirements for inter-cell MMSE-IRC receiver</w:t>
            </w:r>
          </w:p>
        </w:tc>
        <w:tc>
          <w:tcPr>
            <w:tcW w:w="0" w:type="auto"/>
          </w:tcPr>
          <w:p w14:paraId="3C3C93CE" w14:textId="022A78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FF0E84" w14:textId="3251D7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DCCA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538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E3EB90" w14:textId="77777777" w:rsidTr="00AB1096">
        <w:tc>
          <w:tcPr>
            <w:tcW w:w="0" w:type="auto"/>
          </w:tcPr>
          <w:p w14:paraId="7B8D8129" w14:textId="1BD0CF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R4-2119045</w:t>
            </w:r>
          </w:p>
        </w:tc>
        <w:tc>
          <w:tcPr>
            <w:tcW w:w="0" w:type="auto"/>
          </w:tcPr>
          <w:p w14:paraId="7EA0EEE9" w14:textId="34B9FE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 tests for inter-cell MMSE-IRC receiver</w:t>
            </w:r>
          </w:p>
        </w:tc>
        <w:tc>
          <w:tcPr>
            <w:tcW w:w="0" w:type="auto"/>
          </w:tcPr>
          <w:p w14:paraId="7EFA6BEF" w14:textId="5E6811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0BA370" w14:textId="59830C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89E4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D4F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A41201" w14:textId="77777777" w:rsidTr="00AB1096">
        <w:tc>
          <w:tcPr>
            <w:tcW w:w="0" w:type="auto"/>
          </w:tcPr>
          <w:p w14:paraId="35C9EE09" w14:textId="0A5388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R4-2119046</w:t>
            </w:r>
          </w:p>
        </w:tc>
        <w:tc>
          <w:tcPr>
            <w:tcW w:w="0" w:type="auto"/>
          </w:tcPr>
          <w:p w14:paraId="1EBDAA76" w14:textId="41B600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 cell inter-user MMSE-IRC receiver</w:t>
            </w:r>
          </w:p>
        </w:tc>
        <w:tc>
          <w:tcPr>
            <w:tcW w:w="0" w:type="auto"/>
          </w:tcPr>
          <w:p w14:paraId="6D412683" w14:textId="7E4D01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6F71E3" w14:textId="6B45EA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710C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07A7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15BC78" w14:textId="77777777" w:rsidTr="00AB1096">
        <w:tc>
          <w:tcPr>
            <w:tcW w:w="0" w:type="auto"/>
          </w:tcPr>
          <w:p w14:paraId="25B1DDD8" w14:textId="5CEC02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R4-2119047</w:t>
            </w:r>
          </w:p>
        </w:tc>
        <w:tc>
          <w:tcPr>
            <w:tcW w:w="0" w:type="auto"/>
          </w:tcPr>
          <w:p w14:paraId="33985E99" w14:textId="652286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intra cell inter-user MMSE-IRC receiver</w:t>
            </w:r>
          </w:p>
        </w:tc>
        <w:tc>
          <w:tcPr>
            <w:tcW w:w="0" w:type="auto"/>
          </w:tcPr>
          <w:p w14:paraId="7771E94C" w14:textId="789525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100104" w14:textId="0CBABF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03F2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4E3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8C5026" w14:textId="77777777" w:rsidTr="00AB1096">
        <w:tc>
          <w:tcPr>
            <w:tcW w:w="0" w:type="auto"/>
          </w:tcPr>
          <w:p w14:paraId="1E45E2EA" w14:textId="16EBC6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R4-2119048</w:t>
            </w:r>
          </w:p>
        </w:tc>
        <w:tc>
          <w:tcPr>
            <w:tcW w:w="0" w:type="auto"/>
          </w:tcPr>
          <w:p w14:paraId="7A1EF3FC" w14:textId="6E19D1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intra cell inter-user MMSE-IRC receiver</w:t>
            </w:r>
          </w:p>
        </w:tc>
        <w:tc>
          <w:tcPr>
            <w:tcW w:w="0" w:type="auto"/>
          </w:tcPr>
          <w:p w14:paraId="1083079B" w14:textId="6F8690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C77EEF" w14:textId="185EEA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5D3E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3B2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31F708" w14:textId="77777777" w:rsidTr="00AB1096">
        <w:tc>
          <w:tcPr>
            <w:tcW w:w="0" w:type="auto"/>
          </w:tcPr>
          <w:p w14:paraId="0F73169F" w14:textId="24DED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R4-2119049</w:t>
            </w:r>
          </w:p>
        </w:tc>
        <w:tc>
          <w:tcPr>
            <w:tcW w:w="0" w:type="auto"/>
          </w:tcPr>
          <w:p w14:paraId="4D3790B3" w14:textId="14C697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TP: Introduction of simulation assumptions for intra cell inter user MMSE-IRC receiver</w:t>
            </w:r>
          </w:p>
        </w:tc>
        <w:tc>
          <w:tcPr>
            <w:tcW w:w="0" w:type="auto"/>
          </w:tcPr>
          <w:p w14:paraId="67B7130B" w14:textId="21BF16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627C09" w14:textId="3ABF7C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3D6C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45807" w14:textId="5F2B1A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R4-2120715</w:t>
            </w:r>
          </w:p>
        </w:tc>
      </w:tr>
      <w:tr w:rsidR="00AB1096" w14:paraId="33C2E524" w14:textId="77777777" w:rsidTr="00AB1096">
        <w:tc>
          <w:tcPr>
            <w:tcW w:w="0" w:type="auto"/>
          </w:tcPr>
          <w:p w14:paraId="265D38CD" w14:textId="56DD6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R4-2119050</w:t>
            </w:r>
          </w:p>
        </w:tc>
        <w:tc>
          <w:tcPr>
            <w:tcW w:w="0" w:type="auto"/>
          </w:tcPr>
          <w:p w14:paraId="6158C96B" w14:textId="06AB6C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for CRS-IM receiver</w:t>
            </w:r>
          </w:p>
        </w:tc>
        <w:tc>
          <w:tcPr>
            <w:tcW w:w="0" w:type="auto"/>
          </w:tcPr>
          <w:p w14:paraId="2633E983" w14:textId="7971F9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91FFB0" w14:textId="2478E9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0AC6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077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0B426C" w14:textId="77777777" w:rsidTr="00AB1096">
        <w:tc>
          <w:tcPr>
            <w:tcW w:w="0" w:type="auto"/>
          </w:tcPr>
          <w:p w14:paraId="77207C87" w14:textId="68FFEF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R4-2119051</w:t>
            </w:r>
          </w:p>
        </w:tc>
        <w:tc>
          <w:tcPr>
            <w:tcW w:w="0" w:type="auto"/>
          </w:tcPr>
          <w:p w14:paraId="34564047" w14:textId="3D8623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CRS-IM receiver</w:t>
            </w:r>
          </w:p>
        </w:tc>
        <w:tc>
          <w:tcPr>
            <w:tcW w:w="0" w:type="auto"/>
          </w:tcPr>
          <w:p w14:paraId="6BECB9BC" w14:textId="5E1EF6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9E483F" w14:textId="64F1CD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4688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EF5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37AC69" w14:textId="77777777" w:rsidTr="00AB1096">
        <w:tc>
          <w:tcPr>
            <w:tcW w:w="0" w:type="auto"/>
          </w:tcPr>
          <w:p w14:paraId="1D7D1B00" w14:textId="54DE20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R4-2119052</w:t>
            </w:r>
          </w:p>
        </w:tc>
        <w:tc>
          <w:tcPr>
            <w:tcW w:w="0" w:type="auto"/>
          </w:tcPr>
          <w:p w14:paraId="63817FB4" w14:textId="689269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channel model validation</w:t>
            </w:r>
          </w:p>
        </w:tc>
        <w:tc>
          <w:tcPr>
            <w:tcW w:w="0" w:type="auto"/>
          </w:tcPr>
          <w:p w14:paraId="7A0CF8C6" w14:textId="53D7F6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B0C2B5" w14:textId="1F193C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2A80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FC9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FB6C51" w14:textId="77777777" w:rsidTr="00AB1096">
        <w:tc>
          <w:tcPr>
            <w:tcW w:w="0" w:type="auto"/>
          </w:tcPr>
          <w:p w14:paraId="7D545262" w14:textId="007720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R4-2119053</w:t>
            </w:r>
          </w:p>
        </w:tc>
        <w:tc>
          <w:tcPr>
            <w:tcW w:w="0" w:type="auto"/>
          </w:tcPr>
          <w:p w14:paraId="26E98053" w14:textId="752B01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eDRX requirements for RedCap</w:t>
            </w:r>
          </w:p>
        </w:tc>
        <w:tc>
          <w:tcPr>
            <w:tcW w:w="0" w:type="auto"/>
          </w:tcPr>
          <w:p w14:paraId="66ECBA67" w14:textId="0DF5A1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B801D9" w14:textId="23377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2BA2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473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51DA1C" w14:textId="77777777" w:rsidTr="00AB1096">
        <w:tc>
          <w:tcPr>
            <w:tcW w:w="0" w:type="auto"/>
          </w:tcPr>
          <w:p w14:paraId="1BB5F6DE" w14:textId="102959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R4-2119054</w:t>
            </w:r>
          </w:p>
        </w:tc>
        <w:tc>
          <w:tcPr>
            <w:tcW w:w="0" w:type="auto"/>
          </w:tcPr>
          <w:p w14:paraId="2ECC61AA" w14:textId="1D55FB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measurement relaxations</w:t>
            </w:r>
          </w:p>
        </w:tc>
        <w:tc>
          <w:tcPr>
            <w:tcW w:w="0" w:type="auto"/>
          </w:tcPr>
          <w:p w14:paraId="71CB8761" w14:textId="06A06E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157F2A" w14:textId="53B523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BC29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1ED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3806B1" w14:textId="77777777" w:rsidTr="00AB1096">
        <w:tc>
          <w:tcPr>
            <w:tcW w:w="0" w:type="auto"/>
          </w:tcPr>
          <w:p w14:paraId="7E687A4E" w14:textId="1E6596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R4-2119055</w:t>
            </w:r>
          </w:p>
        </w:tc>
        <w:tc>
          <w:tcPr>
            <w:tcW w:w="0" w:type="auto"/>
          </w:tcPr>
          <w:p w14:paraId="09290397" w14:textId="3A5289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general requirements for RedCap</w:t>
            </w:r>
          </w:p>
        </w:tc>
        <w:tc>
          <w:tcPr>
            <w:tcW w:w="0" w:type="auto"/>
          </w:tcPr>
          <w:p w14:paraId="057B7813" w14:textId="0B70AE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BA1790" w14:textId="7CF222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26E5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CFE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41CFF1" w14:textId="77777777" w:rsidTr="00AB1096">
        <w:tc>
          <w:tcPr>
            <w:tcW w:w="0" w:type="auto"/>
          </w:tcPr>
          <w:p w14:paraId="563EF839" w14:textId="36D324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R4-2119056</w:t>
            </w:r>
          </w:p>
        </w:tc>
        <w:tc>
          <w:tcPr>
            <w:tcW w:w="0" w:type="auto"/>
          </w:tcPr>
          <w:p w14:paraId="48C575E1" w14:textId="5D1F7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RedCap mobility requirements</w:t>
            </w:r>
          </w:p>
        </w:tc>
        <w:tc>
          <w:tcPr>
            <w:tcW w:w="0" w:type="auto"/>
          </w:tcPr>
          <w:p w14:paraId="5A48040A" w14:textId="1BB454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CFE288" w14:textId="70192E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3228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071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B2AF3F" w14:textId="77777777" w:rsidTr="00AB1096">
        <w:tc>
          <w:tcPr>
            <w:tcW w:w="0" w:type="auto"/>
          </w:tcPr>
          <w:p w14:paraId="42CF5EC0" w14:textId="14F9DA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R4-2119057</w:t>
            </w:r>
          </w:p>
        </w:tc>
        <w:tc>
          <w:tcPr>
            <w:tcW w:w="0" w:type="auto"/>
          </w:tcPr>
          <w:p w14:paraId="2872B136" w14:textId="503200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transmit timing requirements in Redcap</w:t>
            </w:r>
          </w:p>
        </w:tc>
        <w:tc>
          <w:tcPr>
            <w:tcW w:w="0" w:type="auto"/>
          </w:tcPr>
          <w:p w14:paraId="530526B4" w14:textId="29481B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AAA92D" w14:textId="4E46D6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8D8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28B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090169" w14:textId="77777777" w:rsidTr="00AB1096">
        <w:tc>
          <w:tcPr>
            <w:tcW w:w="0" w:type="auto"/>
          </w:tcPr>
          <w:p w14:paraId="676619FB" w14:textId="7E87D8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R4-2119058</w:t>
            </w:r>
          </w:p>
        </w:tc>
        <w:tc>
          <w:tcPr>
            <w:tcW w:w="0" w:type="auto"/>
          </w:tcPr>
          <w:p w14:paraId="52FF8DBF" w14:textId="3C850D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RedCap signaling characteristics</w:t>
            </w:r>
          </w:p>
        </w:tc>
        <w:tc>
          <w:tcPr>
            <w:tcW w:w="0" w:type="auto"/>
          </w:tcPr>
          <w:p w14:paraId="30EDB0E1" w14:textId="575589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A76F12" w14:textId="078D82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5CDC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7F63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250D97" w14:textId="77777777" w:rsidTr="00AB1096">
        <w:tc>
          <w:tcPr>
            <w:tcW w:w="0" w:type="auto"/>
          </w:tcPr>
          <w:p w14:paraId="73D3A0D0" w14:textId="7C8738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R4-2119059</w:t>
            </w:r>
          </w:p>
        </w:tc>
        <w:tc>
          <w:tcPr>
            <w:tcW w:w="0" w:type="auto"/>
          </w:tcPr>
          <w:p w14:paraId="18CD2E9F" w14:textId="6A809D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RedCap measurement procedure</w:t>
            </w:r>
          </w:p>
        </w:tc>
        <w:tc>
          <w:tcPr>
            <w:tcW w:w="0" w:type="auto"/>
          </w:tcPr>
          <w:p w14:paraId="12824256" w14:textId="632EF5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37960A" w14:textId="1B83A9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83CB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C63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B7BB32" w14:textId="77777777" w:rsidTr="00AB1096">
        <w:tc>
          <w:tcPr>
            <w:tcW w:w="0" w:type="auto"/>
          </w:tcPr>
          <w:p w14:paraId="5A582E48" w14:textId="1C9555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R4-2119060</w:t>
            </w:r>
          </w:p>
        </w:tc>
        <w:tc>
          <w:tcPr>
            <w:tcW w:w="0" w:type="auto"/>
          </w:tcPr>
          <w:p w14:paraId="03F46384" w14:textId="280809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Discussions on RedCap UE capabilities</w:t>
            </w:r>
          </w:p>
        </w:tc>
        <w:tc>
          <w:tcPr>
            <w:tcW w:w="0" w:type="auto"/>
          </w:tcPr>
          <w:p w14:paraId="519A6CE2" w14:textId="576386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500134" w14:textId="201D1E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4AFF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238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8DDAE6" w14:textId="77777777" w:rsidTr="00AB1096">
        <w:tc>
          <w:tcPr>
            <w:tcW w:w="0" w:type="auto"/>
          </w:tcPr>
          <w:p w14:paraId="525EDB75" w14:textId="5E1390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R4-2119061</w:t>
            </w:r>
          </w:p>
        </w:tc>
        <w:tc>
          <w:tcPr>
            <w:tcW w:w="0" w:type="auto"/>
          </w:tcPr>
          <w:p w14:paraId="1C15ED00" w14:textId="2FA9F4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results: SSB based RSRP measurement for RedCap UE 1 Rx</w:t>
            </w:r>
          </w:p>
        </w:tc>
        <w:tc>
          <w:tcPr>
            <w:tcW w:w="0" w:type="auto"/>
          </w:tcPr>
          <w:p w14:paraId="1031D625" w14:textId="26089C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F1054F" w14:textId="336382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6586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7F4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DCA5B0" w14:textId="77777777" w:rsidTr="00AB1096">
        <w:tc>
          <w:tcPr>
            <w:tcW w:w="0" w:type="auto"/>
          </w:tcPr>
          <w:p w14:paraId="634B6FD7" w14:textId="0ACD48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R4-2119062</w:t>
            </w:r>
          </w:p>
        </w:tc>
        <w:tc>
          <w:tcPr>
            <w:tcW w:w="0" w:type="auto"/>
          </w:tcPr>
          <w:p w14:paraId="600E8610" w14:textId="0055B3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results: Cell detection performance for RedCap UE with 1Rx</w:t>
            </w:r>
          </w:p>
        </w:tc>
        <w:tc>
          <w:tcPr>
            <w:tcW w:w="0" w:type="auto"/>
          </w:tcPr>
          <w:p w14:paraId="2839F06D" w14:textId="72CE13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C94C8E" w14:textId="66C0C2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ABD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5EF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1F253E" w14:textId="77777777" w:rsidTr="00AB1096">
        <w:tc>
          <w:tcPr>
            <w:tcW w:w="0" w:type="auto"/>
          </w:tcPr>
          <w:p w14:paraId="26ADB027" w14:textId="50E472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R4-2119063</w:t>
            </w:r>
          </w:p>
        </w:tc>
        <w:tc>
          <w:tcPr>
            <w:tcW w:w="0" w:type="auto"/>
          </w:tcPr>
          <w:p w14:paraId="704B92A5" w14:textId="66FBDF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UE power saving requirements</w:t>
            </w:r>
          </w:p>
        </w:tc>
        <w:tc>
          <w:tcPr>
            <w:tcW w:w="0" w:type="auto"/>
          </w:tcPr>
          <w:p w14:paraId="1E45B2EA" w14:textId="67B013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ED6EEE" w14:textId="68E08F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C59B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C53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9467A8" w14:textId="77777777" w:rsidTr="00AB1096">
        <w:tc>
          <w:tcPr>
            <w:tcW w:w="0" w:type="auto"/>
          </w:tcPr>
          <w:p w14:paraId="361E6C18" w14:textId="265952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R4-2119064</w:t>
            </w:r>
          </w:p>
        </w:tc>
        <w:tc>
          <w:tcPr>
            <w:tcW w:w="0" w:type="auto"/>
          </w:tcPr>
          <w:p w14:paraId="4825B5AD" w14:textId="4BC39F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requirements for release 17 NB-IoT</w:t>
            </w:r>
          </w:p>
        </w:tc>
        <w:tc>
          <w:tcPr>
            <w:tcW w:w="0" w:type="auto"/>
          </w:tcPr>
          <w:p w14:paraId="69B78955" w14:textId="2ACF1B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1C79C4" w14:textId="666108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781F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6346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94A9AF" w14:textId="77777777" w:rsidTr="00AB1096">
        <w:tc>
          <w:tcPr>
            <w:tcW w:w="0" w:type="auto"/>
          </w:tcPr>
          <w:p w14:paraId="1776FA94" w14:textId="543E58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R4-2119065</w:t>
            </w:r>
          </w:p>
        </w:tc>
        <w:tc>
          <w:tcPr>
            <w:tcW w:w="0" w:type="auto"/>
          </w:tcPr>
          <w:p w14:paraId="4A77CA3E" w14:textId="76DE62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70969B7D" w14:textId="4C8462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D80AFC" w14:textId="0DBDE0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2A5A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DDC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2858F5" w14:textId="77777777" w:rsidTr="00AB1096">
        <w:tc>
          <w:tcPr>
            <w:tcW w:w="0" w:type="auto"/>
          </w:tcPr>
          <w:p w14:paraId="4BC69490" w14:textId="70E98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R4-2119066</w:t>
            </w:r>
          </w:p>
        </w:tc>
        <w:tc>
          <w:tcPr>
            <w:tcW w:w="0" w:type="auto"/>
          </w:tcPr>
          <w:p w14:paraId="1C3E2711" w14:textId="49F45A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RRM impact of Small Data Transmissions</w:t>
            </w:r>
          </w:p>
        </w:tc>
        <w:tc>
          <w:tcPr>
            <w:tcW w:w="0" w:type="auto"/>
          </w:tcPr>
          <w:p w14:paraId="176D66FC" w14:textId="3E535C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1480AD" w14:textId="1F1EC3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9950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AC6E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563052" w14:textId="77777777" w:rsidTr="00AB1096">
        <w:tc>
          <w:tcPr>
            <w:tcW w:w="0" w:type="auto"/>
          </w:tcPr>
          <w:p w14:paraId="2327CD4C" w14:textId="0F8877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R4-2119067</w:t>
            </w:r>
          </w:p>
        </w:tc>
        <w:tc>
          <w:tcPr>
            <w:tcW w:w="0" w:type="auto"/>
          </w:tcPr>
          <w:p w14:paraId="48FBA5AA" w14:textId="01500A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TA validation requirements for Small Data Transmissions</w:t>
            </w:r>
          </w:p>
        </w:tc>
        <w:tc>
          <w:tcPr>
            <w:tcW w:w="0" w:type="auto"/>
          </w:tcPr>
          <w:p w14:paraId="790F486A" w14:textId="76A824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5A0CA8" w14:textId="2B99D8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A476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2F4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03CE2B" w14:textId="77777777" w:rsidTr="00AB1096">
        <w:tc>
          <w:tcPr>
            <w:tcW w:w="0" w:type="auto"/>
          </w:tcPr>
          <w:p w14:paraId="78A80431" w14:textId="6408FF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R4-2119068</w:t>
            </w:r>
          </w:p>
        </w:tc>
        <w:tc>
          <w:tcPr>
            <w:tcW w:w="0" w:type="auto"/>
          </w:tcPr>
          <w:p w14:paraId="60B5C81B" w14:textId="4836B8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impact due to Rel-17 SL operation</w:t>
            </w:r>
          </w:p>
        </w:tc>
        <w:tc>
          <w:tcPr>
            <w:tcW w:w="0" w:type="auto"/>
          </w:tcPr>
          <w:p w14:paraId="38CA9AD6" w14:textId="765152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A2D437" w14:textId="28D236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B41E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4D3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0E1C7C" w14:textId="77777777" w:rsidTr="00AB1096">
        <w:tc>
          <w:tcPr>
            <w:tcW w:w="0" w:type="auto"/>
          </w:tcPr>
          <w:p w14:paraId="770ACBA2" w14:textId="0C67A2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R4-2119069</w:t>
            </w:r>
          </w:p>
        </w:tc>
        <w:tc>
          <w:tcPr>
            <w:tcW w:w="0" w:type="auto"/>
          </w:tcPr>
          <w:p w14:paraId="74330A19" w14:textId="7ECD3B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SL DRX for Rel-17 SL operation</w:t>
            </w:r>
          </w:p>
        </w:tc>
        <w:tc>
          <w:tcPr>
            <w:tcW w:w="0" w:type="auto"/>
          </w:tcPr>
          <w:p w14:paraId="651751D9" w14:textId="22651D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ABD9E8" w14:textId="1C1CEE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D37E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C0A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7E9E29" w14:textId="77777777" w:rsidTr="00AB1096">
        <w:tc>
          <w:tcPr>
            <w:tcW w:w="0" w:type="auto"/>
          </w:tcPr>
          <w:p w14:paraId="258314A6" w14:textId="13864A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R4-2119070</w:t>
            </w:r>
          </w:p>
        </w:tc>
        <w:tc>
          <w:tcPr>
            <w:tcW w:w="0" w:type="auto"/>
          </w:tcPr>
          <w:p w14:paraId="30BBEF02" w14:textId="21EAFE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Rel-17 SL relay operation</w:t>
            </w:r>
          </w:p>
        </w:tc>
        <w:tc>
          <w:tcPr>
            <w:tcW w:w="0" w:type="auto"/>
          </w:tcPr>
          <w:p w14:paraId="34CCFD3D" w14:textId="4F447E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1BDB03" w14:textId="11B70C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ADD1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5BD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850788" w14:textId="77777777" w:rsidTr="00AB1096">
        <w:tc>
          <w:tcPr>
            <w:tcW w:w="0" w:type="auto"/>
          </w:tcPr>
          <w:p w14:paraId="5D806203" w14:textId="607ECE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R4-2119071</w:t>
            </w:r>
          </w:p>
        </w:tc>
        <w:tc>
          <w:tcPr>
            <w:tcW w:w="0" w:type="auto"/>
          </w:tcPr>
          <w:p w14:paraId="213CE3A2" w14:textId="7BC742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DC_n77A_8A, DC_n77(2A)_8A</w:t>
            </w:r>
          </w:p>
        </w:tc>
        <w:tc>
          <w:tcPr>
            <w:tcW w:w="0" w:type="auto"/>
          </w:tcPr>
          <w:p w14:paraId="37F58FD3" w14:textId="2643A1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29B608D" w14:textId="0B8C19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D3E5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1194C4" w14:textId="18B4E3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R4-2119827</w:t>
            </w:r>
          </w:p>
        </w:tc>
      </w:tr>
      <w:tr w:rsidR="00AB1096" w14:paraId="08213AFE" w14:textId="77777777" w:rsidTr="00AB1096">
        <w:tc>
          <w:tcPr>
            <w:tcW w:w="0" w:type="auto"/>
          </w:tcPr>
          <w:p w14:paraId="240039AD" w14:textId="7DE0E2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R4-2119072</w:t>
            </w:r>
          </w:p>
        </w:tc>
        <w:tc>
          <w:tcPr>
            <w:tcW w:w="0" w:type="auto"/>
          </w:tcPr>
          <w:p w14:paraId="37B15FBD" w14:textId="376082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UE relaxed measurement requirements</w:t>
            </w:r>
          </w:p>
        </w:tc>
        <w:tc>
          <w:tcPr>
            <w:tcW w:w="0" w:type="auto"/>
          </w:tcPr>
          <w:p w14:paraId="2AB2B0D9" w14:textId="0C73D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3750D9" w14:textId="53CBDA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9254A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44C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E4B176" w14:textId="77777777" w:rsidTr="00AB1096">
        <w:tc>
          <w:tcPr>
            <w:tcW w:w="0" w:type="auto"/>
          </w:tcPr>
          <w:p w14:paraId="4BFC4A87" w14:textId="4D78EE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R4-2119073</w:t>
            </w:r>
          </w:p>
        </w:tc>
        <w:tc>
          <w:tcPr>
            <w:tcW w:w="0" w:type="auto"/>
          </w:tcPr>
          <w:p w14:paraId="28C3FD67" w14:textId="335468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Rel-16 UE relaxed measurement requirements</w:t>
            </w:r>
          </w:p>
        </w:tc>
        <w:tc>
          <w:tcPr>
            <w:tcW w:w="0" w:type="auto"/>
          </w:tcPr>
          <w:p w14:paraId="01DD2287" w14:textId="4830D1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823ACF" w14:textId="13DBF2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16DF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F13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E0FBCE" w14:textId="77777777" w:rsidTr="00AB1096">
        <w:tc>
          <w:tcPr>
            <w:tcW w:w="0" w:type="auto"/>
          </w:tcPr>
          <w:p w14:paraId="07EBF8F4" w14:textId="0028B2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R4-2119074</w:t>
            </w:r>
          </w:p>
        </w:tc>
        <w:tc>
          <w:tcPr>
            <w:tcW w:w="0" w:type="auto"/>
          </w:tcPr>
          <w:p w14:paraId="02BA4CD6" w14:textId="344845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38.862 V040 Band combination handling</w:t>
            </w:r>
          </w:p>
        </w:tc>
        <w:tc>
          <w:tcPr>
            <w:tcW w:w="0" w:type="auto"/>
          </w:tcPr>
          <w:p w14:paraId="402256F4" w14:textId="53ACD6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6EA4BD" w14:textId="28B847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B2A5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06E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F5125D" w14:textId="77777777" w:rsidTr="00AB1096">
        <w:tc>
          <w:tcPr>
            <w:tcW w:w="0" w:type="auto"/>
          </w:tcPr>
          <w:p w14:paraId="7196FAA4" w14:textId="30CE3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R4-2119075</w:t>
            </w:r>
          </w:p>
        </w:tc>
        <w:tc>
          <w:tcPr>
            <w:tcW w:w="0" w:type="auto"/>
          </w:tcPr>
          <w:p w14:paraId="481A6302" w14:textId="7268C0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TR38.862 on CA and DC configuration table structure</w:t>
            </w:r>
          </w:p>
        </w:tc>
        <w:tc>
          <w:tcPr>
            <w:tcW w:w="0" w:type="auto"/>
          </w:tcPr>
          <w:p w14:paraId="37552044" w14:textId="37BFAA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7C390B1" w14:textId="4EFE05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92B4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E5E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128CD9" w14:textId="77777777" w:rsidTr="00AB1096">
        <w:tc>
          <w:tcPr>
            <w:tcW w:w="0" w:type="auto"/>
          </w:tcPr>
          <w:p w14:paraId="0B8D8686" w14:textId="2FB238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R4-2119076</w:t>
            </w:r>
          </w:p>
        </w:tc>
        <w:tc>
          <w:tcPr>
            <w:tcW w:w="0" w:type="auto"/>
          </w:tcPr>
          <w:p w14:paraId="4F6E697E" w14:textId="631D0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principle of applying delta TIB and RIB values</w:t>
            </w:r>
          </w:p>
        </w:tc>
        <w:tc>
          <w:tcPr>
            <w:tcW w:w="0" w:type="auto"/>
          </w:tcPr>
          <w:p w14:paraId="59D1E40F" w14:textId="6CC91F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26F2C2" w14:textId="7AD3C9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3BD8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EAF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7BD58D" w14:textId="77777777" w:rsidTr="00AB1096">
        <w:tc>
          <w:tcPr>
            <w:tcW w:w="0" w:type="auto"/>
          </w:tcPr>
          <w:p w14:paraId="4C04773B" w14:textId="4ABC34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R4-2119077</w:t>
            </w:r>
          </w:p>
        </w:tc>
        <w:tc>
          <w:tcPr>
            <w:tcW w:w="0" w:type="auto"/>
          </w:tcPr>
          <w:p w14:paraId="625EE12E" w14:textId="313407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FR2 CA BW class</w:t>
            </w:r>
          </w:p>
        </w:tc>
        <w:tc>
          <w:tcPr>
            <w:tcW w:w="0" w:type="auto"/>
          </w:tcPr>
          <w:p w14:paraId="6CF19E3D" w14:textId="341FD5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508605" w14:textId="4445CC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322B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9BB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013281" w14:textId="77777777" w:rsidTr="00AB1096">
        <w:tc>
          <w:tcPr>
            <w:tcW w:w="0" w:type="auto"/>
          </w:tcPr>
          <w:p w14:paraId="67AD5139" w14:textId="0AFB56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R4-2119078</w:t>
            </w:r>
          </w:p>
        </w:tc>
        <w:tc>
          <w:tcPr>
            <w:tcW w:w="0" w:type="auto"/>
          </w:tcPr>
          <w:p w14:paraId="7F11E8C5" w14:textId="671F47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FR 2 CA BW class</w:t>
            </w:r>
          </w:p>
        </w:tc>
        <w:tc>
          <w:tcPr>
            <w:tcW w:w="0" w:type="auto"/>
          </w:tcPr>
          <w:p w14:paraId="6D1BD170" w14:textId="360F32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3EA9E6" w14:textId="00034F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208D2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762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6F40BB" w14:textId="77777777" w:rsidTr="00AB1096">
        <w:tc>
          <w:tcPr>
            <w:tcW w:w="0" w:type="auto"/>
          </w:tcPr>
          <w:p w14:paraId="4F2C23DE" w14:textId="691308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R4-2119079</w:t>
            </w:r>
          </w:p>
        </w:tc>
        <w:tc>
          <w:tcPr>
            <w:tcW w:w="0" w:type="auto"/>
          </w:tcPr>
          <w:p w14:paraId="6B68C9CC" w14:textId="1A2A69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DC configuration grouping</w:t>
            </w:r>
          </w:p>
        </w:tc>
        <w:tc>
          <w:tcPr>
            <w:tcW w:w="0" w:type="auto"/>
          </w:tcPr>
          <w:p w14:paraId="2E128242" w14:textId="681CF7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1BEE3A" w14:textId="3A5E8A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8EEF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97A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069A9F" w14:textId="77777777" w:rsidTr="00AB1096">
        <w:tc>
          <w:tcPr>
            <w:tcW w:w="0" w:type="auto"/>
          </w:tcPr>
          <w:p w14:paraId="20D2671C" w14:textId="2966A1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R4-2119080</w:t>
            </w:r>
          </w:p>
        </w:tc>
        <w:tc>
          <w:tcPr>
            <w:tcW w:w="0" w:type="auto"/>
          </w:tcPr>
          <w:p w14:paraId="42CA5CB6" w14:textId="6147C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DC configuration regrouping cleanup</w:t>
            </w:r>
          </w:p>
        </w:tc>
        <w:tc>
          <w:tcPr>
            <w:tcW w:w="0" w:type="auto"/>
          </w:tcPr>
          <w:p w14:paraId="68538D27" w14:textId="197612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5B059B" w14:textId="61A7DE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F2EF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A62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4A0DA2" w14:textId="77777777" w:rsidTr="00AB1096">
        <w:tc>
          <w:tcPr>
            <w:tcW w:w="0" w:type="auto"/>
          </w:tcPr>
          <w:p w14:paraId="7887F30B" w14:textId="34FA05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R4-2119081</w:t>
            </w:r>
          </w:p>
        </w:tc>
        <w:tc>
          <w:tcPr>
            <w:tcW w:w="0" w:type="auto"/>
          </w:tcPr>
          <w:p w14:paraId="1283DE11" w14:textId="76B881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UE maximum output power reduction (Rel-16)</w:t>
            </w:r>
          </w:p>
        </w:tc>
        <w:tc>
          <w:tcPr>
            <w:tcW w:w="0" w:type="auto"/>
          </w:tcPr>
          <w:p w14:paraId="67EAE965" w14:textId="1F41B3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08C2E0" w14:textId="368C7F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28D6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ADA01" w14:textId="46F174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R4-2119850</w:t>
            </w:r>
          </w:p>
        </w:tc>
      </w:tr>
      <w:tr w:rsidR="00AB1096" w14:paraId="6ADE2250" w14:textId="77777777" w:rsidTr="00AB1096">
        <w:tc>
          <w:tcPr>
            <w:tcW w:w="0" w:type="auto"/>
          </w:tcPr>
          <w:p w14:paraId="67630FC6" w14:textId="66D759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R4-2119082</w:t>
            </w:r>
          </w:p>
        </w:tc>
        <w:tc>
          <w:tcPr>
            <w:tcW w:w="0" w:type="auto"/>
          </w:tcPr>
          <w:p w14:paraId="5E611D8F" w14:textId="6E865A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UE maximum output power reduction (Rel-17)</w:t>
            </w:r>
          </w:p>
        </w:tc>
        <w:tc>
          <w:tcPr>
            <w:tcW w:w="0" w:type="auto"/>
          </w:tcPr>
          <w:p w14:paraId="4EB7CFBD" w14:textId="333AE6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A968DD" w14:textId="75A19F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28D3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3BC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9A0207" w14:textId="77777777" w:rsidTr="00AB1096">
        <w:tc>
          <w:tcPr>
            <w:tcW w:w="0" w:type="auto"/>
          </w:tcPr>
          <w:p w14:paraId="7D516810" w14:textId="094C80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R4-2119083</w:t>
            </w:r>
          </w:p>
        </w:tc>
        <w:tc>
          <w:tcPr>
            <w:tcW w:w="0" w:type="auto"/>
          </w:tcPr>
          <w:p w14:paraId="371227F2" w14:textId="56D7D9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 on configurations for intra-band contiguous CA (Rel-16)</w:t>
            </w:r>
          </w:p>
        </w:tc>
        <w:tc>
          <w:tcPr>
            <w:tcW w:w="0" w:type="auto"/>
          </w:tcPr>
          <w:p w14:paraId="4E934BC0" w14:textId="31B223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3CDE09E" w14:textId="19F795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2EB5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3F7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FC3B6D" w14:textId="77777777" w:rsidTr="00AB1096">
        <w:tc>
          <w:tcPr>
            <w:tcW w:w="0" w:type="auto"/>
          </w:tcPr>
          <w:p w14:paraId="0E2436A9" w14:textId="1D8093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R4-2119084</w:t>
            </w:r>
          </w:p>
        </w:tc>
        <w:tc>
          <w:tcPr>
            <w:tcW w:w="0" w:type="auto"/>
          </w:tcPr>
          <w:p w14:paraId="1E51A5B2" w14:textId="68B2D2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 on configurations for intra-band contiguous CA (Rel-17)</w:t>
            </w:r>
          </w:p>
        </w:tc>
        <w:tc>
          <w:tcPr>
            <w:tcW w:w="0" w:type="auto"/>
          </w:tcPr>
          <w:p w14:paraId="3D4E6F43" w14:textId="2F4AE6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50F2FC4" w14:textId="677356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A81E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9AE2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0E9970" w14:textId="77777777" w:rsidTr="00AB1096">
        <w:tc>
          <w:tcPr>
            <w:tcW w:w="0" w:type="auto"/>
          </w:tcPr>
          <w:p w14:paraId="70D017C5" w14:textId="492114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R4-2119085</w:t>
            </w:r>
          </w:p>
        </w:tc>
        <w:tc>
          <w:tcPr>
            <w:tcW w:w="0" w:type="auto"/>
          </w:tcPr>
          <w:p w14:paraId="7A2CD860" w14:textId="151AC4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configurations for inter-band CA</w:t>
            </w:r>
          </w:p>
        </w:tc>
        <w:tc>
          <w:tcPr>
            <w:tcW w:w="0" w:type="auto"/>
          </w:tcPr>
          <w:p w14:paraId="2575C5CD" w14:textId="3EE73C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3204BE" w14:textId="47F72A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ECBA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B93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49E18D" w14:textId="77777777" w:rsidTr="00AB1096">
        <w:tc>
          <w:tcPr>
            <w:tcW w:w="0" w:type="auto"/>
          </w:tcPr>
          <w:p w14:paraId="3F832E12" w14:textId="595EA7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R4-2119086</w:t>
            </w:r>
          </w:p>
        </w:tc>
        <w:tc>
          <w:tcPr>
            <w:tcW w:w="0" w:type="auto"/>
          </w:tcPr>
          <w:p w14:paraId="268B4C32" w14:textId="1F5E0B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study on DC location reporting</w:t>
            </w:r>
          </w:p>
        </w:tc>
        <w:tc>
          <w:tcPr>
            <w:tcW w:w="0" w:type="auto"/>
          </w:tcPr>
          <w:p w14:paraId="48F6E3F8" w14:textId="75E3F2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429477B6" w14:textId="44EBF8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C15A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8BC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E60665" w14:textId="77777777" w:rsidTr="00AB1096">
        <w:tc>
          <w:tcPr>
            <w:tcW w:w="0" w:type="auto"/>
          </w:tcPr>
          <w:p w14:paraId="35ABD91B" w14:textId="068FFE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R4-2119087</w:t>
            </w:r>
          </w:p>
        </w:tc>
        <w:tc>
          <w:tcPr>
            <w:tcW w:w="0" w:type="auto"/>
          </w:tcPr>
          <w:p w14:paraId="1CB4A944" w14:textId="5D2DC0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correct the editorial errors for general paragraph</w:t>
            </w:r>
          </w:p>
        </w:tc>
        <w:tc>
          <w:tcPr>
            <w:tcW w:w="0" w:type="auto"/>
          </w:tcPr>
          <w:p w14:paraId="59CE61FB" w14:textId="3F42C9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91B093" w14:textId="003959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2FE1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64C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F62D51" w14:textId="77777777" w:rsidTr="00AB1096">
        <w:tc>
          <w:tcPr>
            <w:tcW w:w="0" w:type="auto"/>
          </w:tcPr>
          <w:p w14:paraId="6A624FE0" w14:textId="12354D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R4-2119088</w:t>
            </w:r>
          </w:p>
        </w:tc>
        <w:tc>
          <w:tcPr>
            <w:tcW w:w="0" w:type="auto"/>
          </w:tcPr>
          <w:p w14:paraId="589F3DC2" w14:textId="21DC90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60GHz UE RF requirements</w:t>
            </w:r>
          </w:p>
        </w:tc>
        <w:tc>
          <w:tcPr>
            <w:tcW w:w="0" w:type="auto"/>
          </w:tcPr>
          <w:p w14:paraId="70111F34" w14:textId="259305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BE70506" w14:textId="144AD2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B8B0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C08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827376" w14:textId="77777777" w:rsidTr="00AB1096">
        <w:tc>
          <w:tcPr>
            <w:tcW w:w="0" w:type="auto"/>
          </w:tcPr>
          <w:p w14:paraId="1B4DCDFB" w14:textId="3F946F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R4-2119089</w:t>
            </w:r>
          </w:p>
        </w:tc>
        <w:tc>
          <w:tcPr>
            <w:tcW w:w="0" w:type="auto"/>
          </w:tcPr>
          <w:p w14:paraId="12E3D67A" w14:textId="3C8C86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continuity for multiple transmissions</w:t>
            </w:r>
          </w:p>
        </w:tc>
        <w:tc>
          <w:tcPr>
            <w:tcW w:w="0" w:type="auto"/>
          </w:tcPr>
          <w:p w14:paraId="49A7B3F4" w14:textId="760C04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1AF62DE" w14:textId="46237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70C6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ECC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CC3A29" w14:textId="77777777" w:rsidTr="00AB1096">
        <w:tc>
          <w:tcPr>
            <w:tcW w:w="0" w:type="auto"/>
          </w:tcPr>
          <w:p w14:paraId="31392164" w14:textId="6DDFEE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R4-2119090</w:t>
            </w:r>
          </w:p>
        </w:tc>
        <w:tc>
          <w:tcPr>
            <w:tcW w:w="0" w:type="auto"/>
          </w:tcPr>
          <w:p w14:paraId="77C2BE2F" w14:textId="42D5C8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MIMO coherence capability for Rel-17 Tx switching</w:t>
            </w:r>
          </w:p>
        </w:tc>
        <w:tc>
          <w:tcPr>
            <w:tcW w:w="0" w:type="auto"/>
          </w:tcPr>
          <w:p w14:paraId="05070E82" w14:textId="1E80B2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7AC44765" w14:textId="4A3E33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F3FA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A46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915F31" w14:textId="77777777" w:rsidTr="00AB1096">
        <w:tc>
          <w:tcPr>
            <w:tcW w:w="0" w:type="auto"/>
          </w:tcPr>
          <w:p w14:paraId="6BFCC328" w14:textId="3BFDA3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R4-2119091</w:t>
            </w:r>
          </w:p>
        </w:tc>
        <w:tc>
          <w:tcPr>
            <w:tcW w:w="0" w:type="auto"/>
          </w:tcPr>
          <w:p w14:paraId="5AD7BC7B" w14:textId="0C6CE7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further enhancements on MIMO</w:t>
            </w:r>
          </w:p>
        </w:tc>
        <w:tc>
          <w:tcPr>
            <w:tcW w:w="0" w:type="auto"/>
          </w:tcPr>
          <w:p w14:paraId="2166AAB4" w14:textId="48F07F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7AAF8411" w14:textId="4D4533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6A87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58E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9268BA" w14:textId="77777777" w:rsidTr="00AB1096">
        <w:tc>
          <w:tcPr>
            <w:tcW w:w="0" w:type="auto"/>
          </w:tcPr>
          <w:p w14:paraId="4E43136A" w14:textId="07C87B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R4-2119092</w:t>
            </w:r>
          </w:p>
        </w:tc>
        <w:tc>
          <w:tcPr>
            <w:tcW w:w="0" w:type="auto"/>
          </w:tcPr>
          <w:p w14:paraId="7E4CAF42" w14:textId="3144B4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Implementation aspects for interference cell CRS-RM</w:t>
            </w:r>
          </w:p>
        </w:tc>
        <w:tc>
          <w:tcPr>
            <w:tcW w:w="0" w:type="auto"/>
          </w:tcPr>
          <w:p w14:paraId="5EEC6A71" w14:textId="33C911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BC4772" w14:textId="43AD9B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0DA4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AA6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1FE5BD" w14:textId="77777777" w:rsidTr="00AB1096">
        <w:tc>
          <w:tcPr>
            <w:tcW w:w="0" w:type="auto"/>
          </w:tcPr>
          <w:p w14:paraId="2FA84BE2" w14:textId="32BD45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R4-2119093</w:t>
            </w:r>
          </w:p>
        </w:tc>
        <w:tc>
          <w:tcPr>
            <w:tcW w:w="0" w:type="auto"/>
          </w:tcPr>
          <w:p w14:paraId="6673EF4C" w14:textId="222F51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Channel Model Spatial Validation Pass/Fail limits </w:t>
            </w:r>
          </w:p>
        </w:tc>
        <w:tc>
          <w:tcPr>
            <w:tcW w:w="0" w:type="auto"/>
          </w:tcPr>
          <w:p w14:paraId="08B01A6B" w14:textId="0C662A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66F22C3F" w14:textId="46855F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9861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610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289D89" w14:textId="77777777" w:rsidTr="00AB1096">
        <w:tc>
          <w:tcPr>
            <w:tcW w:w="0" w:type="auto"/>
          </w:tcPr>
          <w:p w14:paraId="33E09F67" w14:textId="24305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R4-2119094</w:t>
            </w:r>
          </w:p>
        </w:tc>
        <w:tc>
          <w:tcPr>
            <w:tcW w:w="0" w:type="auto"/>
          </w:tcPr>
          <w:p w14:paraId="4B5007E9" w14:textId="6CBC5F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RRM requirements for unified TCI in FeMIMO</w:t>
            </w:r>
          </w:p>
        </w:tc>
        <w:tc>
          <w:tcPr>
            <w:tcW w:w="0" w:type="auto"/>
          </w:tcPr>
          <w:p w14:paraId="584C5926" w14:textId="11A019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04E90A" w14:textId="46052D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6CDD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C13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196C5A" w14:textId="77777777" w:rsidTr="00AB1096">
        <w:tc>
          <w:tcPr>
            <w:tcW w:w="0" w:type="auto"/>
          </w:tcPr>
          <w:p w14:paraId="6EC957B4" w14:textId="4A5EA4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R4-2119095</w:t>
            </w:r>
          </w:p>
        </w:tc>
        <w:tc>
          <w:tcPr>
            <w:tcW w:w="0" w:type="auto"/>
          </w:tcPr>
          <w:p w14:paraId="3D36805D" w14:textId="2BD1A4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RRM requirements for inter-cell beam management in FeMIMO</w:t>
            </w:r>
          </w:p>
        </w:tc>
        <w:tc>
          <w:tcPr>
            <w:tcW w:w="0" w:type="auto"/>
          </w:tcPr>
          <w:p w14:paraId="6EE73FE2" w14:textId="24ABC7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88AA19C" w14:textId="6D1260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66B5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5F1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C2C4FA" w14:textId="77777777" w:rsidTr="00AB1096">
        <w:tc>
          <w:tcPr>
            <w:tcW w:w="0" w:type="auto"/>
          </w:tcPr>
          <w:p w14:paraId="6407ADDA" w14:textId="4F0B99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R4-2119096</w:t>
            </w:r>
          </w:p>
        </w:tc>
        <w:tc>
          <w:tcPr>
            <w:tcW w:w="0" w:type="auto"/>
          </w:tcPr>
          <w:p w14:paraId="15A56741" w14:textId="0B1A94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RRM requirements for simultaneous reception in FeMIMO</w:t>
            </w:r>
          </w:p>
        </w:tc>
        <w:tc>
          <w:tcPr>
            <w:tcW w:w="0" w:type="auto"/>
          </w:tcPr>
          <w:p w14:paraId="0576E10A" w14:textId="15BE89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CA3E77E" w14:textId="49B284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F4A2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32D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913D73" w14:textId="77777777" w:rsidTr="00AB1096">
        <w:tc>
          <w:tcPr>
            <w:tcW w:w="0" w:type="auto"/>
          </w:tcPr>
          <w:p w14:paraId="206483E5" w14:textId="64EF33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R4-2119097</w:t>
            </w:r>
          </w:p>
        </w:tc>
        <w:tc>
          <w:tcPr>
            <w:tcW w:w="0" w:type="auto"/>
          </w:tcPr>
          <w:p w14:paraId="4B249F90" w14:textId="47A9D7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study on DC location reporting</w:t>
            </w:r>
          </w:p>
        </w:tc>
        <w:tc>
          <w:tcPr>
            <w:tcW w:w="0" w:type="auto"/>
          </w:tcPr>
          <w:p w14:paraId="570A3A11" w14:textId="59BAA0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3E628773" w14:textId="67AA67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F328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4F1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37F1ED" w14:textId="77777777" w:rsidTr="00AB1096">
        <w:tc>
          <w:tcPr>
            <w:tcW w:w="0" w:type="auto"/>
          </w:tcPr>
          <w:p w14:paraId="3C8B74A4" w14:textId="014901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R4-2119098</w:t>
            </w:r>
          </w:p>
        </w:tc>
        <w:tc>
          <w:tcPr>
            <w:tcW w:w="0" w:type="auto"/>
          </w:tcPr>
          <w:p w14:paraId="4D068906" w14:textId="68CDE3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DC_1A_(n)3AA</w:t>
            </w:r>
          </w:p>
        </w:tc>
        <w:tc>
          <w:tcPr>
            <w:tcW w:w="0" w:type="auto"/>
          </w:tcPr>
          <w:p w14:paraId="0EC39608" w14:textId="3DA91E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005F6523" w14:textId="1BFBFA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B793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4DA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150A29" w14:textId="77777777" w:rsidTr="00AB1096">
        <w:tc>
          <w:tcPr>
            <w:tcW w:w="0" w:type="auto"/>
          </w:tcPr>
          <w:p w14:paraId="43FED05E" w14:textId="3B33A8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R4-2119099</w:t>
            </w:r>
          </w:p>
        </w:tc>
        <w:tc>
          <w:tcPr>
            <w:tcW w:w="0" w:type="auto"/>
          </w:tcPr>
          <w:p w14:paraId="218C73ED" w14:textId="47E64F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38.114 – applicability overview</w:t>
            </w:r>
          </w:p>
        </w:tc>
        <w:tc>
          <w:tcPr>
            <w:tcW w:w="0" w:type="auto"/>
          </w:tcPr>
          <w:p w14:paraId="24481368" w14:textId="698E0C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1D3B1E" w14:textId="0980B5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71F2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024EB" w14:textId="29C2B6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R4-2120639</w:t>
            </w:r>
          </w:p>
        </w:tc>
      </w:tr>
      <w:tr w:rsidR="00AB1096" w14:paraId="1A715652" w14:textId="77777777" w:rsidTr="00AB1096">
        <w:tc>
          <w:tcPr>
            <w:tcW w:w="0" w:type="auto"/>
          </w:tcPr>
          <w:p w14:paraId="3ABFB37F" w14:textId="09093B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R4-2119100</w:t>
            </w:r>
          </w:p>
        </w:tc>
        <w:tc>
          <w:tcPr>
            <w:tcW w:w="0" w:type="auto"/>
          </w:tcPr>
          <w:p w14:paraId="6755F1E4" w14:textId="422AD1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TS38.133[R16] Updating the introduction of EN-DC Interruption</w:t>
            </w:r>
          </w:p>
        </w:tc>
        <w:tc>
          <w:tcPr>
            <w:tcW w:w="0" w:type="auto"/>
          </w:tcPr>
          <w:p w14:paraId="672DA11A" w14:textId="7FBE0B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C8A4426" w14:textId="38CF93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6560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835B6" w14:textId="0E5387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R4-2120412</w:t>
            </w:r>
          </w:p>
        </w:tc>
      </w:tr>
      <w:tr w:rsidR="00AB1096" w14:paraId="409D3ABB" w14:textId="77777777" w:rsidTr="00AB1096">
        <w:tc>
          <w:tcPr>
            <w:tcW w:w="0" w:type="auto"/>
          </w:tcPr>
          <w:p w14:paraId="6B412926" w14:textId="6AE2FC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R4-2119101</w:t>
            </w:r>
          </w:p>
        </w:tc>
        <w:tc>
          <w:tcPr>
            <w:tcW w:w="0" w:type="auto"/>
          </w:tcPr>
          <w:p w14:paraId="3DD480FB" w14:textId="210E57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TS38.133 Updating the introduction of EN-DC Interruption</w:t>
            </w:r>
          </w:p>
        </w:tc>
        <w:tc>
          <w:tcPr>
            <w:tcW w:w="0" w:type="auto"/>
          </w:tcPr>
          <w:p w14:paraId="1C64DF7F" w14:textId="3E3931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DEDB75" w14:textId="331E32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960C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A5F0D" w14:textId="28861F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R4-2120413</w:t>
            </w:r>
          </w:p>
        </w:tc>
      </w:tr>
      <w:tr w:rsidR="00AB1096" w14:paraId="03178285" w14:textId="77777777" w:rsidTr="00AB1096">
        <w:tc>
          <w:tcPr>
            <w:tcW w:w="0" w:type="auto"/>
          </w:tcPr>
          <w:p w14:paraId="4B9A77B7" w14:textId="37F6E5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R4-2119102</w:t>
            </w:r>
          </w:p>
        </w:tc>
        <w:tc>
          <w:tcPr>
            <w:tcW w:w="0" w:type="auto"/>
          </w:tcPr>
          <w:p w14:paraId="7FEF8F41" w14:textId="15E1BA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intra-frequency measurements without gaps for SCells and inter-frequency measurements with/without gaps for FR1 NR HST</w:t>
            </w:r>
          </w:p>
        </w:tc>
        <w:tc>
          <w:tcPr>
            <w:tcW w:w="0" w:type="auto"/>
          </w:tcPr>
          <w:p w14:paraId="2457A069" w14:textId="0FC956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B18FEB" w14:textId="3A043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EB17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15B47" w14:textId="4E0FD3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R4-2120290</w:t>
            </w:r>
          </w:p>
        </w:tc>
      </w:tr>
      <w:tr w:rsidR="00AB1096" w14:paraId="63E88936" w14:textId="77777777" w:rsidTr="00AB1096">
        <w:tc>
          <w:tcPr>
            <w:tcW w:w="0" w:type="auto"/>
          </w:tcPr>
          <w:p w14:paraId="097F71BD" w14:textId="6AE4D2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R4-2119103</w:t>
            </w:r>
          </w:p>
        </w:tc>
        <w:tc>
          <w:tcPr>
            <w:tcW w:w="0" w:type="auto"/>
          </w:tcPr>
          <w:p w14:paraId="793B10E3" w14:textId="675A48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Different Proposed Schemes</w:t>
            </w:r>
          </w:p>
        </w:tc>
        <w:tc>
          <w:tcPr>
            <w:tcW w:w="0" w:type="auto"/>
          </w:tcPr>
          <w:p w14:paraId="6A03BB44" w14:textId="0D9F67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3401A3" w14:textId="37583E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F8D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8C6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3F0080" w14:textId="77777777" w:rsidTr="00AB1096">
        <w:tc>
          <w:tcPr>
            <w:tcW w:w="0" w:type="auto"/>
          </w:tcPr>
          <w:p w14:paraId="2D31C177" w14:textId="78031A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R4-2119104</w:t>
            </w:r>
          </w:p>
        </w:tc>
        <w:tc>
          <w:tcPr>
            <w:tcW w:w="0" w:type="auto"/>
          </w:tcPr>
          <w:p w14:paraId="68D7AF5F" w14:textId="2A29C3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for FR1 HST CA</w:t>
            </w:r>
          </w:p>
        </w:tc>
        <w:tc>
          <w:tcPr>
            <w:tcW w:w="0" w:type="auto"/>
          </w:tcPr>
          <w:p w14:paraId="356FB1BE" w14:textId="1F377F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902A4E3" w14:textId="2F199F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7C4A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3AF1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8F18F1" w14:textId="77777777" w:rsidTr="00AB1096">
        <w:tc>
          <w:tcPr>
            <w:tcW w:w="0" w:type="auto"/>
          </w:tcPr>
          <w:p w14:paraId="065EF1B6" w14:textId="74BC90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R4-2119105</w:t>
            </w:r>
          </w:p>
        </w:tc>
        <w:tc>
          <w:tcPr>
            <w:tcW w:w="0" w:type="auto"/>
          </w:tcPr>
          <w:p w14:paraId="036B78CF" w14:textId="0106D6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UE RX and General requirements</w:t>
            </w:r>
          </w:p>
        </w:tc>
        <w:tc>
          <w:tcPr>
            <w:tcW w:w="0" w:type="auto"/>
          </w:tcPr>
          <w:p w14:paraId="4D065EB0" w14:textId="7E4D7F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6B5657" w14:textId="7E165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DBF7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A98C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C2A869" w14:textId="77777777" w:rsidTr="00AB1096">
        <w:tc>
          <w:tcPr>
            <w:tcW w:w="0" w:type="auto"/>
          </w:tcPr>
          <w:p w14:paraId="02887508" w14:textId="45C37E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R4-2119106</w:t>
            </w:r>
          </w:p>
        </w:tc>
        <w:tc>
          <w:tcPr>
            <w:tcW w:w="0" w:type="auto"/>
          </w:tcPr>
          <w:p w14:paraId="47FE6309" w14:textId="77CAF5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DC_8A_(n)3AA</w:t>
            </w:r>
          </w:p>
        </w:tc>
        <w:tc>
          <w:tcPr>
            <w:tcW w:w="0" w:type="auto"/>
          </w:tcPr>
          <w:p w14:paraId="052A33C8" w14:textId="402CD8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3F112C2A" w14:textId="136F0B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0D81D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F54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A97BB0" w14:textId="77777777" w:rsidTr="00AB1096">
        <w:tc>
          <w:tcPr>
            <w:tcW w:w="0" w:type="auto"/>
          </w:tcPr>
          <w:p w14:paraId="747CF179" w14:textId="30FB06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R4-2119107</w:t>
            </w:r>
          </w:p>
        </w:tc>
        <w:tc>
          <w:tcPr>
            <w:tcW w:w="0" w:type="auto"/>
          </w:tcPr>
          <w:p w14:paraId="7848AD22" w14:textId="293338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L1-SINR measurements for Rel-17 FR1 HST CA</w:t>
            </w:r>
          </w:p>
        </w:tc>
        <w:tc>
          <w:tcPr>
            <w:tcW w:w="0" w:type="auto"/>
          </w:tcPr>
          <w:p w14:paraId="1726ED10" w14:textId="2D17E8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612E18" w14:textId="0946B9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219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481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330A1D" w14:textId="77777777" w:rsidTr="00AB1096">
        <w:tc>
          <w:tcPr>
            <w:tcW w:w="0" w:type="auto"/>
          </w:tcPr>
          <w:p w14:paraId="654D37D8" w14:textId="6A17D7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R4-2119108</w:t>
            </w:r>
          </w:p>
        </w:tc>
        <w:tc>
          <w:tcPr>
            <w:tcW w:w="0" w:type="auto"/>
          </w:tcPr>
          <w:p w14:paraId="5E6440F1" w14:textId="2FA2B3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HST FR2</w:t>
            </w:r>
          </w:p>
        </w:tc>
        <w:tc>
          <w:tcPr>
            <w:tcW w:w="0" w:type="auto"/>
          </w:tcPr>
          <w:p w14:paraId="471C57D5" w14:textId="0FDC10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627101" w14:textId="086AA8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95F9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8018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BA03F1" w14:textId="77777777" w:rsidTr="00AB1096">
        <w:tc>
          <w:tcPr>
            <w:tcW w:w="0" w:type="auto"/>
          </w:tcPr>
          <w:p w14:paraId="4BC70960" w14:textId="17361A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R4-2119109</w:t>
            </w:r>
          </w:p>
        </w:tc>
        <w:tc>
          <w:tcPr>
            <w:tcW w:w="0" w:type="auto"/>
          </w:tcPr>
          <w:p w14:paraId="2DBF7D4B" w14:textId="11906F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RX beam number for HST FR2</w:t>
            </w:r>
          </w:p>
        </w:tc>
        <w:tc>
          <w:tcPr>
            <w:tcW w:w="0" w:type="auto"/>
          </w:tcPr>
          <w:p w14:paraId="263682C9" w14:textId="6D23CA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4441903" w14:textId="111A32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8040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C33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E60E2B" w14:textId="77777777" w:rsidTr="00AB1096">
        <w:tc>
          <w:tcPr>
            <w:tcW w:w="0" w:type="auto"/>
          </w:tcPr>
          <w:p w14:paraId="7003C1F5" w14:textId="75BA61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R4-2119110</w:t>
            </w:r>
          </w:p>
        </w:tc>
        <w:tc>
          <w:tcPr>
            <w:tcW w:w="0" w:type="auto"/>
          </w:tcPr>
          <w:p w14:paraId="5B34BCE7" w14:textId="0A36DD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 Idle Inactive and Connected state mobility requirements for HST FR2</w:t>
            </w:r>
          </w:p>
        </w:tc>
        <w:tc>
          <w:tcPr>
            <w:tcW w:w="0" w:type="auto"/>
          </w:tcPr>
          <w:p w14:paraId="113FCF26" w14:textId="75E2C6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7FAA77D" w14:textId="17EDE2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F859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13D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9A083F" w14:textId="77777777" w:rsidTr="00AB1096">
        <w:tc>
          <w:tcPr>
            <w:tcW w:w="0" w:type="auto"/>
          </w:tcPr>
          <w:p w14:paraId="39D1D307" w14:textId="223B28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R4-2119111</w:t>
            </w:r>
          </w:p>
        </w:tc>
        <w:tc>
          <w:tcPr>
            <w:tcW w:w="0" w:type="auto"/>
          </w:tcPr>
          <w:p w14:paraId="41998690" w14:textId="52978C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 for HST FR2</w:t>
            </w:r>
          </w:p>
        </w:tc>
        <w:tc>
          <w:tcPr>
            <w:tcW w:w="0" w:type="auto"/>
          </w:tcPr>
          <w:p w14:paraId="39CC260B" w14:textId="1AF3A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7DC44C4" w14:textId="119EDE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470C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69B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B437E5" w14:textId="77777777" w:rsidTr="00AB1096">
        <w:tc>
          <w:tcPr>
            <w:tcW w:w="0" w:type="auto"/>
          </w:tcPr>
          <w:p w14:paraId="4ED4694F" w14:textId="31D105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R4-2119112</w:t>
            </w:r>
          </w:p>
        </w:tc>
        <w:tc>
          <w:tcPr>
            <w:tcW w:w="0" w:type="auto"/>
          </w:tcPr>
          <w:p w14:paraId="45D8D709" w14:textId="3AD8CA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Requirements for HST FR2</w:t>
            </w:r>
          </w:p>
        </w:tc>
        <w:tc>
          <w:tcPr>
            <w:tcW w:w="0" w:type="auto"/>
          </w:tcPr>
          <w:p w14:paraId="2ABE5E38" w14:textId="29D174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315E09" w14:textId="636282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F17B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5FD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3C6550" w14:textId="77777777" w:rsidTr="00AB1096">
        <w:tc>
          <w:tcPr>
            <w:tcW w:w="0" w:type="auto"/>
          </w:tcPr>
          <w:p w14:paraId="4705FB7A" w14:textId="75078B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R4-2119113</w:t>
            </w:r>
          </w:p>
        </w:tc>
        <w:tc>
          <w:tcPr>
            <w:tcW w:w="0" w:type="auto"/>
          </w:tcPr>
          <w:p w14:paraId="4B8D5415" w14:textId="3D76D4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pre-configured MG patterns</w:t>
            </w:r>
          </w:p>
        </w:tc>
        <w:tc>
          <w:tcPr>
            <w:tcW w:w="0" w:type="auto"/>
          </w:tcPr>
          <w:p w14:paraId="07DF7E87" w14:textId="12CD69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405ACCE" w14:textId="6D5154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C311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BDF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97428B" w14:textId="77777777" w:rsidTr="00AB1096">
        <w:tc>
          <w:tcPr>
            <w:tcW w:w="0" w:type="auto"/>
          </w:tcPr>
          <w:p w14:paraId="38E499D1" w14:textId="67E085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R4-2119114</w:t>
            </w:r>
          </w:p>
        </w:tc>
        <w:tc>
          <w:tcPr>
            <w:tcW w:w="0" w:type="auto"/>
          </w:tcPr>
          <w:p w14:paraId="34EDCBB5" w14:textId="2B76B8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multiple concurrent and independent MGs</w:t>
            </w:r>
          </w:p>
        </w:tc>
        <w:tc>
          <w:tcPr>
            <w:tcW w:w="0" w:type="auto"/>
          </w:tcPr>
          <w:p w14:paraId="21AC9DFF" w14:textId="04971C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635FECC" w14:textId="343CF7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7CDD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385E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764B34" w14:textId="77777777" w:rsidTr="00AB1096">
        <w:tc>
          <w:tcPr>
            <w:tcW w:w="0" w:type="auto"/>
          </w:tcPr>
          <w:p w14:paraId="65F75745" w14:textId="1F2FEE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R4-2119115</w:t>
            </w:r>
          </w:p>
        </w:tc>
        <w:tc>
          <w:tcPr>
            <w:tcW w:w="0" w:type="auto"/>
          </w:tcPr>
          <w:p w14:paraId="5CDBE933" w14:textId="0CD59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NCSG</w:t>
            </w:r>
          </w:p>
        </w:tc>
        <w:tc>
          <w:tcPr>
            <w:tcW w:w="0" w:type="auto"/>
          </w:tcPr>
          <w:p w14:paraId="7B8E4262" w14:textId="79DCBC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B95A948" w14:textId="242FF2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8BF6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910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CD1A8A" w14:textId="77777777" w:rsidTr="00AB1096">
        <w:tc>
          <w:tcPr>
            <w:tcW w:w="0" w:type="auto"/>
          </w:tcPr>
          <w:p w14:paraId="12D6F98F" w14:textId="588010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R4-2119116</w:t>
            </w:r>
          </w:p>
        </w:tc>
        <w:tc>
          <w:tcPr>
            <w:tcW w:w="0" w:type="auto"/>
          </w:tcPr>
          <w:p w14:paraId="5C30A509" w14:textId="44152F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for NR HST FR1</w:t>
            </w:r>
          </w:p>
        </w:tc>
        <w:tc>
          <w:tcPr>
            <w:tcW w:w="0" w:type="auto"/>
          </w:tcPr>
          <w:p w14:paraId="51382C0D" w14:textId="7BD118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FECA22" w14:textId="1FB0ED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9D6B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905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182D54" w14:textId="77777777" w:rsidTr="00AB1096">
        <w:tc>
          <w:tcPr>
            <w:tcW w:w="0" w:type="auto"/>
          </w:tcPr>
          <w:p w14:paraId="7A23D791" w14:textId="218FBD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R4-2119117</w:t>
            </w:r>
          </w:p>
        </w:tc>
        <w:tc>
          <w:tcPr>
            <w:tcW w:w="0" w:type="auto"/>
          </w:tcPr>
          <w:p w14:paraId="4C11BFEC" w14:textId="226C0D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Tx power management</w:t>
            </w:r>
          </w:p>
        </w:tc>
        <w:tc>
          <w:tcPr>
            <w:tcW w:w="0" w:type="auto"/>
          </w:tcPr>
          <w:p w14:paraId="5FFCB073" w14:textId="265E4D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0A254F" w14:textId="0ACB62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4639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393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A33CB0" w14:textId="77777777" w:rsidTr="00AB1096">
        <w:tc>
          <w:tcPr>
            <w:tcW w:w="0" w:type="auto"/>
          </w:tcPr>
          <w:p w14:paraId="547EE513" w14:textId="0E5BF5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R4-2119118</w:t>
            </w:r>
          </w:p>
        </w:tc>
        <w:tc>
          <w:tcPr>
            <w:tcW w:w="0" w:type="auto"/>
          </w:tcPr>
          <w:p w14:paraId="2326DAE7" w14:textId="78EE98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coherent UL MIMO use case</w:t>
            </w:r>
          </w:p>
        </w:tc>
        <w:tc>
          <w:tcPr>
            <w:tcW w:w="0" w:type="auto"/>
          </w:tcPr>
          <w:p w14:paraId="24A890F5" w14:textId="74649A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CDD3F4" w14:textId="52754B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4926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269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B46198" w14:textId="77777777" w:rsidTr="00AB1096">
        <w:tc>
          <w:tcPr>
            <w:tcW w:w="0" w:type="auto"/>
          </w:tcPr>
          <w:p w14:paraId="2B99B2E8" w14:textId="5110AC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R4-2119119</w:t>
            </w:r>
          </w:p>
        </w:tc>
        <w:tc>
          <w:tcPr>
            <w:tcW w:w="0" w:type="auto"/>
          </w:tcPr>
          <w:p w14:paraId="427128E0" w14:textId="07C04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Additional requirement for multi-panel reception</w:t>
            </w:r>
          </w:p>
        </w:tc>
        <w:tc>
          <w:tcPr>
            <w:tcW w:w="0" w:type="auto"/>
          </w:tcPr>
          <w:p w14:paraId="0A39F4DE" w14:textId="7738CD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C7393CE" w14:textId="593424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FA37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5D8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29C438" w14:textId="77777777" w:rsidTr="00AB1096">
        <w:tc>
          <w:tcPr>
            <w:tcW w:w="0" w:type="auto"/>
          </w:tcPr>
          <w:p w14:paraId="68B9A675" w14:textId="4D596F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R4-2119120</w:t>
            </w:r>
          </w:p>
        </w:tc>
        <w:tc>
          <w:tcPr>
            <w:tcW w:w="0" w:type="auto"/>
          </w:tcPr>
          <w:p w14:paraId="3533C6F9" w14:textId="7B16CB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MPE enhancements</w:t>
            </w:r>
          </w:p>
        </w:tc>
        <w:tc>
          <w:tcPr>
            <w:tcW w:w="0" w:type="auto"/>
          </w:tcPr>
          <w:p w14:paraId="1E650A96" w14:textId="348602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53E4F3" w14:textId="1422E7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830A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8BF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76741C" w14:textId="77777777" w:rsidTr="00AB1096">
        <w:tc>
          <w:tcPr>
            <w:tcW w:w="0" w:type="auto"/>
          </w:tcPr>
          <w:p w14:paraId="310D8639" w14:textId="425101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R4-2119121</w:t>
            </w:r>
          </w:p>
        </w:tc>
        <w:tc>
          <w:tcPr>
            <w:tcW w:w="0" w:type="auto"/>
          </w:tcPr>
          <w:p w14:paraId="6EE30641" w14:textId="38A445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related impact</w:t>
            </w:r>
          </w:p>
        </w:tc>
        <w:tc>
          <w:tcPr>
            <w:tcW w:w="0" w:type="auto"/>
          </w:tcPr>
          <w:p w14:paraId="1673EBBE" w14:textId="111386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27A2E0" w14:textId="352264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A056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FA2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607A6C" w14:textId="77777777" w:rsidTr="00AB1096">
        <w:tc>
          <w:tcPr>
            <w:tcW w:w="0" w:type="auto"/>
          </w:tcPr>
          <w:p w14:paraId="48480301" w14:textId="3E4546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R4-2119122</w:t>
            </w:r>
          </w:p>
        </w:tc>
        <w:tc>
          <w:tcPr>
            <w:tcW w:w="0" w:type="auto"/>
          </w:tcPr>
          <w:p w14:paraId="0DA81495" w14:textId="02BE7C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UE TX</w:t>
            </w:r>
          </w:p>
        </w:tc>
        <w:tc>
          <w:tcPr>
            <w:tcW w:w="0" w:type="auto"/>
          </w:tcPr>
          <w:p w14:paraId="042A5C18" w14:textId="60B5D1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81BAE87" w14:textId="3A2794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0358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7BA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432C51" w14:textId="77777777" w:rsidTr="00AB1096">
        <w:tc>
          <w:tcPr>
            <w:tcW w:w="0" w:type="auto"/>
          </w:tcPr>
          <w:p w14:paraId="2A4B6B54" w14:textId="3607DF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R4-2119123</w:t>
            </w:r>
          </w:p>
        </w:tc>
        <w:tc>
          <w:tcPr>
            <w:tcW w:w="0" w:type="auto"/>
          </w:tcPr>
          <w:p w14:paraId="2A61434B" w14:textId="670D04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HD-FDD REFSENS</w:t>
            </w:r>
          </w:p>
        </w:tc>
        <w:tc>
          <w:tcPr>
            <w:tcW w:w="0" w:type="auto"/>
          </w:tcPr>
          <w:p w14:paraId="705F5C8D" w14:textId="7968EF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6E71EE" w14:textId="49AD83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156F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C42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F68148" w14:textId="77777777" w:rsidTr="00AB1096">
        <w:tc>
          <w:tcPr>
            <w:tcW w:w="0" w:type="auto"/>
          </w:tcPr>
          <w:p w14:paraId="0C5F2EC1" w14:textId="22CA5D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R4-2119124</w:t>
            </w:r>
          </w:p>
        </w:tc>
        <w:tc>
          <w:tcPr>
            <w:tcW w:w="0" w:type="auto"/>
          </w:tcPr>
          <w:p w14:paraId="3A915A03" w14:textId="4862A6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On the SMTC windows </w:t>
            </w:r>
          </w:p>
        </w:tc>
        <w:tc>
          <w:tcPr>
            <w:tcW w:w="0" w:type="auto"/>
          </w:tcPr>
          <w:p w14:paraId="7536EBE5" w14:textId="0B90F6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04A2FB" w14:textId="534BE7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ED5B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C92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0E8B37" w14:textId="77777777" w:rsidTr="00AB1096">
        <w:tc>
          <w:tcPr>
            <w:tcW w:w="0" w:type="auto"/>
          </w:tcPr>
          <w:p w14:paraId="6178B67C" w14:textId="1EFF90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R4-2119125</w:t>
            </w:r>
          </w:p>
        </w:tc>
        <w:tc>
          <w:tcPr>
            <w:tcW w:w="0" w:type="auto"/>
          </w:tcPr>
          <w:p w14:paraId="6EFD8E3B" w14:textId="4D6992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Dynamic system level assumptions and results for NTN moving cells mobility</w:t>
            </w:r>
          </w:p>
        </w:tc>
        <w:tc>
          <w:tcPr>
            <w:tcW w:w="0" w:type="auto"/>
          </w:tcPr>
          <w:p w14:paraId="10466FD0" w14:textId="6614BE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3C3422" w14:textId="44D4CD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A8F7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2CD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435BD5" w14:textId="77777777" w:rsidTr="00AB1096">
        <w:tc>
          <w:tcPr>
            <w:tcW w:w="0" w:type="auto"/>
          </w:tcPr>
          <w:p w14:paraId="68AF3E5C" w14:textId="2926F9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R4-2119126</w:t>
            </w:r>
          </w:p>
        </w:tc>
        <w:tc>
          <w:tcPr>
            <w:tcW w:w="0" w:type="auto"/>
          </w:tcPr>
          <w:p w14:paraId="25F838D9" w14:textId="574299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38.124: correction of the frequency range for the RI test, Rel-15</w:t>
            </w:r>
          </w:p>
        </w:tc>
        <w:tc>
          <w:tcPr>
            <w:tcW w:w="0" w:type="auto"/>
          </w:tcPr>
          <w:p w14:paraId="3EA9B3F9" w14:textId="310CAC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6A3AD1" w14:textId="4E3049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5F11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3CE5A9" w14:textId="2D8685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R4-2120747</w:t>
            </w:r>
          </w:p>
        </w:tc>
      </w:tr>
      <w:tr w:rsidR="00AB1096" w14:paraId="3B008B0C" w14:textId="77777777" w:rsidTr="00AB1096">
        <w:tc>
          <w:tcPr>
            <w:tcW w:w="0" w:type="auto"/>
          </w:tcPr>
          <w:p w14:paraId="17CD1AC7" w14:textId="1EE30E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R4-2119127</w:t>
            </w:r>
          </w:p>
        </w:tc>
        <w:tc>
          <w:tcPr>
            <w:tcW w:w="0" w:type="auto"/>
          </w:tcPr>
          <w:p w14:paraId="3288F9A5" w14:textId="07AD0E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38.124: correction of the frequency range for the RI test, Rel-16</w:t>
            </w:r>
          </w:p>
        </w:tc>
        <w:tc>
          <w:tcPr>
            <w:tcW w:w="0" w:type="auto"/>
          </w:tcPr>
          <w:p w14:paraId="4BDDEF01" w14:textId="1512AA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C26DED2" w14:textId="08168F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3ECF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BE1C0" w14:textId="649D7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R4-2120748</w:t>
            </w:r>
          </w:p>
        </w:tc>
      </w:tr>
      <w:tr w:rsidR="00AB1096" w14:paraId="1FD5D51F" w14:textId="77777777" w:rsidTr="00AB1096">
        <w:tc>
          <w:tcPr>
            <w:tcW w:w="0" w:type="auto"/>
          </w:tcPr>
          <w:p w14:paraId="08183C47" w14:textId="695DD7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R4-2119128</w:t>
            </w:r>
          </w:p>
        </w:tc>
        <w:tc>
          <w:tcPr>
            <w:tcW w:w="0" w:type="auto"/>
          </w:tcPr>
          <w:p w14:paraId="24CD16FC" w14:textId="502EE5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38.124: correction of the frequency range for the RI test, Rel-17</w:t>
            </w:r>
          </w:p>
        </w:tc>
        <w:tc>
          <w:tcPr>
            <w:tcW w:w="0" w:type="auto"/>
          </w:tcPr>
          <w:p w14:paraId="6AF774F2" w14:textId="322133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4E58FB" w14:textId="3EBA75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B872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7C462" w14:textId="12462F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R4-2120757 </w:t>
            </w:r>
          </w:p>
        </w:tc>
      </w:tr>
      <w:tr w:rsidR="00AB1096" w14:paraId="1EAEDC4A" w14:textId="77777777" w:rsidTr="00AB1096">
        <w:tc>
          <w:tcPr>
            <w:tcW w:w="0" w:type="auto"/>
          </w:tcPr>
          <w:p w14:paraId="0F6DFE74" w14:textId="3545BA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R4-2119129</w:t>
            </w:r>
          </w:p>
        </w:tc>
        <w:tc>
          <w:tcPr>
            <w:tcW w:w="0" w:type="auto"/>
          </w:tcPr>
          <w:p w14:paraId="09C76AD5" w14:textId="4EFE9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miscellaneous corrections, Rel-15</w:t>
            </w:r>
          </w:p>
        </w:tc>
        <w:tc>
          <w:tcPr>
            <w:tcW w:w="0" w:type="auto"/>
          </w:tcPr>
          <w:p w14:paraId="425A13D1" w14:textId="1750EB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B719BC" w14:textId="167105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F630E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3D74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6D118D" w14:textId="77777777" w:rsidTr="00AB1096">
        <w:tc>
          <w:tcPr>
            <w:tcW w:w="0" w:type="auto"/>
          </w:tcPr>
          <w:p w14:paraId="6DC873F2" w14:textId="3F4712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R4-2119130</w:t>
            </w:r>
          </w:p>
        </w:tc>
        <w:tc>
          <w:tcPr>
            <w:tcW w:w="0" w:type="auto"/>
          </w:tcPr>
          <w:p w14:paraId="3E14F311" w14:textId="249A04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miscellaneous corrections, Rel-16</w:t>
            </w:r>
          </w:p>
        </w:tc>
        <w:tc>
          <w:tcPr>
            <w:tcW w:w="0" w:type="auto"/>
          </w:tcPr>
          <w:p w14:paraId="44BD993C" w14:textId="43B947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AC6645" w14:textId="35E6F9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8DC25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A607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404EE7" w14:textId="77777777" w:rsidTr="00AB1096">
        <w:tc>
          <w:tcPr>
            <w:tcW w:w="0" w:type="auto"/>
          </w:tcPr>
          <w:p w14:paraId="5B0345FE" w14:textId="291FF0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R4-2119131</w:t>
            </w:r>
          </w:p>
        </w:tc>
        <w:tc>
          <w:tcPr>
            <w:tcW w:w="0" w:type="auto"/>
          </w:tcPr>
          <w:p w14:paraId="27A103E2" w14:textId="494FA1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miscellaneous corrections, Rel-17</w:t>
            </w:r>
          </w:p>
        </w:tc>
        <w:tc>
          <w:tcPr>
            <w:tcW w:w="0" w:type="auto"/>
          </w:tcPr>
          <w:p w14:paraId="671EAA13" w14:textId="0EF999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6F84DA" w14:textId="1891ED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4872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C6A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CBB3A1" w14:textId="77777777" w:rsidTr="00AB1096">
        <w:tc>
          <w:tcPr>
            <w:tcW w:w="0" w:type="auto"/>
          </w:tcPr>
          <w:p w14:paraId="37BE1483" w14:textId="50B731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R4-2119132</w:t>
            </w:r>
          </w:p>
        </w:tc>
        <w:tc>
          <w:tcPr>
            <w:tcW w:w="0" w:type="auto"/>
          </w:tcPr>
          <w:p w14:paraId="1225AB93" w14:textId="1EE1D2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the updated IEC 61000-4-3 specification: upper frequency range for radiated immunity</w:t>
            </w:r>
          </w:p>
        </w:tc>
        <w:tc>
          <w:tcPr>
            <w:tcW w:w="0" w:type="auto"/>
          </w:tcPr>
          <w:p w14:paraId="4A33F2E7" w14:textId="586118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FA7337" w14:textId="1FE973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2E3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BE8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D08649" w14:textId="77777777" w:rsidTr="00AB1096">
        <w:tc>
          <w:tcPr>
            <w:tcW w:w="0" w:type="auto"/>
          </w:tcPr>
          <w:p w14:paraId="0E9A0B35" w14:textId="08BC5C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R4-2119133</w:t>
            </w:r>
          </w:p>
        </w:tc>
        <w:tc>
          <w:tcPr>
            <w:tcW w:w="0" w:type="auto"/>
          </w:tcPr>
          <w:p w14:paraId="46AC9797" w14:textId="3D34E3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TR37.941: removal of outstanding [], Rel-16</w:t>
            </w:r>
          </w:p>
        </w:tc>
        <w:tc>
          <w:tcPr>
            <w:tcW w:w="0" w:type="auto"/>
          </w:tcPr>
          <w:p w14:paraId="6640638E" w14:textId="30FD19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F382769" w14:textId="78D2E9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4CC5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3DED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5BAD3F" w14:textId="77777777" w:rsidTr="00AB1096">
        <w:tc>
          <w:tcPr>
            <w:tcW w:w="0" w:type="auto"/>
          </w:tcPr>
          <w:p w14:paraId="6498F6D9" w14:textId="381242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R4-2119134</w:t>
            </w:r>
          </w:p>
        </w:tc>
        <w:tc>
          <w:tcPr>
            <w:tcW w:w="0" w:type="auto"/>
          </w:tcPr>
          <w:p w14:paraId="5B42C330" w14:textId="2F8353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update of ITU-R recommendation M.2070, Chapters 3.1, 3.2, 3.3</w:t>
            </w:r>
          </w:p>
        </w:tc>
        <w:tc>
          <w:tcPr>
            <w:tcW w:w="0" w:type="auto"/>
          </w:tcPr>
          <w:p w14:paraId="2B46F8E8" w14:textId="5C2B45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C7A868" w14:textId="0312C0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948C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E2BC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3226EC" w14:textId="77777777" w:rsidTr="00AB1096">
        <w:tc>
          <w:tcPr>
            <w:tcW w:w="0" w:type="auto"/>
          </w:tcPr>
          <w:p w14:paraId="244DFC63" w14:textId="000C1E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R4-2119135</w:t>
            </w:r>
          </w:p>
        </w:tc>
        <w:tc>
          <w:tcPr>
            <w:tcW w:w="0" w:type="auto"/>
          </w:tcPr>
          <w:p w14:paraId="5ED82B9E" w14:textId="6BE7BF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RMR900-specific requirements as regional requirements</w:t>
            </w:r>
          </w:p>
        </w:tc>
        <w:tc>
          <w:tcPr>
            <w:tcW w:w="0" w:type="auto"/>
          </w:tcPr>
          <w:p w14:paraId="260E3B72" w14:textId="34BA4C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0B3F3D" w14:textId="6A1B5F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5AA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74C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207259" w14:textId="77777777" w:rsidTr="00AB1096">
        <w:tc>
          <w:tcPr>
            <w:tcW w:w="0" w:type="auto"/>
          </w:tcPr>
          <w:p w14:paraId="42BC120F" w14:textId="33CFAE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R4-2119136</w:t>
            </w:r>
          </w:p>
        </w:tc>
        <w:tc>
          <w:tcPr>
            <w:tcW w:w="0" w:type="auto"/>
          </w:tcPr>
          <w:p w14:paraId="440DAD07" w14:textId="416838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BS RF requirements for RMR900</w:t>
            </w:r>
          </w:p>
        </w:tc>
        <w:tc>
          <w:tcPr>
            <w:tcW w:w="0" w:type="auto"/>
          </w:tcPr>
          <w:p w14:paraId="5BB3CEBE" w14:textId="564E77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C0F29C4" w14:textId="1B4D3F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C1F6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6C2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99EFF0" w14:textId="77777777" w:rsidTr="00AB1096">
        <w:tc>
          <w:tcPr>
            <w:tcW w:w="0" w:type="auto"/>
          </w:tcPr>
          <w:p w14:paraId="7B4C8065" w14:textId="7E96D6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R4-2119137</w:t>
            </w:r>
          </w:p>
        </w:tc>
        <w:tc>
          <w:tcPr>
            <w:tcW w:w="0" w:type="auto"/>
          </w:tcPr>
          <w:p w14:paraId="40E6A1EC" w14:textId="7BB0DB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TPs to TR 38.853: BS RF related agreements for RMR900</w:t>
            </w:r>
          </w:p>
        </w:tc>
        <w:tc>
          <w:tcPr>
            <w:tcW w:w="0" w:type="auto"/>
          </w:tcPr>
          <w:p w14:paraId="6ADEACEE" w14:textId="4AD32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9D0A43" w14:textId="223D5A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9FAA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AA5DD" w14:textId="26BBAA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R4-2120680</w:t>
            </w:r>
          </w:p>
        </w:tc>
      </w:tr>
      <w:tr w:rsidR="00AB1096" w14:paraId="15E249BA" w14:textId="77777777" w:rsidTr="00AB1096">
        <w:tc>
          <w:tcPr>
            <w:tcW w:w="0" w:type="auto"/>
          </w:tcPr>
          <w:p w14:paraId="48CF407B" w14:textId="253318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R4-2119138</w:t>
            </w:r>
          </w:p>
        </w:tc>
        <w:tc>
          <w:tcPr>
            <w:tcW w:w="0" w:type="auto"/>
          </w:tcPr>
          <w:p w14:paraId="51E98A65" w14:textId="343415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RMR1900-specific requirements as regional requirements</w:t>
            </w:r>
          </w:p>
        </w:tc>
        <w:tc>
          <w:tcPr>
            <w:tcW w:w="0" w:type="auto"/>
          </w:tcPr>
          <w:p w14:paraId="076F2B1F" w14:textId="4D341E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ED6035A" w14:textId="6372B4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4B6B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FB6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E01429" w14:textId="77777777" w:rsidTr="00AB1096">
        <w:tc>
          <w:tcPr>
            <w:tcW w:w="0" w:type="auto"/>
          </w:tcPr>
          <w:p w14:paraId="47F23DC5" w14:textId="727231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R4-2119139</w:t>
            </w:r>
          </w:p>
        </w:tc>
        <w:tc>
          <w:tcPr>
            <w:tcW w:w="0" w:type="auto"/>
          </w:tcPr>
          <w:p w14:paraId="333893B9" w14:textId="21EA75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BS RF requirements for RMR1900</w:t>
            </w:r>
          </w:p>
        </w:tc>
        <w:tc>
          <w:tcPr>
            <w:tcW w:w="0" w:type="auto"/>
          </w:tcPr>
          <w:p w14:paraId="1C87DBED" w14:textId="3AA3D9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0CE406" w14:textId="3AD72B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9474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3C8C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C30675" w14:textId="77777777" w:rsidTr="00AB1096">
        <w:tc>
          <w:tcPr>
            <w:tcW w:w="0" w:type="auto"/>
          </w:tcPr>
          <w:p w14:paraId="1C4E175A" w14:textId="4EDB9D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R4-2119140</w:t>
            </w:r>
          </w:p>
        </w:tc>
        <w:tc>
          <w:tcPr>
            <w:tcW w:w="0" w:type="auto"/>
          </w:tcPr>
          <w:p w14:paraId="7AE29DFA" w14:textId="5A3CFA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TPs to TR 38.852: BS RF related agreements for RMR1900</w:t>
            </w:r>
          </w:p>
        </w:tc>
        <w:tc>
          <w:tcPr>
            <w:tcW w:w="0" w:type="auto"/>
          </w:tcPr>
          <w:p w14:paraId="62D36832" w14:textId="70677A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51210D" w14:textId="4CD391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6DD6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03521" w14:textId="6B7E4E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R4-2120681</w:t>
            </w:r>
          </w:p>
        </w:tc>
      </w:tr>
      <w:tr w:rsidR="00AB1096" w14:paraId="6265F993" w14:textId="77777777" w:rsidTr="00AB1096">
        <w:tc>
          <w:tcPr>
            <w:tcW w:w="0" w:type="auto"/>
          </w:tcPr>
          <w:p w14:paraId="1E12A234" w14:textId="7D2458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R4-2119141</w:t>
            </w:r>
          </w:p>
        </w:tc>
        <w:tc>
          <w:tcPr>
            <w:tcW w:w="0" w:type="auto"/>
          </w:tcPr>
          <w:p w14:paraId="4BE5767D" w14:textId="766396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NTN gNB Class/Type</w:t>
            </w:r>
          </w:p>
        </w:tc>
        <w:tc>
          <w:tcPr>
            <w:tcW w:w="0" w:type="auto"/>
          </w:tcPr>
          <w:p w14:paraId="3CFF7978" w14:textId="658A72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FE3C530" w14:textId="0B4EC0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09F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B27C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A686F3" w14:textId="77777777" w:rsidTr="00AB1096">
        <w:tc>
          <w:tcPr>
            <w:tcW w:w="0" w:type="auto"/>
          </w:tcPr>
          <w:p w14:paraId="184B9F74" w14:textId="1493EC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R4-2119142</w:t>
            </w:r>
          </w:p>
        </w:tc>
        <w:tc>
          <w:tcPr>
            <w:tcW w:w="0" w:type="auto"/>
          </w:tcPr>
          <w:p w14:paraId="2830D180" w14:textId="09F303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38.863: node class, RF RX (6.2)</w:t>
            </w:r>
          </w:p>
        </w:tc>
        <w:tc>
          <w:tcPr>
            <w:tcW w:w="0" w:type="auto"/>
          </w:tcPr>
          <w:p w14:paraId="73E1E35A" w14:textId="4ADED8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DBFB51" w14:textId="621477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4523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28D60" w14:textId="464C27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R4-2120762</w:t>
            </w:r>
          </w:p>
        </w:tc>
      </w:tr>
      <w:tr w:rsidR="00AB1096" w14:paraId="64A5B051" w14:textId="77777777" w:rsidTr="00AB1096">
        <w:tc>
          <w:tcPr>
            <w:tcW w:w="0" w:type="auto"/>
          </w:tcPr>
          <w:p w14:paraId="26E6970D" w14:textId="4369FB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R4-2119143</w:t>
            </w:r>
          </w:p>
        </w:tc>
        <w:tc>
          <w:tcPr>
            <w:tcW w:w="0" w:type="auto"/>
          </w:tcPr>
          <w:p w14:paraId="773D9BDF" w14:textId="53F382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the introduction of the FR2-1 and FR2-2 sub-ranges in TS38.101-3</w:t>
            </w:r>
          </w:p>
        </w:tc>
        <w:tc>
          <w:tcPr>
            <w:tcW w:w="0" w:type="auto"/>
          </w:tcPr>
          <w:p w14:paraId="1191A52A" w14:textId="3FD01D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B79E625" w14:textId="2E1565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7EE1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EA1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5DDBB1" w14:textId="77777777" w:rsidTr="00AB1096">
        <w:tc>
          <w:tcPr>
            <w:tcW w:w="0" w:type="auto"/>
          </w:tcPr>
          <w:p w14:paraId="126FC53B" w14:textId="5BC20C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R4-2119144</w:t>
            </w:r>
          </w:p>
        </w:tc>
        <w:tc>
          <w:tcPr>
            <w:tcW w:w="0" w:type="auto"/>
          </w:tcPr>
          <w:p w14:paraId="64EE28CC" w14:textId="3E63F7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38.101-3:implementation of FR2-1 and FR2-2 frequency sub-ranges for the General parts of the specification</w:t>
            </w:r>
          </w:p>
        </w:tc>
        <w:tc>
          <w:tcPr>
            <w:tcW w:w="0" w:type="auto"/>
          </w:tcPr>
          <w:p w14:paraId="1F9FF513" w14:textId="1C145F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89A102" w14:textId="54925A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F2B2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48A64" w14:textId="0DA19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R4-2119994</w:t>
            </w:r>
          </w:p>
        </w:tc>
      </w:tr>
      <w:tr w:rsidR="00AB1096" w14:paraId="17FF1F31" w14:textId="77777777" w:rsidTr="00AB1096">
        <w:tc>
          <w:tcPr>
            <w:tcW w:w="0" w:type="auto"/>
          </w:tcPr>
          <w:p w14:paraId="4C27749E" w14:textId="315C5A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R4-2119145</w:t>
            </w:r>
          </w:p>
        </w:tc>
        <w:tc>
          <w:tcPr>
            <w:tcW w:w="0" w:type="auto"/>
          </w:tcPr>
          <w:p w14:paraId="20B1B37B" w14:textId="3F0856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implementation of FR2-1 and FR2-2 frequency sub-ranges for the General parts of the specification</w:t>
            </w:r>
          </w:p>
        </w:tc>
        <w:tc>
          <w:tcPr>
            <w:tcW w:w="0" w:type="auto"/>
          </w:tcPr>
          <w:p w14:paraId="5C3F469B" w14:textId="3DE6D9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8488BF" w14:textId="5C3E4C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7EB2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33117" w14:textId="5CF7E8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R4-2119995</w:t>
            </w:r>
          </w:p>
        </w:tc>
      </w:tr>
      <w:tr w:rsidR="00AB1096" w14:paraId="5D787D78" w14:textId="77777777" w:rsidTr="00AB1096">
        <w:tc>
          <w:tcPr>
            <w:tcW w:w="0" w:type="auto"/>
          </w:tcPr>
          <w:p w14:paraId="0F2E7F55" w14:textId="727248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R4-2119146</w:t>
            </w:r>
          </w:p>
        </w:tc>
        <w:tc>
          <w:tcPr>
            <w:tcW w:w="0" w:type="auto"/>
          </w:tcPr>
          <w:p w14:paraId="05D789B1" w14:textId="2541E9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additional specifications affected by NR operation extension up to 71 GHz</w:t>
            </w:r>
          </w:p>
        </w:tc>
        <w:tc>
          <w:tcPr>
            <w:tcW w:w="0" w:type="auto"/>
          </w:tcPr>
          <w:p w14:paraId="38CA0C6A" w14:textId="6CA577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4B126E" w14:textId="22DA05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0ECA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70B2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5C8AD1" w14:textId="77777777" w:rsidTr="00AB1096">
        <w:tc>
          <w:tcPr>
            <w:tcW w:w="0" w:type="auto"/>
          </w:tcPr>
          <w:p w14:paraId="6A3A100D" w14:textId="72465F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R4-2119147</w:t>
            </w:r>
          </w:p>
        </w:tc>
        <w:tc>
          <w:tcPr>
            <w:tcW w:w="0" w:type="auto"/>
          </w:tcPr>
          <w:p w14:paraId="5086C1CD" w14:textId="10BA2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38.124: implementation of FR2-1 and FR2-2 frequency sub-ranges for the General parts of the specification</w:t>
            </w:r>
          </w:p>
        </w:tc>
        <w:tc>
          <w:tcPr>
            <w:tcW w:w="0" w:type="auto"/>
          </w:tcPr>
          <w:p w14:paraId="5CC5B1B5" w14:textId="5136DC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3F5D99" w14:textId="40B91F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F67F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7A2EA7" w14:textId="18EC67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R4-2119997</w:t>
            </w:r>
          </w:p>
        </w:tc>
      </w:tr>
      <w:tr w:rsidR="00AB1096" w14:paraId="6335E63E" w14:textId="77777777" w:rsidTr="00AB1096">
        <w:tc>
          <w:tcPr>
            <w:tcW w:w="0" w:type="auto"/>
          </w:tcPr>
          <w:p w14:paraId="709F4971" w14:textId="25CEB4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R4-2119148</w:t>
            </w:r>
          </w:p>
        </w:tc>
        <w:tc>
          <w:tcPr>
            <w:tcW w:w="0" w:type="auto"/>
          </w:tcPr>
          <w:p w14:paraId="29D15F93" w14:textId="05F967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38.174:implementation of FR2-1 and FR2-2 frequency sub-ranges for the General parts of the specification</w:t>
            </w:r>
          </w:p>
        </w:tc>
        <w:tc>
          <w:tcPr>
            <w:tcW w:w="0" w:type="auto"/>
          </w:tcPr>
          <w:p w14:paraId="604C570D" w14:textId="4BFD7D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B486F4" w14:textId="56C065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AA3A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E7D33" w14:textId="2E1243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R4-2120049</w:t>
            </w:r>
          </w:p>
        </w:tc>
      </w:tr>
      <w:tr w:rsidR="00AB1096" w14:paraId="528FA569" w14:textId="77777777" w:rsidTr="00AB1096">
        <w:tc>
          <w:tcPr>
            <w:tcW w:w="0" w:type="auto"/>
          </w:tcPr>
          <w:p w14:paraId="10D39BC4" w14:textId="6BC98C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R4-2119149</w:t>
            </w:r>
          </w:p>
        </w:tc>
        <w:tc>
          <w:tcPr>
            <w:tcW w:w="0" w:type="auto"/>
          </w:tcPr>
          <w:p w14:paraId="210B5A1D" w14:textId="2E26B9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DC_2A-2A-14A-30A_n260M</w:t>
            </w:r>
          </w:p>
        </w:tc>
        <w:tc>
          <w:tcPr>
            <w:tcW w:w="0" w:type="auto"/>
          </w:tcPr>
          <w:p w14:paraId="4B8CCEF2" w14:textId="1EA304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3EBED88" w14:textId="6EF34D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046F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717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9A1957" w14:textId="77777777" w:rsidTr="00AB1096">
        <w:tc>
          <w:tcPr>
            <w:tcW w:w="0" w:type="auto"/>
          </w:tcPr>
          <w:p w14:paraId="31B1C10E" w14:textId="17CAF5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R4-2119150</w:t>
            </w:r>
          </w:p>
        </w:tc>
        <w:tc>
          <w:tcPr>
            <w:tcW w:w="0" w:type="auto"/>
          </w:tcPr>
          <w:p w14:paraId="0B481732" w14:textId="603424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DC_2A-2A-46D_n5A</w:t>
            </w:r>
          </w:p>
        </w:tc>
        <w:tc>
          <w:tcPr>
            <w:tcW w:w="0" w:type="auto"/>
          </w:tcPr>
          <w:p w14:paraId="67AE9C39" w14:textId="4B64D2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0AC265A" w14:textId="75FA4D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4816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344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8CDB6C" w14:textId="77777777" w:rsidTr="00AB1096">
        <w:tc>
          <w:tcPr>
            <w:tcW w:w="0" w:type="auto"/>
          </w:tcPr>
          <w:p w14:paraId="13FAAC3C" w14:textId="53CAA1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R4-2119151</w:t>
            </w:r>
          </w:p>
        </w:tc>
        <w:tc>
          <w:tcPr>
            <w:tcW w:w="0" w:type="auto"/>
          </w:tcPr>
          <w:p w14:paraId="12AE2C01" w14:textId="1FA312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DC_46D-66A-66A_n5A</w:t>
            </w:r>
          </w:p>
        </w:tc>
        <w:tc>
          <w:tcPr>
            <w:tcW w:w="0" w:type="auto"/>
          </w:tcPr>
          <w:p w14:paraId="3EDAE14E" w14:textId="4E0119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E0236FD" w14:textId="1B2985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0476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544F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6C7E0D" w14:textId="77777777" w:rsidTr="00AB1096">
        <w:tc>
          <w:tcPr>
            <w:tcW w:w="0" w:type="auto"/>
          </w:tcPr>
          <w:p w14:paraId="34A38268" w14:textId="3D2CA5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R4-2119152</w:t>
            </w:r>
          </w:p>
        </w:tc>
        <w:tc>
          <w:tcPr>
            <w:tcW w:w="0" w:type="auto"/>
          </w:tcPr>
          <w:p w14:paraId="7FCE8D12" w14:textId="74CE0F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DC_46D-66A-66A_n260M and DC_46E-66A-66A_n260M</w:t>
            </w:r>
          </w:p>
        </w:tc>
        <w:tc>
          <w:tcPr>
            <w:tcW w:w="0" w:type="auto"/>
          </w:tcPr>
          <w:p w14:paraId="3206DBB5" w14:textId="203B58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C278572" w14:textId="1FC2EB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3746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91A4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077ACB" w14:textId="77777777" w:rsidTr="00AB1096">
        <w:tc>
          <w:tcPr>
            <w:tcW w:w="0" w:type="auto"/>
          </w:tcPr>
          <w:p w14:paraId="3A051A66" w14:textId="17FEB2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R4-2119153</w:t>
            </w:r>
          </w:p>
        </w:tc>
        <w:tc>
          <w:tcPr>
            <w:tcW w:w="0" w:type="auto"/>
          </w:tcPr>
          <w:p w14:paraId="70D29138" w14:textId="210F38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CA_n2(2A)_n260A CA_n2(2A)_n260M DC_n2(2A)_n260A DC_n2(2A)_n260M</w:t>
            </w:r>
          </w:p>
        </w:tc>
        <w:tc>
          <w:tcPr>
            <w:tcW w:w="0" w:type="auto"/>
          </w:tcPr>
          <w:p w14:paraId="591A0D33" w14:textId="600844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779411B" w14:textId="3833F4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1C392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531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6D2D1A" w14:textId="77777777" w:rsidTr="00AB1096">
        <w:tc>
          <w:tcPr>
            <w:tcW w:w="0" w:type="auto"/>
          </w:tcPr>
          <w:p w14:paraId="0EAD1E0A" w14:textId="086806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R4-2119154</w:t>
            </w:r>
          </w:p>
        </w:tc>
        <w:tc>
          <w:tcPr>
            <w:tcW w:w="0" w:type="auto"/>
          </w:tcPr>
          <w:p w14:paraId="22660E9F" w14:textId="19C699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CA_n12A_n260A CA_n12A_n260M DC_n12A_n260A DC_n12A_n260M</w:t>
            </w:r>
          </w:p>
        </w:tc>
        <w:tc>
          <w:tcPr>
            <w:tcW w:w="0" w:type="auto"/>
          </w:tcPr>
          <w:p w14:paraId="404BAAF3" w14:textId="72F13D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1EA072B" w14:textId="2BCE8C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A21BC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34A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A93183" w14:textId="77777777" w:rsidTr="00AB1096">
        <w:tc>
          <w:tcPr>
            <w:tcW w:w="0" w:type="auto"/>
          </w:tcPr>
          <w:p w14:paraId="78971A73" w14:textId="2CDD46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R4-2119155</w:t>
            </w:r>
          </w:p>
        </w:tc>
        <w:tc>
          <w:tcPr>
            <w:tcW w:w="0" w:type="auto"/>
          </w:tcPr>
          <w:p w14:paraId="57DEB492" w14:textId="3FDD19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CA_n14A_n260A CA_n14A_n260M DC_n14A_n260A DC_n14A_n260M</w:t>
            </w:r>
          </w:p>
        </w:tc>
        <w:tc>
          <w:tcPr>
            <w:tcW w:w="0" w:type="auto"/>
          </w:tcPr>
          <w:p w14:paraId="15C23C8D" w14:textId="2023A2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799BC32" w14:textId="121A7F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D5B5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96AE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52B4B6" w14:textId="77777777" w:rsidTr="00AB1096">
        <w:tc>
          <w:tcPr>
            <w:tcW w:w="0" w:type="auto"/>
          </w:tcPr>
          <w:p w14:paraId="01A554C8" w14:textId="71EB59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R4-2119156</w:t>
            </w:r>
          </w:p>
        </w:tc>
        <w:tc>
          <w:tcPr>
            <w:tcW w:w="0" w:type="auto"/>
          </w:tcPr>
          <w:p w14:paraId="3EB21F0C" w14:textId="6CDCE8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CA_n30A_n260A CA_n30A_n260M DC_n30A_n260A DC_n30A_n260M</w:t>
            </w:r>
          </w:p>
        </w:tc>
        <w:tc>
          <w:tcPr>
            <w:tcW w:w="0" w:type="auto"/>
          </w:tcPr>
          <w:p w14:paraId="525DF783" w14:textId="71D4BF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9ED2DF5" w14:textId="09B244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091A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40C1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ECA45E" w14:textId="77777777" w:rsidTr="00AB1096">
        <w:tc>
          <w:tcPr>
            <w:tcW w:w="0" w:type="auto"/>
          </w:tcPr>
          <w:p w14:paraId="3AB41AAF" w14:textId="0A6A77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R4-2119157</w:t>
            </w:r>
          </w:p>
        </w:tc>
        <w:tc>
          <w:tcPr>
            <w:tcW w:w="0" w:type="auto"/>
          </w:tcPr>
          <w:p w14:paraId="2A70893C" w14:textId="317648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CA_n66(2A)_n260A CA_n66(2A)_n260M DC_n66(2A)_n260A DC_n66(2A)_n260M</w:t>
            </w:r>
          </w:p>
        </w:tc>
        <w:tc>
          <w:tcPr>
            <w:tcW w:w="0" w:type="auto"/>
          </w:tcPr>
          <w:p w14:paraId="3A4D9E96" w14:textId="21BBE3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EC9A786" w14:textId="401E25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2CA1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9C8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310D26" w14:textId="77777777" w:rsidTr="00AB1096">
        <w:tc>
          <w:tcPr>
            <w:tcW w:w="0" w:type="auto"/>
          </w:tcPr>
          <w:p w14:paraId="6AEE250F" w14:textId="01D25A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R4-2119158</w:t>
            </w:r>
          </w:p>
        </w:tc>
        <w:tc>
          <w:tcPr>
            <w:tcW w:w="0" w:type="auto"/>
          </w:tcPr>
          <w:p w14:paraId="4D10A09E" w14:textId="7DD93A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CA_n77(2A)_n260A CA_n77(2A)_n260M DC_n177(2A)_n260A DC_n77(2A)_n260M</w:t>
            </w:r>
          </w:p>
        </w:tc>
        <w:tc>
          <w:tcPr>
            <w:tcW w:w="0" w:type="auto"/>
          </w:tcPr>
          <w:p w14:paraId="11EEA418" w14:textId="11ABB9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B19E644" w14:textId="04034F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A385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FFF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10F5BC" w14:textId="77777777" w:rsidTr="00AB1096">
        <w:tc>
          <w:tcPr>
            <w:tcW w:w="0" w:type="auto"/>
          </w:tcPr>
          <w:p w14:paraId="71267F8A" w14:textId="31B028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R4-2119159</w:t>
            </w:r>
          </w:p>
        </w:tc>
        <w:tc>
          <w:tcPr>
            <w:tcW w:w="0" w:type="auto"/>
          </w:tcPr>
          <w:p w14:paraId="6CF7C3FF" w14:textId="4E1381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CA_n2A-n5A_n260A CA_n2A-n5A_n260M DC_n2A-n5A_n260A DC_n2A-n5A_n260M</w:t>
            </w:r>
          </w:p>
        </w:tc>
        <w:tc>
          <w:tcPr>
            <w:tcW w:w="0" w:type="auto"/>
          </w:tcPr>
          <w:p w14:paraId="7826F902" w14:textId="5D64A3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A2BA6CF" w14:textId="78D695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AB08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FAA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F0E2D1" w14:textId="77777777" w:rsidTr="00AB1096">
        <w:tc>
          <w:tcPr>
            <w:tcW w:w="0" w:type="auto"/>
          </w:tcPr>
          <w:p w14:paraId="50C473E3" w14:textId="3B3A29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R4-2119160</w:t>
            </w:r>
          </w:p>
        </w:tc>
        <w:tc>
          <w:tcPr>
            <w:tcW w:w="0" w:type="auto"/>
          </w:tcPr>
          <w:p w14:paraId="1B9EB33E" w14:textId="415A72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CA_n2A-n30A_n260A CA_n2A-n30A_n260M DC_n2A-n30A_n260A DC_n2A-n30A_n260M</w:t>
            </w:r>
          </w:p>
        </w:tc>
        <w:tc>
          <w:tcPr>
            <w:tcW w:w="0" w:type="auto"/>
          </w:tcPr>
          <w:p w14:paraId="324F1AF4" w14:textId="45E780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FC9DCC8" w14:textId="5D47EC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27AB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820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6FA794" w14:textId="77777777" w:rsidTr="00AB1096">
        <w:tc>
          <w:tcPr>
            <w:tcW w:w="0" w:type="auto"/>
          </w:tcPr>
          <w:p w14:paraId="6CB839EA" w14:textId="1F7CB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R4-2119161</w:t>
            </w:r>
          </w:p>
        </w:tc>
        <w:tc>
          <w:tcPr>
            <w:tcW w:w="0" w:type="auto"/>
          </w:tcPr>
          <w:p w14:paraId="7292C575" w14:textId="0F49C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CA_n2A-n66A_n260A CA_n2A-n66A_n260M DC_n2A-n66A_n260A DC_n2A-n66A_n260M</w:t>
            </w:r>
          </w:p>
        </w:tc>
        <w:tc>
          <w:tcPr>
            <w:tcW w:w="0" w:type="auto"/>
          </w:tcPr>
          <w:p w14:paraId="03AE18A9" w14:textId="1C2CBF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8F4C850" w14:textId="7BC29A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1B572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22B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AF4216" w14:textId="77777777" w:rsidTr="00AB1096">
        <w:tc>
          <w:tcPr>
            <w:tcW w:w="0" w:type="auto"/>
          </w:tcPr>
          <w:p w14:paraId="63CD0627" w14:textId="0B8709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R4-2119162</w:t>
            </w:r>
          </w:p>
        </w:tc>
        <w:tc>
          <w:tcPr>
            <w:tcW w:w="0" w:type="auto"/>
          </w:tcPr>
          <w:p w14:paraId="4B71EFAB" w14:textId="567607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CA_n5A-n30A_n260A CA_n5A-n30A_n260M DC_n5A-n30A_n260A DC_n5A-n30A_n260M</w:t>
            </w:r>
          </w:p>
        </w:tc>
        <w:tc>
          <w:tcPr>
            <w:tcW w:w="0" w:type="auto"/>
          </w:tcPr>
          <w:p w14:paraId="6D04435E" w14:textId="090077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7995B97" w14:textId="71EB55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5BA6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292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223F58" w14:textId="77777777" w:rsidTr="00AB1096">
        <w:tc>
          <w:tcPr>
            <w:tcW w:w="0" w:type="auto"/>
          </w:tcPr>
          <w:p w14:paraId="249906B6" w14:textId="30E4B7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R4-2119163</w:t>
            </w:r>
          </w:p>
        </w:tc>
        <w:tc>
          <w:tcPr>
            <w:tcW w:w="0" w:type="auto"/>
          </w:tcPr>
          <w:p w14:paraId="1DA32FEA" w14:textId="51564F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CA_n5A-n66A_n260A CA_n5A-n66A_n260M DC_n5A-n66A_n260A DC_n5A-n66A_n260M</w:t>
            </w:r>
          </w:p>
        </w:tc>
        <w:tc>
          <w:tcPr>
            <w:tcW w:w="0" w:type="auto"/>
          </w:tcPr>
          <w:p w14:paraId="1871D58A" w14:textId="772E8E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219C514" w14:textId="502092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1AA88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32B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12AF7D" w14:textId="77777777" w:rsidTr="00AB1096">
        <w:tc>
          <w:tcPr>
            <w:tcW w:w="0" w:type="auto"/>
          </w:tcPr>
          <w:p w14:paraId="49E6F15F" w14:textId="69E33C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R4-2119164</w:t>
            </w:r>
          </w:p>
        </w:tc>
        <w:tc>
          <w:tcPr>
            <w:tcW w:w="0" w:type="auto"/>
          </w:tcPr>
          <w:p w14:paraId="3BC6B33C" w14:textId="4D9F8D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38101-3 to add CA_n30A-n66A_n260A CA_n30A-n66A_n260M DC_n30A-n66A_n260A DC_n30A-n66A_n260M</w:t>
            </w:r>
          </w:p>
        </w:tc>
        <w:tc>
          <w:tcPr>
            <w:tcW w:w="0" w:type="auto"/>
          </w:tcPr>
          <w:p w14:paraId="50D6E9F3" w14:textId="7D03BD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FD9F15B" w14:textId="137CDC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0D27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AB3B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12719D" w14:textId="77777777" w:rsidTr="00AB1096">
        <w:tc>
          <w:tcPr>
            <w:tcW w:w="0" w:type="auto"/>
          </w:tcPr>
          <w:p w14:paraId="7B225113" w14:textId="639D6A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R4-2119165</w:t>
            </w:r>
          </w:p>
        </w:tc>
        <w:tc>
          <w:tcPr>
            <w:tcW w:w="0" w:type="auto"/>
          </w:tcPr>
          <w:p w14:paraId="6E8D4760" w14:textId="291A01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drft CR 38.104 on BS RF requirement for unlicened band, 5945-6425 MHz, in Europe</w:t>
            </w:r>
          </w:p>
        </w:tc>
        <w:tc>
          <w:tcPr>
            <w:tcW w:w="0" w:type="auto"/>
          </w:tcPr>
          <w:p w14:paraId="3CF82948" w14:textId="65ADA6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548F4B" w14:textId="51CAD8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209E5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41E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568449" w14:textId="77777777" w:rsidTr="00AB1096">
        <w:tc>
          <w:tcPr>
            <w:tcW w:w="0" w:type="auto"/>
          </w:tcPr>
          <w:p w14:paraId="75091267" w14:textId="671DBA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R4-2119166</w:t>
            </w:r>
          </w:p>
        </w:tc>
        <w:tc>
          <w:tcPr>
            <w:tcW w:w="0" w:type="auto"/>
          </w:tcPr>
          <w:p w14:paraId="7813FD37" w14:textId="7A8727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Tq timing adjustment requirements for FR2 NR HST</w:t>
            </w:r>
          </w:p>
        </w:tc>
        <w:tc>
          <w:tcPr>
            <w:tcW w:w="0" w:type="auto"/>
          </w:tcPr>
          <w:p w14:paraId="31E6144D" w14:textId="2E0F6C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A5A869" w14:textId="20CD88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83AA7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D2E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60B6EE" w14:textId="77777777" w:rsidTr="00AB1096">
        <w:tc>
          <w:tcPr>
            <w:tcW w:w="0" w:type="auto"/>
          </w:tcPr>
          <w:p w14:paraId="02C94B2E" w14:textId="415692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R4-2119167</w:t>
            </w:r>
          </w:p>
        </w:tc>
        <w:tc>
          <w:tcPr>
            <w:tcW w:w="0" w:type="auto"/>
          </w:tcPr>
          <w:p w14:paraId="7F55CBF2" w14:textId="313BD1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signalling for Rel-17 NR HST RRM</w:t>
            </w:r>
          </w:p>
        </w:tc>
        <w:tc>
          <w:tcPr>
            <w:tcW w:w="0" w:type="auto"/>
          </w:tcPr>
          <w:p w14:paraId="197DF183" w14:textId="5ED023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A6FD0B" w14:textId="71EF24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4649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681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672370" w14:textId="77777777" w:rsidTr="00AB1096">
        <w:tc>
          <w:tcPr>
            <w:tcW w:w="0" w:type="auto"/>
          </w:tcPr>
          <w:p w14:paraId="26745865" w14:textId="29C775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R4-2119168</w:t>
            </w:r>
          </w:p>
        </w:tc>
        <w:tc>
          <w:tcPr>
            <w:tcW w:w="0" w:type="auto"/>
          </w:tcPr>
          <w:p w14:paraId="586FDB47" w14:textId="63F291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requirements for FR2 HST</w:t>
            </w:r>
          </w:p>
        </w:tc>
        <w:tc>
          <w:tcPr>
            <w:tcW w:w="0" w:type="auto"/>
          </w:tcPr>
          <w:p w14:paraId="563C22A9" w14:textId="6BC3CC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0A8E80" w14:textId="51794E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09AD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226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E66084" w14:textId="77777777" w:rsidTr="00AB1096">
        <w:tc>
          <w:tcPr>
            <w:tcW w:w="0" w:type="auto"/>
          </w:tcPr>
          <w:p w14:paraId="7B6F97A6" w14:textId="7C116F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R4-2119169</w:t>
            </w:r>
          </w:p>
        </w:tc>
        <w:tc>
          <w:tcPr>
            <w:tcW w:w="0" w:type="auto"/>
          </w:tcPr>
          <w:p w14:paraId="0319C121" w14:textId="43FE19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channel bandwidths, channel raster, and CA</w:t>
            </w:r>
          </w:p>
        </w:tc>
        <w:tc>
          <w:tcPr>
            <w:tcW w:w="0" w:type="auto"/>
          </w:tcPr>
          <w:p w14:paraId="0E12D25A" w14:textId="061E78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1C857E" w14:textId="5A005B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39DF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1E3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3EFBD9" w14:textId="77777777" w:rsidTr="00AB1096">
        <w:tc>
          <w:tcPr>
            <w:tcW w:w="0" w:type="auto"/>
          </w:tcPr>
          <w:p w14:paraId="0AFA056F" w14:textId="5A5084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R4-2119170</w:t>
            </w:r>
          </w:p>
        </w:tc>
        <w:tc>
          <w:tcPr>
            <w:tcW w:w="0" w:type="auto"/>
          </w:tcPr>
          <w:p w14:paraId="34AF1857" w14:textId="5DF641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38.104 Correction of BS demod requirements for HST</w:t>
            </w:r>
          </w:p>
        </w:tc>
        <w:tc>
          <w:tcPr>
            <w:tcW w:w="0" w:type="auto"/>
          </w:tcPr>
          <w:p w14:paraId="3C45911B" w14:textId="4B2AE4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53DC87EF" w14:textId="4787D7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57AE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D18D9" w14:textId="4150B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R4-2120646</w:t>
            </w:r>
          </w:p>
        </w:tc>
      </w:tr>
      <w:tr w:rsidR="00AB1096" w14:paraId="3A90B7E1" w14:textId="77777777" w:rsidTr="00AB1096">
        <w:tc>
          <w:tcPr>
            <w:tcW w:w="0" w:type="auto"/>
          </w:tcPr>
          <w:p w14:paraId="5B7E3947" w14:textId="5CEB05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R4-2119171</w:t>
            </w:r>
          </w:p>
        </w:tc>
        <w:tc>
          <w:tcPr>
            <w:tcW w:w="0" w:type="auto"/>
          </w:tcPr>
          <w:p w14:paraId="1468478A" w14:textId="3F31C8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38.104 Correction of BS demod requirements for HST</w:t>
            </w:r>
          </w:p>
        </w:tc>
        <w:tc>
          <w:tcPr>
            <w:tcW w:w="0" w:type="auto"/>
          </w:tcPr>
          <w:p w14:paraId="7F8D3E70" w14:textId="73DBBD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68A14F90" w14:textId="501116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7631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F8A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D7AF58" w14:textId="77777777" w:rsidTr="00AB1096">
        <w:tc>
          <w:tcPr>
            <w:tcW w:w="0" w:type="auto"/>
          </w:tcPr>
          <w:p w14:paraId="2C1823F5" w14:textId="3B6E86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R4-2119172</w:t>
            </w:r>
          </w:p>
        </w:tc>
        <w:tc>
          <w:tcPr>
            <w:tcW w:w="0" w:type="auto"/>
          </w:tcPr>
          <w:p w14:paraId="35284526" w14:textId="1A3B28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38.141-1 Correction of BS demod requirements for HST</w:t>
            </w:r>
          </w:p>
        </w:tc>
        <w:tc>
          <w:tcPr>
            <w:tcW w:w="0" w:type="auto"/>
          </w:tcPr>
          <w:p w14:paraId="64F17FCB" w14:textId="6A92B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1FC08968" w14:textId="196988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641B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094C1" w14:textId="00A3F4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R4-2120647</w:t>
            </w:r>
          </w:p>
        </w:tc>
      </w:tr>
      <w:tr w:rsidR="00AB1096" w14:paraId="0A8D2316" w14:textId="77777777" w:rsidTr="00AB1096">
        <w:tc>
          <w:tcPr>
            <w:tcW w:w="0" w:type="auto"/>
          </w:tcPr>
          <w:p w14:paraId="2F50048A" w14:textId="6387BD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R4-2119173</w:t>
            </w:r>
          </w:p>
        </w:tc>
        <w:tc>
          <w:tcPr>
            <w:tcW w:w="0" w:type="auto"/>
          </w:tcPr>
          <w:p w14:paraId="2BCAE1E6" w14:textId="69899E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38.141-1 Correction of BS demod requirements for HST</w:t>
            </w:r>
          </w:p>
        </w:tc>
        <w:tc>
          <w:tcPr>
            <w:tcW w:w="0" w:type="auto"/>
          </w:tcPr>
          <w:p w14:paraId="2148FE23" w14:textId="5F95F2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084A466E" w14:textId="16803F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7CA8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86F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212E39" w14:textId="77777777" w:rsidTr="00AB1096">
        <w:tc>
          <w:tcPr>
            <w:tcW w:w="0" w:type="auto"/>
          </w:tcPr>
          <w:p w14:paraId="22691CA9" w14:textId="71F742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R4-2119174</w:t>
            </w:r>
          </w:p>
        </w:tc>
        <w:tc>
          <w:tcPr>
            <w:tcW w:w="0" w:type="auto"/>
          </w:tcPr>
          <w:p w14:paraId="357D3BDD" w14:textId="35C6F9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38.141-2 Correction of BS demod requirements for HST</w:t>
            </w:r>
          </w:p>
        </w:tc>
        <w:tc>
          <w:tcPr>
            <w:tcW w:w="0" w:type="auto"/>
          </w:tcPr>
          <w:p w14:paraId="206E572B" w14:textId="2D5656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4412C3D8" w14:textId="643356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F00A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C784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B3A534" w14:textId="77777777" w:rsidTr="00AB1096">
        <w:tc>
          <w:tcPr>
            <w:tcW w:w="0" w:type="auto"/>
          </w:tcPr>
          <w:p w14:paraId="2C97F39B" w14:textId="5FD583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R4-2119175</w:t>
            </w:r>
          </w:p>
        </w:tc>
        <w:tc>
          <w:tcPr>
            <w:tcW w:w="0" w:type="auto"/>
          </w:tcPr>
          <w:p w14:paraId="5C695587" w14:textId="1D1DB8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38.141-2 Correction of BS demod requirements for HST</w:t>
            </w:r>
          </w:p>
        </w:tc>
        <w:tc>
          <w:tcPr>
            <w:tcW w:w="0" w:type="auto"/>
          </w:tcPr>
          <w:p w14:paraId="5002FC2D" w14:textId="1833D4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1D9125EA" w14:textId="176B7E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46834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4EA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203AD2" w14:textId="77777777" w:rsidTr="00AB1096">
        <w:tc>
          <w:tcPr>
            <w:tcW w:w="0" w:type="auto"/>
          </w:tcPr>
          <w:p w14:paraId="78420707" w14:textId="1D7D48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R4-2119176</w:t>
            </w:r>
          </w:p>
        </w:tc>
        <w:tc>
          <w:tcPr>
            <w:tcW w:w="0" w:type="auto"/>
          </w:tcPr>
          <w:p w14:paraId="181495A6" w14:textId="6A526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38.834 v0.2.0</w:t>
            </w:r>
          </w:p>
        </w:tc>
        <w:tc>
          <w:tcPr>
            <w:tcW w:w="0" w:type="auto"/>
          </w:tcPr>
          <w:p w14:paraId="68BDCFC1" w14:textId="7654E6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D7FFC5" w14:textId="320D5D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7C0E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6CC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A83C50" w14:textId="77777777" w:rsidTr="00AB1096">
        <w:tc>
          <w:tcPr>
            <w:tcW w:w="0" w:type="auto"/>
          </w:tcPr>
          <w:p w14:paraId="7FC62468" w14:textId="741ECA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R4-2119177</w:t>
            </w:r>
          </w:p>
        </w:tc>
        <w:tc>
          <w:tcPr>
            <w:tcW w:w="0" w:type="auto"/>
          </w:tcPr>
          <w:p w14:paraId="6F6FA5B6" w14:textId="5C38C6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 analysis and applicability for CFFDNF with black-box approach</w:t>
            </w:r>
          </w:p>
        </w:tc>
        <w:tc>
          <w:tcPr>
            <w:tcW w:w="0" w:type="auto"/>
          </w:tcPr>
          <w:p w14:paraId="293521BE" w14:textId="0916CA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65C3BC7" w14:textId="4A54B5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6E45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718FD8" w14:textId="2ECC1F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R4-2120694</w:t>
            </w:r>
          </w:p>
        </w:tc>
      </w:tr>
      <w:tr w:rsidR="00AB1096" w14:paraId="7C49DB63" w14:textId="77777777" w:rsidTr="00AB1096">
        <w:tc>
          <w:tcPr>
            <w:tcW w:w="0" w:type="auto"/>
          </w:tcPr>
          <w:p w14:paraId="194888D6" w14:textId="387257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R4-2119178</w:t>
            </w:r>
          </w:p>
        </w:tc>
        <w:tc>
          <w:tcPr>
            <w:tcW w:w="0" w:type="auto"/>
          </w:tcPr>
          <w:p w14:paraId="0EB6371D" w14:textId="158C2C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38.834 on Annex A – UE coordinate system</w:t>
            </w:r>
          </w:p>
        </w:tc>
        <w:tc>
          <w:tcPr>
            <w:tcW w:w="0" w:type="auto"/>
          </w:tcPr>
          <w:p w14:paraId="7F6CFDF1" w14:textId="3D8EF4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SCHWARZ, vivo</w:t>
            </w:r>
          </w:p>
        </w:tc>
        <w:tc>
          <w:tcPr>
            <w:tcW w:w="0" w:type="auto"/>
          </w:tcPr>
          <w:p w14:paraId="1356FF6A" w14:textId="304AAB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9138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32AD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FE5A0F" w14:textId="77777777" w:rsidTr="00AB1096">
        <w:tc>
          <w:tcPr>
            <w:tcW w:w="0" w:type="auto"/>
          </w:tcPr>
          <w:p w14:paraId="5BBAE149" w14:textId="7BD1B6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R4-2119179</w:t>
            </w:r>
          </w:p>
        </w:tc>
        <w:tc>
          <w:tcPr>
            <w:tcW w:w="0" w:type="auto"/>
          </w:tcPr>
          <w:p w14:paraId="2B61A1E2" w14:textId="3762CA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 Introducing extension of FR2 to cover up to 71GHz</w:t>
            </w:r>
          </w:p>
        </w:tc>
        <w:tc>
          <w:tcPr>
            <w:tcW w:w="0" w:type="auto"/>
          </w:tcPr>
          <w:p w14:paraId="5B8C3850" w14:textId="640849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592D68" w14:textId="2D068C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2FA8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3A56F" w14:textId="6F4E0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R4-2119993</w:t>
            </w:r>
          </w:p>
        </w:tc>
      </w:tr>
      <w:tr w:rsidR="00AB1096" w14:paraId="1C69AC0C" w14:textId="77777777" w:rsidTr="00AB1096">
        <w:tc>
          <w:tcPr>
            <w:tcW w:w="0" w:type="auto"/>
          </w:tcPr>
          <w:p w14:paraId="4BF045B3" w14:textId="1CF9FF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R4-2119180</w:t>
            </w:r>
          </w:p>
        </w:tc>
        <w:tc>
          <w:tcPr>
            <w:tcW w:w="0" w:type="auto"/>
          </w:tcPr>
          <w:p w14:paraId="5BAEC3DC" w14:textId="3DC34C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CR work split</w:t>
            </w:r>
          </w:p>
        </w:tc>
        <w:tc>
          <w:tcPr>
            <w:tcW w:w="0" w:type="auto"/>
          </w:tcPr>
          <w:p w14:paraId="5A9CB4F9" w14:textId="08594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D79D6E" w14:textId="64E6C0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BF71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4F0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570ABA" w14:textId="77777777" w:rsidTr="00AB1096">
        <w:tc>
          <w:tcPr>
            <w:tcW w:w="0" w:type="auto"/>
          </w:tcPr>
          <w:p w14:paraId="1581B5E5" w14:textId="57436B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R4-2119181</w:t>
            </w:r>
          </w:p>
        </w:tc>
        <w:tc>
          <w:tcPr>
            <w:tcW w:w="0" w:type="auto"/>
          </w:tcPr>
          <w:p w14:paraId="2C2BD7E0" w14:textId="507521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of TR38.884 clause 4</w:t>
            </w:r>
          </w:p>
        </w:tc>
        <w:tc>
          <w:tcPr>
            <w:tcW w:w="0" w:type="auto"/>
          </w:tcPr>
          <w:p w14:paraId="2905835E" w14:textId="38941E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8D8291" w14:textId="255927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D6D1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24EA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B6B2F8" w14:textId="77777777" w:rsidTr="00AB1096">
        <w:tc>
          <w:tcPr>
            <w:tcW w:w="0" w:type="auto"/>
          </w:tcPr>
          <w:p w14:paraId="3BB2D033" w14:textId="19FCA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R4-2119182</w:t>
            </w:r>
          </w:p>
        </w:tc>
        <w:tc>
          <w:tcPr>
            <w:tcW w:w="0" w:type="auto"/>
          </w:tcPr>
          <w:p w14:paraId="55EA0A78" w14:textId="0CA9A7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comparison between methods</w:t>
            </w:r>
          </w:p>
        </w:tc>
        <w:tc>
          <w:tcPr>
            <w:tcW w:w="0" w:type="auto"/>
          </w:tcPr>
          <w:p w14:paraId="0EA0848C" w14:textId="6378C0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09B85D" w14:textId="2A7477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F2A8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461C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CD677A" w14:textId="77777777" w:rsidTr="00AB1096">
        <w:tc>
          <w:tcPr>
            <w:tcW w:w="0" w:type="auto"/>
          </w:tcPr>
          <w:p w14:paraId="5C6E8D51" w14:textId="6F07A6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R4-2119183</w:t>
            </w:r>
          </w:p>
        </w:tc>
        <w:tc>
          <w:tcPr>
            <w:tcW w:w="0" w:type="auto"/>
          </w:tcPr>
          <w:p w14:paraId="18303EA9" w14:textId="138504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ETC testing for FR2 from rel-15</w:t>
            </w:r>
          </w:p>
        </w:tc>
        <w:tc>
          <w:tcPr>
            <w:tcW w:w="0" w:type="auto"/>
          </w:tcPr>
          <w:p w14:paraId="0DE091E5" w14:textId="70FE82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49B004" w14:textId="6ED893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F281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431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4FF1AC" w14:textId="77777777" w:rsidTr="00AB1096">
        <w:tc>
          <w:tcPr>
            <w:tcW w:w="0" w:type="auto"/>
          </w:tcPr>
          <w:p w14:paraId="1F3F6348" w14:textId="0CF743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R4-2119184</w:t>
            </w:r>
          </w:p>
        </w:tc>
        <w:tc>
          <w:tcPr>
            <w:tcW w:w="0" w:type="auto"/>
          </w:tcPr>
          <w:p w14:paraId="5DD08F4E" w14:textId="04D435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calibration gaps for BPS</w:t>
            </w:r>
          </w:p>
        </w:tc>
        <w:tc>
          <w:tcPr>
            <w:tcW w:w="0" w:type="auto"/>
          </w:tcPr>
          <w:p w14:paraId="25168E7C" w14:textId="5C0E5E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Sony</w:t>
            </w:r>
          </w:p>
        </w:tc>
        <w:tc>
          <w:tcPr>
            <w:tcW w:w="0" w:type="auto"/>
          </w:tcPr>
          <w:p w14:paraId="6D64FB25" w14:textId="2E45D1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039A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C34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8F4224" w14:textId="77777777" w:rsidTr="00AB1096">
        <w:tc>
          <w:tcPr>
            <w:tcW w:w="0" w:type="auto"/>
          </w:tcPr>
          <w:p w14:paraId="747D7EA8" w14:textId="71E957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R4-2119185</w:t>
            </w:r>
          </w:p>
        </w:tc>
        <w:tc>
          <w:tcPr>
            <w:tcW w:w="0" w:type="auto"/>
          </w:tcPr>
          <w:p w14:paraId="0D70F75C" w14:textId="1FCB4C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calibration gaps for coherent UL MIMO</w:t>
            </w:r>
          </w:p>
        </w:tc>
        <w:tc>
          <w:tcPr>
            <w:tcW w:w="0" w:type="auto"/>
          </w:tcPr>
          <w:p w14:paraId="41CE2F82" w14:textId="5544D5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Sony</w:t>
            </w:r>
          </w:p>
        </w:tc>
        <w:tc>
          <w:tcPr>
            <w:tcW w:w="0" w:type="auto"/>
          </w:tcPr>
          <w:p w14:paraId="1E0152B7" w14:textId="4CC726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CEEA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EEC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B98E5F" w14:textId="77777777" w:rsidTr="00AB1096">
        <w:tc>
          <w:tcPr>
            <w:tcW w:w="0" w:type="auto"/>
          </w:tcPr>
          <w:p w14:paraId="7191B478" w14:textId="0797B5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R4-2119186</w:t>
            </w:r>
          </w:p>
        </w:tc>
        <w:tc>
          <w:tcPr>
            <w:tcW w:w="0" w:type="auto"/>
          </w:tcPr>
          <w:p w14:paraId="7DC554EE" w14:textId="621A7A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update of ITU-R recommendation M.2070, Chapters 3.5, 3.6 and 3.7</w:t>
            </w:r>
          </w:p>
        </w:tc>
        <w:tc>
          <w:tcPr>
            <w:tcW w:w="0" w:type="auto"/>
          </w:tcPr>
          <w:p w14:paraId="165819B0" w14:textId="2CDDC8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CDE25B7" w14:textId="535622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59C0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7A6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99D423" w14:textId="77777777" w:rsidTr="00AB1096">
        <w:tc>
          <w:tcPr>
            <w:tcW w:w="0" w:type="auto"/>
          </w:tcPr>
          <w:p w14:paraId="4C5AD480" w14:textId="206C35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R4-2119187</w:t>
            </w:r>
          </w:p>
        </w:tc>
        <w:tc>
          <w:tcPr>
            <w:tcW w:w="0" w:type="auto"/>
          </w:tcPr>
          <w:p w14:paraId="53970B10" w14:textId="7251C9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38.921: MR/LA BS UEM requirements</w:t>
            </w:r>
          </w:p>
        </w:tc>
        <w:tc>
          <w:tcPr>
            <w:tcW w:w="0" w:type="auto"/>
          </w:tcPr>
          <w:p w14:paraId="64905979" w14:textId="46BDBA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C5700B" w14:textId="77B651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1681D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E15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867613" w14:textId="77777777" w:rsidTr="00AB1096">
        <w:tc>
          <w:tcPr>
            <w:tcW w:w="0" w:type="auto"/>
          </w:tcPr>
          <w:p w14:paraId="701F7552" w14:textId="056C8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R4-2119188</w:t>
            </w:r>
          </w:p>
        </w:tc>
        <w:tc>
          <w:tcPr>
            <w:tcW w:w="0" w:type="auto"/>
          </w:tcPr>
          <w:p w14:paraId="01E4B019" w14:textId="2E9DF5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system parameters for 52.6-71GHz</w:t>
            </w:r>
          </w:p>
        </w:tc>
        <w:tc>
          <w:tcPr>
            <w:tcW w:w="0" w:type="auto"/>
          </w:tcPr>
          <w:p w14:paraId="3D446029" w14:textId="7CED9B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329DDC4" w14:textId="4260B4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2D5C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852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83C3D6" w14:textId="77777777" w:rsidTr="00AB1096">
        <w:tc>
          <w:tcPr>
            <w:tcW w:w="0" w:type="auto"/>
          </w:tcPr>
          <w:p w14:paraId="34697FC9" w14:textId="11FCAF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R4-2119189</w:t>
            </w:r>
          </w:p>
        </w:tc>
        <w:tc>
          <w:tcPr>
            <w:tcW w:w="0" w:type="auto"/>
          </w:tcPr>
          <w:p w14:paraId="4E581E08" w14:textId="25D641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simulation results for 52.6-71GHz</w:t>
            </w:r>
          </w:p>
        </w:tc>
        <w:tc>
          <w:tcPr>
            <w:tcW w:w="0" w:type="auto"/>
          </w:tcPr>
          <w:p w14:paraId="2584F4D8" w14:textId="2798C9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B1D76F" w14:textId="2B6EFB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A2BC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0F7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1FF2D7" w14:textId="77777777" w:rsidTr="00AB1096">
        <w:tc>
          <w:tcPr>
            <w:tcW w:w="0" w:type="auto"/>
          </w:tcPr>
          <w:p w14:paraId="65542380" w14:textId="27B3E1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R4-2119190</w:t>
            </w:r>
          </w:p>
        </w:tc>
        <w:tc>
          <w:tcPr>
            <w:tcW w:w="0" w:type="auto"/>
          </w:tcPr>
          <w:p w14:paraId="67E2DB23" w14:textId="3ACD5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requirements for 52.6-71GHz</w:t>
            </w:r>
          </w:p>
        </w:tc>
        <w:tc>
          <w:tcPr>
            <w:tcW w:w="0" w:type="auto"/>
          </w:tcPr>
          <w:p w14:paraId="04FDAE4D" w14:textId="71F689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14789F" w14:textId="19F7B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642B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E6A3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E249B7" w14:textId="77777777" w:rsidTr="00AB1096">
        <w:tc>
          <w:tcPr>
            <w:tcW w:w="0" w:type="auto"/>
          </w:tcPr>
          <w:p w14:paraId="18AB9640" w14:textId="6832CE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R4-2119191</w:t>
            </w:r>
          </w:p>
        </w:tc>
        <w:tc>
          <w:tcPr>
            <w:tcW w:w="0" w:type="auto"/>
          </w:tcPr>
          <w:p w14:paraId="09AFCEB9" w14:textId="003314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requirements for 52.6-71GHz</w:t>
            </w:r>
          </w:p>
        </w:tc>
        <w:tc>
          <w:tcPr>
            <w:tcW w:w="0" w:type="auto"/>
          </w:tcPr>
          <w:p w14:paraId="389A4EE6" w14:textId="42A6C1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2D1902B" w14:textId="124FAD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9487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D52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8E019D" w14:textId="77777777" w:rsidTr="00AB1096">
        <w:tc>
          <w:tcPr>
            <w:tcW w:w="0" w:type="auto"/>
          </w:tcPr>
          <w:p w14:paraId="01F1A169" w14:textId="54E0B5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R4-2119192</w:t>
            </w:r>
          </w:p>
        </w:tc>
        <w:tc>
          <w:tcPr>
            <w:tcW w:w="0" w:type="auto"/>
          </w:tcPr>
          <w:p w14:paraId="2DC9FA1C" w14:textId="4BB059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requirements for NR 1024QAM</w:t>
            </w:r>
          </w:p>
        </w:tc>
        <w:tc>
          <w:tcPr>
            <w:tcW w:w="0" w:type="auto"/>
          </w:tcPr>
          <w:p w14:paraId="388CCA28" w14:textId="477029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34440A" w14:textId="34EEBB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22EF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AE0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F165A9" w14:textId="77777777" w:rsidTr="00AB1096">
        <w:tc>
          <w:tcPr>
            <w:tcW w:w="0" w:type="auto"/>
          </w:tcPr>
          <w:p w14:paraId="26164157" w14:textId="7BD5D2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R4-2119193</w:t>
            </w:r>
          </w:p>
        </w:tc>
        <w:tc>
          <w:tcPr>
            <w:tcW w:w="0" w:type="auto"/>
          </w:tcPr>
          <w:p w14:paraId="3ED57056" w14:textId="54ECAA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phase discontinuity and power inconsistency tolerance across different repetitions</w:t>
            </w:r>
          </w:p>
        </w:tc>
        <w:tc>
          <w:tcPr>
            <w:tcW w:w="0" w:type="auto"/>
          </w:tcPr>
          <w:p w14:paraId="1D4362E5" w14:textId="164DBD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35A1E4" w14:textId="3F71E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072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7B29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80A189" w14:textId="77777777" w:rsidTr="00AB1096">
        <w:tc>
          <w:tcPr>
            <w:tcW w:w="0" w:type="auto"/>
          </w:tcPr>
          <w:p w14:paraId="72005167" w14:textId="09C1E9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R4-2119194</w:t>
            </w:r>
          </w:p>
        </w:tc>
        <w:tc>
          <w:tcPr>
            <w:tcW w:w="0" w:type="auto"/>
          </w:tcPr>
          <w:p w14:paraId="113FCE3D" w14:textId="6F1566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Beam correspondence with Small Data Transmission in Inactive State</w:t>
            </w:r>
          </w:p>
        </w:tc>
        <w:tc>
          <w:tcPr>
            <w:tcW w:w="0" w:type="auto"/>
          </w:tcPr>
          <w:p w14:paraId="57D7AA57" w14:textId="230500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AE9D95" w14:textId="11E400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E005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462E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056BD1" w14:textId="77777777" w:rsidTr="00AB1096">
        <w:tc>
          <w:tcPr>
            <w:tcW w:w="0" w:type="auto"/>
          </w:tcPr>
          <w:p w14:paraId="552A9223" w14:textId="4E060E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R4-2119195</w:t>
            </w:r>
          </w:p>
        </w:tc>
        <w:tc>
          <w:tcPr>
            <w:tcW w:w="0" w:type="auto"/>
          </w:tcPr>
          <w:p w14:paraId="5D35257A" w14:textId="59592D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Europe unlicensed 6GHz</w:t>
            </w:r>
          </w:p>
        </w:tc>
        <w:tc>
          <w:tcPr>
            <w:tcW w:w="0" w:type="auto"/>
          </w:tcPr>
          <w:p w14:paraId="5AEB8E36" w14:textId="4D2251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BBA61B" w14:textId="38AAAA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E010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D76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BBFDA3" w14:textId="77777777" w:rsidTr="00AB1096">
        <w:tc>
          <w:tcPr>
            <w:tcW w:w="0" w:type="auto"/>
          </w:tcPr>
          <w:p w14:paraId="7DBC6680" w14:textId="4BFE3A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R4-2119196</w:t>
            </w:r>
          </w:p>
        </w:tc>
        <w:tc>
          <w:tcPr>
            <w:tcW w:w="0" w:type="auto"/>
          </w:tcPr>
          <w:p w14:paraId="3FB538F5" w14:textId="732168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Europe unlicensed 6GHz.</w:t>
            </w:r>
          </w:p>
        </w:tc>
        <w:tc>
          <w:tcPr>
            <w:tcW w:w="0" w:type="auto"/>
          </w:tcPr>
          <w:p w14:paraId="2656DD9B" w14:textId="63A9C4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D804B89" w14:textId="02D9E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DDECA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989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6A06FF" w14:textId="77777777" w:rsidTr="00AB1096">
        <w:tc>
          <w:tcPr>
            <w:tcW w:w="0" w:type="auto"/>
          </w:tcPr>
          <w:p w14:paraId="0EF01CAC" w14:textId="1C9B22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R4-2119197</w:t>
            </w:r>
          </w:p>
        </w:tc>
        <w:tc>
          <w:tcPr>
            <w:tcW w:w="0" w:type="auto"/>
          </w:tcPr>
          <w:p w14:paraId="2C88B83E" w14:textId="0693EF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introduction of 100MHz for NR-U</w:t>
            </w:r>
          </w:p>
        </w:tc>
        <w:tc>
          <w:tcPr>
            <w:tcW w:w="0" w:type="auto"/>
          </w:tcPr>
          <w:p w14:paraId="1411007D" w14:textId="74600B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B4C6657" w14:textId="239329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FF1A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70C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368766" w14:textId="77777777" w:rsidTr="00AB1096">
        <w:tc>
          <w:tcPr>
            <w:tcW w:w="0" w:type="auto"/>
          </w:tcPr>
          <w:p w14:paraId="406B7DF8" w14:textId="7CF52E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R4-2119198</w:t>
            </w:r>
          </w:p>
        </w:tc>
        <w:tc>
          <w:tcPr>
            <w:tcW w:w="0" w:type="auto"/>
          </w:tcPr>
          <w:p w14:paraId="76CC5733" w14:textId="6510FA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38.104: NR-U BS RF requirements</w:t>
            </w:r>
          </w:p>
        </w:tc>
        <w:tc>
          <w:tcPr>
            <w:tcW w:w="0" w:type="auto"/>
          </w:tcPr>
          <w:p w14:paraId="183A4401" w14:textId="575F9D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4F933D" w14:textId="0A2A8B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DD039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96D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42A17C" w14:textId="77777777" w:rsidTr="00AB1096">
        <w:tc>
          <w:tcPr>
            <w:tcW w:w="0" w:type="auto"/>
          </w:tcPr>
          <w:p w14:paraId="51E0544D" w14:textId="4339CB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R4-2119199</w:t>
            </w:r>
          </w:p>
        </w:tc>
        <w:tc>
          <w:tcPr>
            <w:tcW w:w="0" w:type="auto"/>
          </w:tcPr>
          <w:p w14:paraId="260EF719" w14:textId="1B302D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38.104: NR-U BS RF requirements</w:t>
            </w:r>
          </w:p>
        </w:tc>
        <w:tc>
          <w:tcPr>
            <w:tcW w:w="0" w:type="auto"/>
          </w:tcPr>
          <w:p w14:paraId="272A4DDB" w14:textId="22592C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F980E2" w14:textId="521FF6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D22C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FDE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B343A4" w14:textId="77777777" w:rsidTr="00AB1096">
        <w:tc>
          <w:tcPr>
            <w:tcW w:w="0" w:type="auto"/>
          </w:tcPr>
          <w:p w14:paraId="2C3B3B41" w14:textId="2A36D9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R4-2119200</w:t>
            </w:r>
          </w:p>
        </w:tc>
        <w:tc>
          <w:tcPr>
            <w:tcW w:w="0" w:type="auto"/>
          </w:tcPr>
          <w:p w14:paraId="775CF331" w14:textId="15392A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system parameters for NTN</w:t>
            </w:r>
          </w:p>
        </w:tc>
        <w:tc>
          <w:tcPr>
            <w:tcW w:w="0" w:type="auto"/>
          </w:tcPr>
          <w:p w14:paraId="43EAA30D" w14:textId="4D23C1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B7DF421" w14:textId="6FC2C2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0B57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D73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9E3919" w14:textId="77777777" w:rsidTr="00AB1096">
        <w:tc>
          <w:tcPr>
            <w:tcW w:w="0" w:type="auto"/>
          </w:tcPr>
          <w:p w14:paraId="203C61CE" w14:textId="690177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R4-2119201</w:t>
            </w:r>
          </w:p>
        </w:tc>
        <w:tc>
          <w:tcPr>
            <w:tcW w:w="0" w:type="auto"/>
          </w:tcPr>
          <w:p w14:paraId="4780D262" w14:textId="7849E1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gNB class and type</w:t>
            </w:r>
          </w:p>
        </w:tc>
        <w:tc>
          <w:tcPr>
            <w:tcW w:w="0" w:type="auto"/>
          </w:tcPr>
          <w:p w14:paraId="3413DC6F" w14:textId="454D2A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FC5833" w14:textId="3C6B7B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D0A0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93D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9E63B9" w14:textId="77777777" w:rsidTr="00AB1096">
        <w:tc>
          <w:tcPr>
            <w:tcW w:w="0" w:type="auto"/>
          </w:tcPr>
          <w:p w14:paraId="5BC6EBCD" w14:textId="4164A5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R4-2119202</w:t>
            </w:r>
          </w:p>
        </w:tc>
        <w:tc>
          <w:tcPr>
            <w:tcW w:w="0" w:type="auto"/>
          </w:tcPr>
          <w:p w14:paraId="7950EC23" w14:textId="4D3850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simulation assumptions for NTN</w:t>
            </w:r>
          </w:p>
        </w:tc>
        <w:tc>
          <w:tcPr>
            <w:tcW w:w="0" w:type="auto"/>
          </w:tcPr>
          <w:p w14:paraId="308004A9" w14:textId="046BB7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3F8A4E" w14:textId="3373A2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9B4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CDE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109024" w14:textId="77777777" w:rsidTr="00AB1096">
        <w:tc>
          <w:tcPr>
            <w:tcW w:w="0" w:type="auto"/>
          </w:tcPr>
          <w:p w14:paraId="7BBC95DF" w14:textId="62768E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R4-2119203</w:t>
            </w:r>
          </w:p>
        </w:tc>
        <w:tc>
          <w:tcPr>
            <w:tcW w:w="0" w:type="auto"/>
          </w:tcPr>
          <w:p w14:paraId="0CCE8E64" w14:textId="793BC0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Set 1 Simulation results for NTN coexistence study</w:t>
            </w:r>
          </w:p>
        </w:tc>
        <w:tc>
          <w:tcPr>
            <w:tcW w:w="0" w:type="auto"/>
          </w:tcPr>
          <w:p w14:paraId="6B3947E6" w14:textId="04498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F883DE4" w14:textId="1427CC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BB06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D0E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97C3D6" w14:textId="77777777" w:rsidTr="00AB1096">
        <w:tc>
          <w:tcPr>
            <w:tcW w:w="0" w:type="auto"/>
          </w:tcPr>
          <w:p w14:paraId="40AC98E9" w14:textId="1240B3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R4-2119204</w:t>
            </w:r>
          </w:p>
        </w:tc>
        <w:tc>
          <w:tcPr>
            <w:tcW w:w="0" w:type="auto"/>
          </w:tcPr>
          <w:p w14:paraId="3872F43E" w14:textId="57257A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 38.863:Operating bands and channel arrangements</w:t>
            </w:r>
          </w:p>
        </w:tc>
        <w:tc>
          <w:tcPr>
            <w:tcW w:w="0" w:type="auto"/>
          </w:tcPr>
          <w:p w14:paraId="2D10C0F2" w14:textId="53D71F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6C6D642" w14:textId="7EDBE6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1693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DC97F" w14:textId="552FCF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R4-2120759</w:t>
            </w:r>
          </w:p>
        </w:tc>
      </w:tr>
      <w:tr w:rsidR="00AB1096" w14:paraId="5F735857" w14:textId="77777777" w:rsidTr="00AB1096">
        <w:tc>
          <w:tcPr>
            <w:tcW w:w="0" w:type="auto"/>
          </w:tcPr>
          <w:p w14:paraId="4F8282AF" w14:textId="6710EB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R4-2119205</w:t>
            </w:r>
          </w:p>
        </w:tc>
        <w:tc>
          <w:tcPr>
            <w:tcW w:w="0" w:type="auto"/>
          </w:tcPr>
          <w:p w14:paraId="5CDC47A4" w14:textId="0F2F3A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requirements of satellite gNB</w:t>
            </w:r>
          </w:p>
        </w:tc>
        <w:tc>
          <w:tcPr>
            <w:tcW w:w="0" w:type="auto"/>
          </w:tcPr>
          <w:p w14:paraId="09B55724" w14:textId="21D1C5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DCBD86" w14:textId="079890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F6F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3460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A5A43D" w14:textId="77777777" w:rsidTr="00AB1096">
        <w:tc>
          <w:tcPr>
            <w:tcW w:w="0" w:type="auto"/>
          </w:tcPr>
          <w:p w14:paraId="1B95232E" w14:textId="5B9A8F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R4-2119206</w:t>
            </w:r>
          </w:p>
        </w:tc>
        <w:tc>
          <w:tcPr>
            <w:tcW w:w="0" w:type="auto"/>
          </w:tcPr>
          <w:p w14:paraId="437354F5" w14:textId="538C7F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Rx requirements of satellite gNB</w:t>
            </w:r>
          </w:p>
        </w:tc>
        <w:tc>
          <w:tcPr>
            <w:tcW w:w="0" w:type="auto"/>
          </w:tcPr>
          <w:p w14:paraId="3A8F0C27" w14:textId="500130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D20325" w14:textId="589CFF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CF67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50C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854E09" w14:textId="77777777" w:rsidTr="00AB1096">
        <w:tc>
          <w:tcPr>
            <w:tcW w:w="0" w:type="auto"/>
          </w:tcPr>
          <w:p w14:paraId="66CE17BB" w14:textId="5C0F9F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R4-2119207</w:t>
            </w:r>
          </w:p>
        </w:tc>
        <w:tc>
          <w:tcPr>
            <w:tcW w:w="0" w:type="auto"/>
          </w:tcPr>
          <w:p w14:paraId="0B715706" w14:textId="5E72C1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power related requirements for conducted repeater</w:t>
            </w:r>
          </w:p>
        </w:tc>
        <w:tc>
          <w:tcPr>
            <w:tcW w:w="0" w:type="auto"/>
          </w:tcPr>
          <w:p w14:paraId="16243ED9" w14:textId="7381F4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8BD11E" w14:textId="5B8C8A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E22D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81E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0F98C3" w14:textId="77777777" w:rsidTr="00AB1096">
        <w:tc>
          <w:tcPr>
            <w:tcW w:w="0" w:type="auto"/>
          </w:tcPr>
          <w:p w14:paraId="75140978" w14:textId="45644A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R4-2119208</w:t>
            </w:r>
          </w:p>
        </w:tc>
        <w:tc>
          <w:tcPr>
            <w:tcW w:w="0" w:type="auto"/>
          </w:tcPr>
          <w:p w14:paraId="1CBC449F" w14:textId="3377E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emission related requirements for conducted repeater</w:t>
            </w:r>
          </w:p>
        </w:tc>
        <w:tc>
          <w:tcPr>
            <w:tcW w:w="0" w:type="auto"/>
          </w:tcPr>
          <w:p w14:paraId="7DA13D55" w14:textId="1A0DEC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BAE136" w14:textId="2335CF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5EAD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091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7C55D5" w14:textId="77777777" w:rsidTr="00AB1096">
        <w:tc>
          <w:tcPr>
            <w:tcW w:w="0" w:type="auto"/>
          </w:tcPr>
          <w:p w14:paraId="5E2AF526" w14:textId="65F5B4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R4-2119209</w:t>
            </w:r>
          </w:p>
        </w:tc>
        <w:tc>
          <w:tcPr>
            <w:tcW w:w="0" w:type="auto"/>
          </w:tcPr>
          <w:p w14:paraId="310B8CA5" w14:textId="1E100B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other requirements of conducted repeater</w:t>
            </w:r>
          </w:p>
        </w:tc>
        <w:tc>
          <w:tcPr>
            <w:tcW w:w="0" w:type="auto"/>
          </w:tcPr>
          <w:p w14:paraId="231F679E" w14:textId="68A2C0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6D6CB6E" w14:textId="46BBD0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46E2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884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3A15F0" w14:textId="77777777" w:rsidTr="00AB1096">
        <w:tc>
          <w:tcPr>
            <w:tcW w:w="0" w:type="auto"/>
          </w:tcPr>
          <w:p w14:paraId="36F363B2" w14:textId="3A6875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R4-2119210</w:t>
            </w:r>
          </w:p>
        </w:tc>
        <w:tc>
          <w:tcPr>
            <w:tcW w:w="0" w:type="auto"/>
          </w:tcPr>
          <w:p w14:paraId="32447B8E" w14:textId="547821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power related requirements for radiated repeater</w:t>
            </w:r>
          </w:p>
        </w:tc>
        <w:tc>
          <w:tcPr>
            <w:tcW w:w="0" w:type="auto"/>
          </w:tcPr>
          <w:p w14:paraId="0844D2E7" w14:textId="1FB884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35B9300" w14:textId="04AD47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2351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7CC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E90CAA" w14:textId="77777777" w:rsidTr="00AB1096">
        <w:tc>
          <w:tcPr>
            <w:tcW w:w="0" w:type="auto"/>
          </w:tcPr>
          <w:p w14:paraId="2BB2BE16" w14:textId="30979C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R4-2119211</w:t>
            </w:r>
          </w:p>
        </w:tc>
        <w:tc>
          <w:tcPr>
            <w:tcW w:w="0" w:type="auto"/>
          </w:tcPr>
          <w:p w14:paraId="033313C9" w14:textId="4363F2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emission related requirements for radiated repeater</w:t>
            </w:r>
          </w:p>
        </w:tc>
        <w:tc>
          <w:tcPr>
            <w:tcW w:w="0" w:type="auto"/>
          </w:tcPr>
          <w:p w14:paraId="598AA590" w14:textId="6C6824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FE7136" w14:textId="724F3E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A04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235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F2C1D2" w14:textId="77777777" w:rsidTr="00AB1096">
        <w:tc>
          <w:tcPr>
            <w:tcW w:w="0" w:type="auto"/>
          </w:tcPr>
          <w:p w14:paraId="1A3B30F4" w14:textId="080291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R4-2119212</w:t>
            </w:r>
          </w:p>
        </w:tc>
        <w:tc>
          <w:tcPr>
            <w:tcW w:w="0" w:type="auto"/>
          </w:tcPr>
          <w:p w14:paraId="6BD1B3AB" w14:textId="65A3DA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other requirements of radiated repeater</w:t>
            </w:r>
          </w:p>
        </w:tc>
        <w:tc>
          <w:tcPr>
            <w:tcW w:w="0" w:type="auto"/>
          </w:tcPr>
          <w:p w14:paraId="66E68C59" w14:textId="5A0AF7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5A31B75" w14:textId="71D5F7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612B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5F9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5BDEE8" w14:textId="77777777" w:rsidTr="00AB1096">
        <w:tc>
          <w:tcPr>
            <w:tcW w:w="0" w:type="auto"/>
          </w:tcPr>
          <w:p w14:paraId="38A451B3" w14:textId="29833E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R4-2119213</w:t>
            </w:r>
          </w:p>
        </w:tc>
        <w:tc>
          <w:tcPr>
            <w:tcW w:w="0" w:type="auto"/>
          </w:tcPr>
          <w:p w14:paraId="12DF0258" w14:textId="2AFEB4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NC ULCA MPR and transceiver impairments for 1LO architectures</w:t>
            </w:r>
          </w:p>
        </w:tc>
        <w:tc>
          <w:tcPr>
            <w:tcW w:w="0" w:type="auto"/>
          </w:tcPr>
          <w:p w14:paraId="106993EF" w14:textId="08697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3D5CE083" w14:textId="51DAF8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1DCD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5895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FDCD19" w14:textId="77777777" w:rsidTr="00AB1096">
        <w:tc>
          <w:tcPr>
            <w:tcW w:w="0" w:type="auto"/>
          </w:tcPr>
          <w:p w14:paraId="754D479F" w14:textId="5CB1E7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R4-2119214</w:t>
            </w:r>
          </w:p>
        </w:tc>
        <w:tc>
          <w:tcPr>
            <w:tcW w:w="0" w:type="auto"/>
          </w:tcPr>
          <w:p w14:paraId="30C190CE" w14:textId="2FFA26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and power-related requirements</w:t>
            </w:r>
          </w:p>
        </w:tc>
        <w:tc>
          <w:tcPr>
            <w:tcW w:w="0" w:type="auto"/>
          </w:tcPr>
          <w:p w14:paraId="0CDCF400" w14:textId="2A9F41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894A37" w14:textId="3AA8C1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F0EB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617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05844D" w14:textId="77777777" w:rsidTr="00AB1096">
        <w:tc>
          <w:tcPr>
            <w:tcW w:w="0" w:type="auto"/>
          </w:tcPr>
          <w:p w14:paraId="375957BB" w14:textId="58B177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R4-2119215</w:t>
            </w:r>
          </w:p>
        </w:tc>
        <w:tc>
          <w:tcPr>
            <w:tcW w:w="0" w:type="auto"/>
          </w:tcPr>
          <w:p w14:paraId="79876CAF" w14:textId="2B39E1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Rx/Tx capability for FR1+FR1 FDD-TDD band combination</w:t>
            </w:r>
          </w:p>
        </w:tc>
        <w:tc>
          <w:tcPr>
            <w:tcW w:w="0" w:type="auto"/>
          </w:tcPr>
          <w:p w14:paraId="5B6167EA" w14:textId="669FA9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42DC5D0A" w14:textId="162871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EA2B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3DE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921F9B" w14:textId="77777777" w:rsidTr="00AB1096">
        <w:tc>
          <w:tcPr>
            <w:tcW w:w="0" w:type="auto"/>
          </w:tcPr>
          <w:p w14:paraId="5EC70A80" w14:textId="74D32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R4-2119216</w:t>
            </w:r>
          </w:p>
        </w:tc>
        <w:tc>
          <w:tcPr>
            <w:tcW w:w="0" w:type="auto"/>
          </w:tcPr>
          <w:p w14:paraId="14EAB31C" w14:textId="646B07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for Rel-17 power saving WI</w:t>
            </w:r>
          </w:p>
        </w:tc>
        <w:tc>
          <w:tcPr>
            <w:tcW w:w="0" w:type="auto"/>
          </w:tcPr>
          <w:p w14:paraId="0AE5EE26" w14:textId="790D5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1EDEB64" w14:textId="0F4B7C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6C2F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4CE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D67A72" w14:textId="77777777" w:rsidTr="00AB1096">
        <w:tc>
          <w:tcPr>
            <w:tcW w:w="0" w:type="auto"/>
          </w:tcPr>
          <w:p w14:paraId="5FA7709F" w14:textId="6F2449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R4-2119217</w:t>
            </w:r>
          </w:p>
        </w:tc>
        <w:tc>
          <w:tcPr>
            <w:tcW w:w="0" w:type="auto"/>
          </w:tcPr>
          <w:p w14:paraId="35985C1A" w14:textId="5E18DE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RLM/BFD measurement relaxation</w:t>
            </w:r>
          </w:p>
        </w:tc>
        <w:tc>
          <w:tcPr>
            <w:tcW w:w="0" w:type="auto"/>
          </w:tcPr>
          <w:p w14:paraId="31123134" w14:textId="7B227E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F676FA" w14:textId="7552C9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3F1B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0DC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55F670" w14:textId="77777777" w:rsidTr="00AB1096">
        <w:tc>
          <w:tcPr>
            <w:tcW w:w="0" w:type="auto"/>
          </w:tcPr>
          <w:p w14:paraId="4035DB17" w14:textId="47DBF8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R4-2119218</w:t>
            </w:r>
          </w:p>
        </w:tc>
        <w:tc>
          <w:tcPr>
            <w:tcW w:w="0" w:type="auto"/>
          </w:tcPr>
          <w:p w14:paraId="6D22D01A" w14:textId="5CD0DA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6B9671F9" w14:textId="536C21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59F5978" w14:textId="765D3F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37F5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D91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5627D4" w14:textId="77777777" w:rsidTr="00AB1096">
        <w:tc>
          <w:tcPr>
            <w:tcW w:w="0" w:type="auto"/>
          </w:tcPr>
          <w:p w14:paraId="75CAD302" w14:textId="6942AB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R4-2119219</w:t>
            </w:r>
          </w:p>
        </w:tc>
        <w:tc>
          <w:tcPr>
            <w:tcW w:w="0" w:type="auto"/>
          </w:tcPr>
          <w:p w14:paraId="010DE58C" w14:textId="3DC8DB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</w:t>
            </w:r>
          </w:p>
        </w:tc>
        <w:tc>
          <w:tcPr>
            <w:tcW w:w="0" w:type="auto"/>
          </w:tcPr>
          <w:p w14:paraId="0D2BDC0B" w14:textId="5DAB44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6A53D9A" w14:textId="0E71F3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393D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13B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E48773" w14:textId="77777777" w:rsidTr="00AB1096">
        <w:tc>
          <w:tcPr>
            <w:tcW w:w="0" w:type="auto"/>
          </w:tcPr>
          <w:p w14:paraId="156FE435" w14:textId="722D4B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R4-2119220</w:t>
            </w:r>
          </w:p>
        </w:tc>
        <w:tc>
          <w:tcPr>
            <w:tcW w:w="0" w:type="auto"/>
          </w:tcPr>
          <w:p w14:paraId="0092821A" w14:textId="4EC0D4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Efficient activation/de-activation mechanism for one SCG</w:t>
            </w:r>
          </w:p>
        </w:tc>
        <w:tc>
          <w:tcPr>
            <w:tcW w:w="0" w:type="auto"/>
          </w:tcPr>
          <w:p w14:paraId="0F95BF71" w14:textId="56AAEF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EDE1B07" w14:textId="76C20D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BFE4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E81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55AAE2" w14:textId="77777777" w:rsidTr="00AB1096">
        <w:tc>
          <w:tcPr>
            <w:tcW w:w="0" w:type="auto"/>
          </w:tcPr>
          <w:p w14:paraId="0F12DE5D" w14:textId="75898E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R4-2119221</w:t>
            </w:r>
          </w:p>
        </w:tc>
        <w:tc>
          <w:tcPr>
            <w:tcW w:w="0" w:type="auto"/>
          </w:tcPr>
          <w:p w14:paraId="61E94091" w14:textId="391A41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applicable DRX cycle in NE-DC and NR-DC mode</w:t>
            </w:r>
          </w:p>
        </w:tc>
        <w:tc>
          <w:tcPr>
            <w:tcW w:w="0" w:type="auto"/>
          </w:tcPr>
          <w:p w14:paraId="4C5EF003" w14:textId="3F521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12A8E29" w14:textId="4AAD9B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9CAA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17C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04A9D0" w14:textId="77777777" w:rsidTr="00AB1096">
        <w:tc>
          <w:tcPr>
            <w:tcW w:w="0" w:type="auto"/>
          </w:tcPr>
          <w:p w14:paraId="339B2204" w14:textId="28F34F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R4-2119222</w:t>
            </w:r>
          </w:p>
        </w:tc>
        <w:tc>
          <w:tcPr>
            <w:tcW w:w="0" w:type="auto"/>
          </w:tcPr>
          <w:p w14:paraId="6174B35E" w14:textId="192F72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applicable DRX cycle in EN-DC, NR SA, NE-DC, and NR-DC</w:t>
            </w:r>
          </w:p>
        </w:tc>
        <w:tc>
          <w:tcPr>
            <w:tcW w:w="0" w:type="auto"/>
          </w:tcPr>
          <w:p w14:paraId="5511F4AA" w14:textId="4C3B9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CE3FD98" w14:textId="2471BD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846F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60042" w14:textId="3A8B63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R4-2120246</w:t>
            </w:r>
          </w:p>
        </w:tc>
      </w:tr>
      <w:tr w:rsidR="00AB1096" w14:paraId="709AC3D6" w14:textId="77777777" w:rsidTr="00AB1096">
        <w:tc>
          <w:tcPr>
            <w:tcW w:w="0" w:type="auto"/>
          </w:tcPr>
          <w:p w14:paraId="3F7BC9C1" w14:textId="7C57ED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R4-2119223</w:t>
            </w:r>
          </w:p>
        </w:tc>
        <w:tc>
          <w:tcPr>
            <w:tcW w:w="0" w:type="auto"/>
          </w:tcPr>
          <w:p w14:paraId="0AF7B560" w14:textId="54429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applicable DRX cycle in EN-DC, NR SA, NE-DC, and NR-DC</w:t>
            </w:r>
          </w:p>
        </w:tc>
        <w:tc>
          <w:tcPr>
            <w:tcW w:w="0" w:type="auto"/>
          </w:tcPr>
          <w:p w14:paraId="5BF5E98F" w14:textId="1973A2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40DE9F2" w14:textId="041C8E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D497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6E1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7A52E9" w14:textId="77777777" w:rsidTr="00AB1096">
        <w:tc>
          <w:tcPr>
            <w:tcW w:w="0" w:type="auto"/>
          </w:tcPr>
          <w:p w14:paraId="5727CCBF" w14:textId="71CBA8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R4-2119224</w:t>
            </w:r>
          </w:p>
        </w:tc>
        <w:tc>
          <w:tcPr>
            <w:tcW w:w="0" w:type="auto"/>
          </w:tcPr>
          <w:p w14:paraId="2CE6AB7B" w14:textId="2D19CF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applicable DRX cycle in EN-DC, NR SA, NE-DC, and NR-DC</w:t>
            </w:r>
          </w:p>
        </w:tc>
        <w:tc>
          <w:tcPr>
            <w:tcW w:w="0" w:type="auto"/>
          </w:tcPr>
          <w:p w14:paraId="284D5D56" w14:textId="522E91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0262F1" w14:textId="5F9FEB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59A81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855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6756BA" w14:textId="77777777" w:rsidTr="00AB1096">
        <w:tc>
          <w:tcPr>
            <w:tcW w:w="0" w:type="auto"/>
          </w:tcPr>
          <w:p w14:paraId="16549D75" w14:textId="4176FA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R4-2119225</w:t>
            </w:r>
          </w:p>
        </w:tc>
        <w:tc>
          <w:tcPr>
            <w:tcW w:w="0" w:type="auto"/>
          </w:tcPr>
          <w:p w14:paraId="472947E7" w14:textId="0C8282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power saving</w:t>
            </w:r>
          </w:p>
        </w:tc>
        <w:tc>
          <w:tcPr>
            <w:tcW w:w="0" w:type="auto"/>
          </w:tcPr>
          <w:p w14:paraId="15B83DD1" w14:textId="05E35A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82826AF" w14:textId="7E0B81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60E4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276C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A7365F" w14:textId="77777777" w:rsidTr="00AB1096">
        <w:tc>
          <w:tcPr>
            <w:tcW w:w="0" w:type="auto"/>
          </w:tcPr>
          <w:p w14:paraId="6C3FB117" w14:textId="2DDDAA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R4-2119226</w:t>
            </w:r>
          </w:p>
        </w:tc>
        <w:tc>
          <w:tcPr>
            <w:tcW w:w="0" w:type="auto"/>
          </w:tcPr>
          <w:p w14:paraId="6279AD46" w14:textId="2BEFA2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LTE Advanced inter-band CA Rel-17 for x bands DL (x=4, 5, 6) with 1 band UL</w:t>
            </w:r>
          </w:p>
        </w:tc>
        <w:tc>
          <w:tcPr>
            <w:tcW w:w="0" w:type="auto"/>
          </w:tcPr>
          <w:p w14:paraId="70F94240" w14:textId="234511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6F79B4" w14:textId="2BBA47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9CA9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3105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478D34" w14:textId="77777777" w:rsidTr="00AB1096">
        <w:tc>
          <w:tcPr>
            <w:tcW w:w="0" w:type="auto"/>
          </w:tcPr>
          <w:p w14:paraId="17BA89F9" w14:textId="3A00B7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R4-2119227</w:t>
            </w:r>
          </w:p>
        </w:tc>
        <w:tc>
          <w:tcPr>
            <w:tcW w:w="0" w:type="auto"/>
          </w:tcPr>
          <w:p w14:paraId="6A4BDB37" w14:textId="488762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v0.7.0</w:t>
            </w:r>
          </w:p>
        </w:tc>
        <w:tc>
          <w:tcPr>
            <w:tcW w:w="0" w:type="auto"/>
          </w:tcPr>
          <w:p w14:paraId="7B25AAF0" w14:textId="0CE6E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1BB0D8" w14:textId="11EC40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5C51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BA8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83189C" w14:textId="77777777" w:rsidTr="00AB1096">
        <w:tc>
          <w:tcPr>
            <w:tcW w:w="0" w:type="auto"/>
          </w:tcPr>
          <w:p w14:paraId="66CCBA64" w14:textId="1953F0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R4-2119228</w:t>
            </w:r>
          </w:p>
        </w:tc>
        <w:tc>
          <w:tcPr>
            <w:tcW w:w="0" w:type="auto"/>
          </w:tcPr>
          <w:p w14:paraId="57176DEF" w14:textId="44380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LTE Advanced inter-band CA Rel-17 for x bands DL (x=4, 5, 6) with 1 band UL</w:t>
            </w:r>
          </w:p>
        </w:tc>
        <w:tc>
          <w:tcPr>
            <w:tcW w:w="0" w:type="auto"/>
          </w:tcPr>
          <w:p w14:paraId="38E16156" w14:textId="338BAD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5FEF38" w14:textId="109B3A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68FC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A6E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CB6E8D" w14:textId="77777777" w:rsidTr="00AB1096">
        <w:tc>
          <w:tcPr>
            <w:tcW w:w="0" w:type="auto"/>
          </w:tcPr>
          <w:p w14:paraId="213B0664" w14:textId="575CEB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R4-2119229</w:t>
            </w:r>
          </w:p>
        </w:tc>
        <w:tc>
          <w:tcPr>
            <w:tcW w:w="0" w:type="auto"/>
          </w:tcPr>
          <w:p w14:paraId="7070F315" w14:textId="22D54D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on remaining issues for wider channel bandwidth</w:t>
            </w:r>
          </w:p>
        </w:tc>
        <w:tc>
          <w:tcPr>
            <w:tcW w:w="0" w:type="auto"/>
          </w:tcPr>
          <w:p w14:paraId="382A54C8" w14:textId="6C0281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0342B7" w14:textId="373D23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2339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30673" w14:textId="3F7957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R4-2120014</w:t>
            </w:r>
          </w:p>
        </w:tc>
      </w:tr>
      <w:tr w:rsidR="00AB1096" w14:paraId="6A7C3385" w14:textId="77777777" w:rsidTr="00AB1096">
        <w:tc>
          <w:tcPr>
            <w:tcW w:w="0" w:type="auto"/>
          </w:tcPr>
          <w:p w14:paraId="09024118" w14:textId="39D15B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R4-2119230</w:t>
            </w:r>
          </w:p>
        </w:tc>
        <w:tc>
          <w:tcPr>
            <w:tcW w:w="0" w:type="auto"/>
          </w:tcPr>
          <w:p w14:paraId="3687E034" w14:textId="2FB3AD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on the use of overlapping channel bandwidths from UE perspective</w:t>
            </w:r>
          </w:p>
        </w:tc>
        <w:tc>
          <w:tcPr>
            <w:tcW w:w="0" w:type="auto"/>
          </w:tcPr>
          <w:p w14:paraId="15B1045C" w14:textId="1B1CE5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00EC41" w14:textId="3E8F09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7441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7DA3E" w14:textId="105AAD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R4-2120016</w:t>
            </w:r>
          </w:p>
        </w:tc>
      </w:tr>
      <w:tr w:rsidR="00AB1096" w14:paraId="317794ED" w14:textId="77777777" w:rsidTr="00AB1096">
        <w:tc>
          <w:tcPr>
            <w:tcW w:w="0" w:type="auto"/>
          </w:tcPr>
          <w:p w14:paraId="74A9250B" w14:textId="53990D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R4-2119231</w:t>
            </w:r>
          </w:p>
        </w:tc>
        <w:tc>
          <w:tcPr>
            <w:tcW w:w="0" w:type="auto"/>
          </w:tcPr>
          <w:p w14:paraId="17FF1FF8" w14:textId="31A709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900MHz RMR RAN4 BS RF requirements impact due to ECC Decision (20)</w:t>
            </w:r>
          </w:p>
        </w:tc>
        <w:tc>
          <w:tcPr>
            <w:tcW w:w="0" w:type="auto"/>
          </w:tcPr>
          <w:p w14:paraId="317A3926" w14:textId="701776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EF284B" w14:textId="4F1CDD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E995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EB0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D57F8E" w14:textId="77777777" w:rsidTr="00AB1096">
        <w:tc>
          <w:tcPr>
            <w:tcW w:w="0" w:type="auto"/>
          </w:tcPr>
          <w:p w14:paraId="23ECD830" w14:textId="608B5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R4-2119232</w:t>
            </w:r>
          </w:p>
        </w:tc>
        <w:tc>
          <w:tcPr>
            <w:tcW w:w="0" w:type="auto"/>
          </w:tcPr>
          <w:p w14:paraId="502E6E98" w14:textId="5DDD6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38.853 on 900MHz RMR RAN4 UE RF requirements</w:t>
            </w:r>
          </w:p>
        </w:tc>
        <w:tc>
          <w:tcPr>
            <w:tcW w:w="0" w:type="auto"/>
          </w:tcPr>
          <w:p w14:paraId="2055B029" w14:textId="12995B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53E0CD" w14:textId="20618D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E3CC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6DAD2" w14:textId="596BE2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R4-2120041</w:t>
            </w:r>
          </w:p>
        </w:tc>
      </w:tr>
      <w:tr w:rsidR="00AB1096" w14:paraId="58230A1D" w14:textId="77777777" w:rsidTr="00AB1096">
        <w:tc>
          <w:tcPr>
            <w:tcW w:w="0" w:type="auto"/>
          </w:tcPr>
          <w:p w14:paraId="1302242B" w14:textId="5347D7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R4-2119233</w:t>
            </w:r>
          </w:p>
        </w:tc>
        <w:tc>
          <w:tcPr>
            <w:tcW w:w="0" w:type="auto"/>
          </w:tcPr>
          <w:p w14:paraId="54323ECA" w14:textId="061B53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1900MHz RMR RAN4 BS RF requirements impact due to ECC Decision (20)</w:t>
            </w:r>
          </w:p>
        </w:tc>
        <w:tc>
          <w:tcPr>
            <w:tcW w:w="0" w:type="auto"/>
          </w:tcPr>
          <w:p w14:paraId="269FBBED" w14:textId="615F4D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F94631" w14:textId="203F99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06B0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DEB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CE674F" w14:textId="77777777" w:rsidTr="00AB1096">
        <w:tc>
          <w:tcPr>
            <w:tcW w:w="0" w:type="auto"/>
          </w:tcPr>
          <w:p w14:paraId="65831573" w14:textId="1E5DF1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R4-2119234</w:t>
            </w:r>
          </w:p>
        </w:tc>
        <w:tc>
          <w:tcPr>
            <w:tcW w:w="0" w:type="auto"/>
          </w:tcPr>
          <w:p w14:paraId="70DAC899" w14:textId="1500F7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38.852 on 1900MHz RMR RAN4 UE RF requirements</w:t>
            </w:r>
          </w:p>
        </w:tc>
        <w:tc>
          <w:tcPr>
            <w:tcW w:w="0" w:type="auto"/>
          </w:tcPr>
          <w:p w14:paraId="144E7E09" w14:textId="61282D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45DAD7" w14:textId="5D7133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E92D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3B408" w14:textId="5AC3AB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R4-2120044</w:t>
            </w:r>
          </w:p>
        </w:tc>
      </w:tr>
      <w:tr w:rsidR="00AB1096" w14:paraId="056FC0F6" w14:textId="77777777" w:rsidTr="00AB1096">
        <w:tc>
          <w:tcPr>
            <w:tcW w:w="0" w:type="auto"/>
          </w:tcPr>
          <w:p w14:paraId="6414D6AC" w14:textId="2B4A57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R4-2119235</w:t>
            </w:r>
          </w:p>
        </w:tc>
        <w:tc>
          <w:tcPr>
            <w:tcW w:w="0" w:type="auto"/>
          </w:tcPr>
          <w:p w14:paraId="0E7C7242" w14:textId="5E0934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38.852 on 1900MHz RMR RAN4 system parameters</w:t>
            </w:r>
          </w:p>
        </w:tc>
        <w:tc>
          <w:tcPr>
            <w:tcW w:w="0" w:type="auto"/>
          </w:tcPr>
          <w:p w14:paraId="5738056C" w14:textId="2239E4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UIC</w:t>
            </w:r>
          </w:p>
        </w:tc>
        <w:tc>
          <w:tcPr>
            <w:tcW w:w="0" w:type="auto"/>
          </w:tcPr>
          <w:p w14:paraId="1B34E9F6" w14:textId="220D21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0041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07D9D" w14:textId="6CD13F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R4-2120042</w:t>
            </w:r>
          </w:p>
        </w:tc>
      </w:tr>
      <w:tr w:rsidR="00AB1096" w14:paraId="6CD2F4AF" w14:textId="77777777" w:rsidTr="00AB1096">
        <w:tc>
          <w:tcPr>
            <w:tcW w:w="0" w:type="auto"/>
          </w:tcPr>
          <w:p w14:paraId="63518460" w14:textId="7401DF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R4-2119236</w:t>
            </w:r>
          </w:p>
        </w:tc>
        <w:tc>
          <w:tcPr>
            <w:tcW w:w="0" w:type="auto"/>
          </w:tcPr>
          <w:p w14:paraId="495042EC" w14:textId="06EDC9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Triple Punctured Channel SEM for 100 MHz Bandwidth</w:t>
            </w:r>
          </w:p>
        </w:tc>
        <w:tc>
          <w:tcPr>
            <w:tcW w:w="0" w:type="auto"/>
          </w:tcPr>
          <w:p w14:paraId="27242EBA" w14:textId="6B60F0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2216AFD" w14:textId="00F5BD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1248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223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DE60D3" w14:textId="77777777" w:rsidTr="00AB1096">
        <w:tc>
          <w:tcPr>
            <w:tcW w:w="0" w:type="auto"/>
          </w:tcPr>
          <w:p w14:paraId="08AB1CC0" w14:textId="773549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R4-2119237</w:t>
            </w:r>
          </w:p>
        </w:tc>
        <w:tc>
          <w:tcPr>
            <w:tcW w:w="0" w:type="auto"/>
          </w:tcPr>
          <w:p w14:paraId="277AA454" w14:textId="524086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A.6.6.7.2 - CGI reading of inter-RAT E-UTRAN cell (R16)</w:t>
            </w:r>
          </w:p>
        </w:tc>
        <w:tc>
          <w:tcPr>
            <w:tcW w:w="0" w:type="auto"/>
          </w:tcPr>
          <w:p w14:paraId="26FEF54C" w14:textId="1064D8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1522BA" w14:textId="07CBDC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E203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570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F4CAE9" w14:textId="77777777" w:rsidTr="00AB1096">
        <w:tc>
          <w:tcPr>
            <w:tcW w:w="0" w:type="auto"/>
          </w:tcPr>
          <w:p w14:paraId="528F6508" w14:textId="22192A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R4-2119238</w:t>
            </w:r>
          </w:p>
        </w:tc>
        <w:tc>
          <w:tcPr>
            <w:tcW w:w="0" w:type="auto"/>
          </w:tcPr>
          <w:p w14:paraId="6223C8AF" w14:textId="3A75EE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A.6.6.7.2 - CGI reading of inter-RAT E-UTRAN cell (R17)</w:t>
            </w:r>
          </w:p>
        </w:tc>
        <w:tc>
          <w:tcPr>
            <w:tcW w:w="0" w:type="auto"/>
          </w:tcPr>
          <w:p w14:paraId="11D6C72E" w14:textId="5941FE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7A3EEDF" w14:textId="53D786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0FE5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4E4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1CCF78" w14:textId="77777777" w:rsidTr="00AB1096">
        <w:tc>
          <w:tcPr>
            <w:tcW w:w="0" w:type="auto"/>
          </w:tcPr>
          <w:p w14:paraId="5E232A00" w14:textId="514FEC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R4-2119239</w:t>
            </w:r>
          </w:p>
        </w:tc>
        <w:tc>
          <w:tcPr>
            <w:tcW w:w="0" w:type="auto"/>
          </w:tcPr>
          <w:p w14:paraId="060F3924" w14:textId="0235EB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for LTE PSCell addition and release in NE-DC (R15)</w:t>
            </w:r>
          </w:p>
        </w:tc>
        <w:tc>
          <w:tcPr>
            <w:tcW w:w="0" w:type="auto"/>
          </w:tcPr>
          <w:p w14:paraId="110FC637" w14:textId="69AAA9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Intel, CMCC</w:t>
            </w:r>
          </w:p>
        </w:tc>
        <w:tc>
          <w:tcPr>
            <w:tcW w:w="0" w:type="auto"/>
          </w:tcPr>
          <w:p w14:paraId="2533DEEF" w14:textId="5338E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1FC3E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67B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48694A" w14:textId="77777777" w:rsidTr="00AB1096">
        <w:tc>
          <w:tcPr>
            <w:tcW w:w="0" w:type="auto"/>
          </w:tcPr>
          <w:p w14:paraId="5724DFB5" w14:textId="36FBF6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R4-2119240</w:t>
            </w:r>
          </w:p>
        </w:tc>
        <w:tc>
          <w:tcPr>
            <w:tcW w:w="0" w:type="auto"/>
          </w:tcPr>
          <w:p w14:paraId="3CA6F673" w14:textId="7B3141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for LTE PSCell addition and release in NE-DC (R16)</w:t>
            </w:r>
          </w:p>
        </w:tc>
        <w:tc>
          <w:tcPr>
            <w:tcW w:w="0" w:type="auto"/>
          </w:tcPr>
          <w:p w14:paraId="6C496F7E" w14:textId="2BAC87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Intel, CMCC</w:t>
            </w:r>
          </w:p>
        </w:tc>
        <w:tc>
          <w:tcPr>
            <w:tcW w:w="0" w:type="auto"/>
          </w:tcPr>
          <w:p w14:paraId="58472D2F" w14:textId="14D72C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9D3A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792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B36A7E" w14:textId="77777777" w:rsidTr="00AB1096">
        <w:tc>
          <w:tcPr>
            <w:tcW w:w="0" w:type="auto"/>
          </w:tcPr>
          <w:p w14:paraId="6160DF03" w14:textId="48094D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R4-2119241</w:t>
            </w:r>
          </w:p>
        </w:tc>
        <w:tc>
          <w:tcPr>
            <w:tcW w:w="0" w:type="auto"/>
          </w:tcPr>
          <w:p w14:paraId="5C585B04" w14:textId="27E926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for LTE PSCell addition and release in NE-DC (R17)</w:t>
            </w:r>
          </w:p>
        </w:tc>
        <w:tc>
          <w:tcPr>
            <w:tcW w:w="0" w:type="auto"/>
          </w:tcPr>
          <w:p w14:paraId="44A89BFE" w14:textId="3678B3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Intel, CMCC</w:t>
            </w:r>
          </w:p>
        </w:tc>
        <w:tc>
          <w:tcPr>
            <w:tcW w:w="0" w:type="auto"/>
          </w:tcPr>
          <w:p w14:paraId="13753C90" w14:textId="4F7EE2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A119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52D4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9964E3" w14:textId="77777777" w:rsidTr="00AB1096">
        <w:tc>
          <w:tcPr>
            <w:tcW w:w="0" w:type="auto"/>
          </w:tcPr>
          <w:p w14:paraId="298CEACD" w14:textId="6DC043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R4-2119242</w:t>
            </w:r>
          </w:p>
        </w:tc>
        <w:tc>
          <w:tcPr>
            <w:tcW w:w="0" w:type="auto"/>
          </w:tcPr>
          <w:p w14:paraId="1E187DE9" w14:textId="03FA2D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channelization for licensed and un-licensed band</w:t>
            </w:r>
          </w:p>
        </w:tc>
        <w:tc>
          <w:tcPr>
            <w:tcW w:w="0" w:type="auto"/>
          </w:tcPr>
          <w:p w14:paraId="2CA327CA" w14:textId="2FB4D6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A3A498D" w14:textId="4795A6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245F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722F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7EEF84" w14:textId="77777777" w:rsidTr="00AB1096">
        <w:tc>
          <w:tcPr>
            <w:tcW w:w="0" w:type="auto"/>
          </w:tcPr>
          <w:p w14:paraId="050A70F2" w14:textId="3DB775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R4-2119243</w:t>
            </w:r>
          </w:p>
        </w:tc>
        <w:tc>
          <w:tcPr>
            <w:tcW w:w="0" w:type="auto"/>
          </w:tcPr>
          <w:p w14:paraId="7C9B9E8B" w14:textId="42365F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information for Rel-18 UE EMC enhancement</w:t>
            </w:r>
          </w:p>
        </w:tc>
        <w:tc>
          <w:tcPr>
            <w:tcW w:w="0" w:type="auto"/>
          </w:tcPr>
          <w:p w14:paraId="791E4842" w14:textId="3AF4BD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9C6FF4B" w14:textId="5A171E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23CA8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20CD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1ABD72" w14:textId="77777777" w:rsidTr="00AB1096">
        <w:tc>
          <w:tcPr>
            <w:tcW w:w="0" w:type="auto"/>
          </w:tcPr>
          <w:p w14:paraId="397C7332" w14:textId="7DE28E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R4-2119244</w:t>
            </w:r>
          </w:p>
        </w:tc>
        <w:tc>
          <w:tcPr>
            <w:tcW w:w="0" w:type="auto"/>
          </w:tcPr>
          <w:p w14:paraId="765C2AC4" w14:textId="779357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PEMAX correction</w:t>
            </w:r>
          </w:p>
        </w:tc>
        <w:tc>
          <w:tcPr>
            <w:tcW w:w="0" w:type="auto"/>
          </w:tcPr>
          <w:p w14:paraId="48E186BB" w14:textId="6A89CA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FA9292" w14:textId="432EE3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D5AE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D8456" w14:textId="78DC24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R4-2119987</w:t>
            </w:r>
          </w:p>
        </w:tc>
      </w:tr>
      <w:tr w:rsidR="00AB1096" w14:paraId="488C3EEF" w14:textId="77777777" w:rsidTr="00AB1096">
        <w:tc>
          <w:tcPr>
            <w:tcW w:w="0" w:type="auto"/>
          </w:tcPr>
          <w:p w14:paraId="4963B5CD" w14:textId="475723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R4-2119245</w:t>
            </w:r>
          </w:p>
        </w:tc>
        <w:tc>
          <w:tcPr>
            <w:tcW w:w="0" w:type="auto"/>
          </w:tcPr>
          <w:p w14:paraId="11424F6B" w14:textId="74E792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correctiron on intra-band concurrent operation</w:t>
            </w:r>
          </w:p>
        </w:tc>
        <w:tc>
          <w:tcPr>
            <w:tcW w:w="0" w:type="auto"/>
          </w:tcPr>
          <w:p w14:paraId="37ED7C76" w14:textId="72FDFC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CCC8460" w14:textId="14C2FA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CFF11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53C3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463F0E" w14:textId="77777777" w:rsidTr="00AB1096">
        <w:tc>
          <w:tcPr>
            <w:tcW w:w="0" w:type="auto"/>
          </w:tcPr>
          <w:p w14:paraId="352AC486" w14:textId="75EDEB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R4-2119246</w:t>
            </w:r>
          </w:p>
        </w:tc>
        <w:tc>
          <w:tcPr>
            <w:tcW w:w="0" w:type="auto"/>
          </w:tcPr>
          <w:p w14:paraId="44C21CF9" w14:textId="437C11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configured power for concurrent operation</w:t>
            </w:r>
          </w:p>
        </w:tc>
        <w:tc>
          <w:tcPr>
            <w:tcW w:w="0" w:type="auto"/>
          </w:tcPr>
          <w:p w14:paraId="65DE638E" w14:textId="09A545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F9E3C65" w14:textId="245BCC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FA1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7BE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A4E67C" w14:textId="77777777" w:rsidTr="00AB1096">
        <w:tc>
          <w:tcPr>
            <w:tcW w:w="0" w:type="auto"/>
          </w:tcPr>
          <w:p w14:paraId="5443516F" w14:textId="7E2AD8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R4-2119247</w:t>
            </w:r>
          </w:p>
        </w:tc>
        <w:tc>
          <w:tcPr>
            <w:tcW w:w="0" w:type="auto"/>
          </w:tcPr>
          <w:p w14:paraId="3597DF33" w14:textId="4CC240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PEMAX issue</w:t>
            </w:r>
          </w:p>
        </w:tc>
        <w:tc>
          <w:tcPr>
            <w:tcW w:w="0" w:type="auto"/>
          </w:tcPr>
          <w:p w14:paraId="1E5A7322" w14:textId="533F15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FF9D65" w14:textId="361D71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5EE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9AB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D462DF" w14:textId="77777777" w:rsidTr="00AB1096">
        <w:tc>
          <w:tcPr>
            <w:tcW w:w="0" w:type="auto"/>
          </w:tcPr>
          <w:p w14:paraId="2A2DC2C3" w14:textId="79E1C0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R4-2119248</w:t>
            </w:r>
          </w:p>
        </w:tc>
        <w:tc>
          <w:tcPr>
            <w:tcW w:w="0" w:type="auto"/>
          </w:tcPr>
          <w:p w14:paraId="389586C3" w14:textId="649777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V2X HPUE power class signaling</w:t>
            </w:r>
          </w:p>
        </w:tc>
        <w:tc>
          <w:tcPr>
            <w:tcW w:w="0" w:type="auto"/>
          </w:tcPr>
          <w:p w14:paraId="5B5FAB19" w14:textId="21DA4A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033CA22" w14:textId="4E75A2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DE2A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23B4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3126B4" w14:textId="77777777" w:rsidTr="00AB1096">
        <w:tc>
          <w:tcPr>
            <w:tcW w:w="0" w:type="auto"/>
          </w:tcPr>
          <w:p w14:paraId="5F945289" w14:textId="42A6B1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R4-2119249</w:t>
            </w:r>
          </w:p>
        </w:tc>
        <w:tc>
          <w:tcPr>
            <w:tcW w:w="0" w:type="auto"/>
          </w:tcPr>
          <w:p w14:paraId="582F3892" w14:textId="0FF10A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draftLS out_PC2 V2X intra-band concurrent</w:t>
            </w:r>
          </w:p>
        </w:tc>
        <w:tc>
          <w:tcPr>
            <w:tcW w:w="0" w:type="auto"/>
          </w:tcPr>
          <w:p w14:paraId="269A1AF9" w14:textId="2D200B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1098572" w14:textId="416925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55128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9437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0B038F" w14:textId="77777777" w:rsidTr="00AB1096">
        <w:tc>
          <w:tcPr>
            <w:tcW w:w="0" w:type="auto"/>
          </w:tcPr>
          <w:p w14:paraId="66A33519" w14:textId="549446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R4-2119250</w:t>
            </w:r>
          </w:p>
        </w:tc>
        <w:tc>
          <w:tcPr>
            <w:tcW w:w="0" w:type="auto"/>
          </w:tcPr>
          <w:p w14:paraId="1E38F44C" w14:textId="5767A6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synchronous operation between SL and Uu</w:t>
            </w:r>
          </w:p>
        </w:tc>
        <w:tc>
          <w:tcPr>
            <w:tcW w:w="0" w:type="auto"/>
          </w:tcPr>
          <w:p w14:paraId="0A00D6E3" w14:textId="3E72EA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D407CAF" w14:textId="59A204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FC24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44E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B27288" w14:textId="77777777" w:rsidTr="00AB1096">
        <w:tc>
          <w:tcPr>
            <w:tcW w:w="0" w:type="auto"/>
          </w:tcPr>
          <w:p w14:paraId="42D1F5B6" w14:textId="34E086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R4-2119251</w:t>
            </w:r>
          </w:p>
        </w:tc>
        <w:tc>
          <w:tcPr>
            <w:tcW w:w="0" w:type="auto"/>
          </w:tcPr>
          <w:p w14:paraId="0BCC1C64" w14:textId="249E48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time mask for TDM intra-band concurrent operation</w:t>
            </w:r>
          </w:p>
        </w:tc>
        <w:tc>
          <w:tcPr>
            <w:tcW w:w="0" w:type="auto"/>
          </w:tcPr>
          <w:p w14:paraId="3069D091" w14:textId="674474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67312E8" w14:textId="48432B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92C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0A78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FEA9FA" w14:textId="77777777" w:rsidTr="00AB1096">
        <w:tc>
          <w:tcPr>
            <w:tcW w:w="0" w:type="auto"/>
          </w:tcPr>
          <w:p w14:paraId="23FFFD96" w14:textId="52CBCA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R4-2119252</w:t>
            </w:r>
          </w:p>
        </w:tc>
        <w:tc>
          <w:tcPr>
            <w:tcW w:w="0" w:type="auto"/>
          </w:tcPr>
          <w:p w14:paraId="2EB01911" w14:textId="6F3541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EN-DC power setting</w:t>
            </w:r>
          </w:p>
        </w:tc>
        <w:tc>
          <w:tcPr>
            <w:tcW w:w="0" w:type="auto"/>
          </w:tcPr>
          <w:p w14:paraId="34BE7625" w14:textId="69186C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C74289" w14:textId="6907C9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5034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C65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6DD320" w14:textId="77777777" w:rsidTr="00AB1096">
        <w:tc>
          <w:tcPr>
            <w:tcW w:w="0" w:type="auto"/>
          </w:tcPr>
          <w:p w14:paraId="299F7A31" w14:textId="3A4937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R4-2119253</w:t>
            </w:r>
          </w:p>
        </w:tc>
        <w:tc>
          <w:tcPr>
            <w:tcW w:w="0" w:type="auto"/>
          </w:tcPr>
          <w:p w14:paraId="661F6E95" w14:textId="25F0C6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MIMO channel validation results</w:t>
            </w:r>
          </w:p>
        </w:tc>
        <w:tc>
          <w:tcPr>
            <w:tcW w:w="0" w:type="auto"/>
          </w:tcPr>
          <w:p w14:paraId="5EE24097" w14:textId="20FAB1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8D4C15D" w14:textId="4C738A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0AE4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F95C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9BC8A5" w14:textId="77777777" w:rsidTr="00AB1096">
        <w:tc>
          <w:tcPr>
            <w:tcW w:w="0" w:type="auto"/>
          </w:tcPr>
          <w:p w14:paraId="33C7FFF5" w14:textId="216D06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R4-2119254</w:t>
            </w:r>
          </w:p>
        </w:tc>
        <w:tc>
          <w:tcPr>
            <w:tcW w:w="0" w:type="auto"/>
          </w:tcPr>
          <w:p w14:paraId="1AB32B4E" w14:textId="6EA814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PEMAX correction _catA</w:t>
            </w:r>
          </w:p>
        </w:tc>
        <w:tc>
          <w:tcPr>
            <w:tcW w:w="0" w:type="auto"/>
          </w:tcPr>
          <w:p w14:paraId="669105E2" w14:textId="41364A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49B91EE" w14:textId="5ACDD7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3A47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DA1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6BEBBF" w14:textId="77777777" w:rsidTr="00AB1096">
        <w:tc>
          <w:tcPr>
            <w:tcW w:w="0" w:type="auto"/>
          </w:tcPr>
          <w:p w14:paraId="19FD2C72" w14:textId="603FFA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R4-2119255</w:t>
            </w:r>
          </w:p>
        </w:tc>
        <w:tc>
          <w:tcPr>
            <w:tcW w:w="0" w:type="auto"/>
          </w:tcPr>
          <w:p w14:paraId="209ED06E" w14:textId="116D20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reply LS about capability related RAN2 agreements for RedCap</w:t>
            </w:r>
          </w:p>
        </w:tc>
        <w:tc>
          <w:tcPr>
            <w:tcW w:w="0" w:type="auto"/>
          </w:tcPr>
          <w:p w14:paraId="07AEDC96" w14:textId="227784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512B0D" w14:textId="5E31B0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ED73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C57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8D2DAE" w14:textId="77777777" w:rsidTr="00AB1096">
        <w:tc>
          <w:tcPr>
            <w:tcW w:w="0" w:type="auto"/>
          </w:tcPr>
          <w:p w14:paraId="275E8869" w14:textId="3A1E5D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R4-2119256</w:t>
            </w:r>
          </w:p>
        </w:tc>
        <w:tc>
          <w:tcPr>
            <w:tcW w:w="0" w:type="auto"/>
          </w:tcPr>
          <w:p w14:paraId="70A3E674" w14:textId="39FBA9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38.104 Correction of BS demod requirements for HST</w:t>
            </w:r>
          </w:p>
        </w:tc>
        <w:tc>
          <w:tcPr>
            <w:tcW w:w="0" w:type="auto"/>
          </w:tcPr>
          <w:p w14:paraId="5ACCE6D3" w14:textId="06A871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01C02212" w14:textId="071C71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2E7B1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EE3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B03BC0" w14:textId="77777777" w:rsidTr="00AB1096">
        <w:tc>
          <w:tcPr>
            <w:tcW w:w="0" w:type="auto"/>
          </w:tcPr>
          <w:p w14:paraId="0E78A1EC" w14:textId="04F129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R4-2119257</w:t>
            </w:r>
          </w:p>
        </w:tc>
        <w:tc>
          <w:tcPr>
            <w:tcW w:w="0" w:type="auto"/>
          </w:tcPr>
          <w:p w14:paraId="44E89CD2" w14:textId="32DA19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38.141-1 Correction of BS demod requirements for HST</w:t>
            </w:r>
          </w:p>
        </w:tc>
        <w:tc>
          <w:tcPr>
            <w:tcW w:w="0" w:type="auto"/>
          </w:tcPr>
          <w:p w14:paraId="2AD50612" w14:textId="741C18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4956BBF4" w14:textId="74ED4F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754A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AC2F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80363B" w14:textId="77777777" w:rsidTr="00AB1096">
        <w:tc>
          <w:tcPr>
            <w:tcW w:w="0" w:type="auto"/>
          </w:tcPr>
          <w:p w14:paraId="24F64788" w14:textId="37AD35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R4-2119258</w:t>
            </w:r>
          </w:p>
        </w:tc>
        <w:tc>
          <w:tcPr>
            <w:tcW w:w="0" w:type="auto"/>
          </w:tcPr>
          <w:p w14:paraId="1722F71D" w14:textId="0ADEAF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38.141-2 Correction of BS demod requirements for HST</w:t>
            </w:r>
          </w:p>
        </w:tc>
        <w:tc>
          <w:tcPr>
            <w:tcW w:w="0" w:type="auto"/>
          </w:tcPr>
          <w:p w14:paraId="336ECAAF" w14:textId="1BF086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3C62696D" w14:textId="757371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7349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E5D0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24BE8D" w14:textId="77777777" w:rsidTr="00AB1096">
        <w:tc>
          <w:tcPr>
            <w:tcW w:w="0" w:type="auto"/>
          </w:tcPr>
          <w:p w14:paraId="55BA25B9" w14:textId="07AF0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R4-2119259</w:t>
            </w:r>
          </w:p>
        </w:tc>
        <w:tc>
          <w:tcPr>
            <w:tcW w:w="0" w:type="auto"/>
          </w:tcPr>
          <w:p w14:paraId="6145FEF3" w14:textId="600AB1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Corrections to radio link monitoring test cases (Rel 15)</w:t>
            </w:r>
          </w:p>
        </w:tc>
        <w:tc>
          <w:tcPr>
            <w:tcW w:w="0" w:type="auto"/>
          </w:tcPr>
          <w:p w14:paraId="55529AD3" w14:textId="1548B5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D0A75BB" w14:textId="2177F5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5362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E53B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1DED91" w14:textId="77777777" w:rsidTr="00AB1096">
        <w:tc>
          <w:tcPr>
            <w:tcW w:w="0" w:type="auto"/>
          </w:tcPr>
          <w:p w14:paraId="26D05395" w14:textId="752FBB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R4-2119260</w:t>
            </w:r>
          </w:p>
        </w:tc>
        <w:tc>
          <w:tcPr>
            <w:tcW w:w="0" w:type="auto"/>
          </w:tcPr>
          <w:p w14:paraId="212348FB" w14:textId="43429A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Corrections to radio link monitoring test cases (Rel 16)</w:t>
            </w:r>
          </w:p>
        </w:tc>
        <w:tc>
          <w:tcPr>
            <w:tcW w:w="0" w:type="auto"/>
          </w:tcPr>
          <w:p w14:paraId="61B39475" w14:textId="6D1FB4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1532D16" w14:textId="74638F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F584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D5DA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F4DEB2" w14:textId="77777777" w:rsidTr="00AB1096">
        <w:tc>
          <w:tcPr>
            <w:tcW w:w="0" w:type="auto"/>
          </w:tcPr>
          <w:p w14:paraId="2E00C653" w14:textId="47102A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R4-2119261</w:t>
            </w:r>
          </w:p>
        </w:tc>
        <w:tc>
          <w:tcPr>
            <w:tcW w:w="0" w:type="auto"/>
          </w:tcPr>
          <w:p w14:paraId="6EC53358" w14:textId="5231E6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Corrections to radio link monitoring test cases (Rel 17)</w:t>
            </w:r>
          </w:p>
        </w:tc>
        <w:tc>
          <w:tcPr>
            <w:tcW w:w="0" w:type="auto"/>
          </w:tcPr>
          <w:p w14:paraId="1E4FA4F7" w14:textId="5F615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786414" w14:textId="33A47C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A456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A0E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F9939D" w14:textId="77777777" w:rsidTr="00AB1096">
        <w:tc>
          <w:tcPr>
            <w:tcW w:w="0" w:type="auto"/>
          </w:tcPr>
          <w:p w14:paraId="68179090" w14:textId="31A0DF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R4-2119262</w:t>
            </w:r>
          </w:p>
        </w:tc>
        <w:tc>
          <w:tcPr>
            <w:tcW w:w="0" w:type="auto"/>
          </w:tcPr>
          <w:p w14:paraId="6B11D47A" w14:textId="03A185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and test coverage for UE-based DL-TDOA</w:t>
            </w:r>
          </w:p>
        </w:tc>
        <w:tc>
          <w:tcPr>
            <w:tcW w:w="0" w:type="auto"/>
          </w:tcPr>
          <w:p w14:paraId="2611494D" w14:textId="6695C9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035E7EB" w14:textId="1B604C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0EC6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CF1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A9CA50" w14:textId="77777777" w:rsidTr="00AB1096">
        <w:tc>
          <w:tcPr>
            <w:tcW w:w="0" w:type="auto"/>
          </w:tcPr>
          <w:p w14:paraId="0CBF2C1B" w14:textId="0DC359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R4-2119263</w:t>
            </w:r>
          </w:p>
        </w:tc>
        <w:tc>
          <w:tcPr>
            <w:tcW w:w="0" w:type="auto"/>
          </w:tcPr>
          <w:p w14:paraId="1D0BCAB9" w14:textId="1A41B0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</w:t>
            </w:r>
          </w:p>
        </w:tc>
        <w:tc>
          <w:tcPr>
            <w:tcW w:w="0" w:type="auto"/>
          </w:tcPr>
          <w:p w14:paraId="686CD68C" w14:textId="6509CB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26FB3AB" w14:textId="43DEAB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4C75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FE2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13C43F" w14:textId="77777777" w:rsidTr="00AB1096">
        <w:tc>
          <w:tcPr>
            <w:tcW w:w="0" w:type="auto"/>
          </w:tcPr>
          <w:p w14:paraId="020B64B0" w14:textId="675C78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R4-2119264</w:t>
            </w:r>
          </w:p>
        </w:tc>
        <w:tc>
          <w:tcPr>
            <w:tcW w:w="0" w:type="auto"/>
          </w:tcPr>
          <w:p w14:paraId="0A2257AF" w14:textId="617C62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handover</w:t>
            </w:r>
          </w:p>
        </w:tc>
        <w:tc>
          <w:tcPr>
            <w:tcW w:w="0" w:type="auto"/>
          </w:tcPr>
          <w:p w14:paraId="628A7A57" w14:textId="7BDB62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5843B0D" w14:textId="2A5BC3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DA62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CD2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FE1339" w14:textId="77777777" w:rsidTr="00AB1096">
        <w:tc>
          <w:tcPr>
            <w:tcW w:w="0" w:type="auto"/>
          </w:tcPr>
          <w:p w14:paraId="6AEF53BE" w14:textId="613463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R4-2119265</w:t>
            </w:r>
          </w:p>
        </w:tc>
        <w:tc>
          <w:tcPr>
            <w:tcW w:w="0" w:type="auto"/>
          </w:tcPr>
          <w:p w14:paraId="7A6C9C8D" w14:textId="31DAE2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complexity reduction impact on timing requirements</w:t>
            </w:r>
          </w:p>
        </w:tc>
        <w:tc>
          <w:tcPr>
            <w:tcW w:w="0" w:type="auto"/>
          </w:tcPr>
          <w:p w14:paraId="33BEC93B" w14:textId="352296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3AA796" w14:textId="0B0056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C06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045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C90658" w14:textId="77777777" w:rsidTr="00AB1096">
        <w:tc>
          <w:tcPr>
            <w:tcW w:w="0" w:type="auto"/>
          </w:tcPr>
          <w:p w14:paraId="4E1E4D18" w14:textId="410546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R4-2119266</w:t>
            </w:r>
          </w:p>
        </w:tc>
        <w:tc>
          <w:tcPr>
            <w:tcW w:w="0" w:type="auto"/>
          </w:tcPr>
          <w:p w14:paraId="7B807200" w14:textId="026E38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RLM impact discussion</w:t>
            </w:r>
          </w:p>
        </w:tc>
        <w:tc>
          <w:tcPr>
            <w:tcW w:w="0" w:type="auto"/>
          </w:tcPr>
          <w:p w14:paraId="09A25381" w14:textId="597B43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36A25C0" w14:textId="68EB72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36FE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B01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F3EAA5" w14:textId="77777777" w:rsidTr="00AB1096">
        <w:tc>
          <w:tcPr>
            <w:tcW w:w="0" w:type="auto"/>
          </w:tcPr>
          <w:p w14:paraId="34DB405D" w14:textId="2B7DA9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R4-2119267</w:t>
            </w:r>
          </w:p>
        </w:tc>
        <w:tc>
          <w:tcPr>
            <w:tcW w:w="0" w:type="auto"/>
          </w:tcPr>
          <w:p w14:paraId="5A40F2D8" w14:textId="0EE768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LLS performance</w:t>
            </w:r>
          </w:p>
        </w:tc>
        <w:tc>
          <w:tcPr>
            <w:tcW w:w="0" w:type="auto"/>
          </w:tcPr>
          <w:p w14:paraId="08B1381E" w14:textId="5EAC3F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1C27CBE" w14:textId="11150E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382E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4CCA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2D7424" w14:textId="77777777" w:rsidTr="00AB1096">
        <w:tc>
          <w:tcPr>
            <w:tcW w:w="0" w:type="auto"/>
          </w:tcPr>
          <w:p w14:paraId="3B8D8E14" w14:textId="32CD67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R4-2119268</w:t>
            </w:r>
          </w:p>
        </w:tc>
        <w:tc>
          <w:tcPr>
            <w:tcW w:w="0" w:type="auto"/>
          </w:tcPr>
          <w:p w14:paraId="40907B3E" w14:textId="0D023B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DRX in IDLE mode and INACTIVE mode</w:t>
            </w:r>
          </w:p>
        </w:tc>
        <w:tc>
          <w:tcPr>
            <w:tcW w:w="0" w:type="auto"/>
          </w:tcPr>
          <w:p w14:paraId="01D4DB89" w14:textId="29AE1D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DF6BA5C" w14:textId="17BF3E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583F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B41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77FCD0" w14:textId="77777777" w:rsidTr="00AB1096">
        <w:tc>
          <w:tcPr>
            <w:tcW w:w="0" w:type="auto"/>
          </w:tcPr>
          <w:p w14:paraId="69237195" w14:textId="7B2A92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R4-2119269</w:t>
            </w:r>
          </w:p>
        </w:tc>
        <w:tc>
          <w:tcPr>
            <w:tcW w:w="0" w:type="auto"/>
          </w:tcPr>
          <w:p w14:paraId="0FC95E0A" w14:textId="2B4CAB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measurements relaxation for stationary and rel-17 not-at-cell edge criteria</w:t>
            </w:r>
          </w:p>
        </w:tc>
        <w:tc>
          <w:tcPr>
            <w:tcW w:w="0" w:type="auto"/>
          </w:tcPr>
          <w:p w14:paraId="3B29513E" w14:textId="376633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1E866C" w14:textId="66DD2E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17C1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0F3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9635B9" w14:textId="77777777" w:rsidTr="00AB1096">
        <w:tc>
          <w:tcPr>
            <w:tcW w:w="0" w:type="auto"/>
          </w:tcPr>
          <w:p w14:paraId="00E1F533" w14:textId="1397E4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R4-2119270</w:t>
            </w:r>
          </w:p>
        </w:tc>
        <w:tc>
          <w:tcPr>
            <w:tcW w:w="0" w:type="auto"/>
          </w:tcPr>
          <w:p w14:paraId="778843F2" w14:textId="4512E6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Propagation delay compensation enhancements</w:t>
            </w:r>
          </w:p>
        </w:tc>
        <w:tc>
          <w:tcPr>
            <w:tcW w:w="0" w:type="auto"/>
          </w:tcPr>
          <w:p w14:paraId="41A39161" w14:textId="01210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0CFBFF" w14:textId="6A307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2C43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A15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2AFC8D" w14:textId="77777777" w:rsidTr="00AB1096">
        <w:tc>
          <w:tcPr>
            <w:tcW w:w="0" w:type="auto"/>
          </w:tcPr>
          <w:p w14:paraId="6227B2C0" w14:textId="74276C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R4-2119271</w:t>
            </w:r>
          </w:p>
        </w:tc>
        <w:tc>
          <w:tcPr>
            <w:tcW w:w="0" w:type="auto"/>
          </w:tcPr>
          <w:p w14:paraId="28015D4D" w14:textId="27844F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point for Te requirements</w:t>
            </w:r>
          </w:p>
        </w:tc>
        <w:tc>
          <w:tcPr>
            <w:tcW w:w="0" w:type="auto"/>
          </w:tcPr>
          <w:p w14:paraId="57650C84" w14:textId="19F938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A9E10F9" w14:textId="090847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E05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1E94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E1DDB1" w14:textId="77777777" w:rsidTr="00AB1096">
        <w:tc>
          <w:tcPr>
            <w:tcW w:w="0" w:type="auto"/>
          </w:tcPr>
          <w:p w14:paraId="0083BD0C" w14:textId="5402B7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R4-2119272</w:t>
            </w:r>
          </w:p>
        </w:tc>
        <w:tc>
          <w:tcPr>
            <w:tcW w:w="0" w:type="auto"/>
          </w:tcPr>
          <w:p w14:paraId="58F816C7" w14:textId="0741C3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37.104 section 6.6.1.3.1 and 6.6.1.4</w:t>
            </w:r>
          </w:p>
        </w:tc>
        <w:tc>
          <w:tcPr>
            <w:tcW w:w="0" w:type="auto"/>
          </w:tcPr>
          <w:p w14:paraId="408EAA95" w14:textId="00E985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C32F6B6" w14:textId="19AE2F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2F83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648C0" w14:textId="4A6DB9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R4-2120629</w:t>
            </w:r>
          </w:p>
        </w:tc>
      </w:tr>
      <w:tr w:rsidR="00AB1096" w14:paraId="2BA21BD6" w14:textId="77777777" w:rsidTr="00AB1096">
        <w:tc>
          <w:tcPr>
            <w:tcW w:w="0" w:type="auto"/>
          </w:tcPr>
          <w:p w14:paraId="449EA108" w14:textId="0512B0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R4-2119273</w:t>
            </w:r>
          </w:p>
        </w:tc>
        <w:tc>
          <w:tcPr>
            <w:tcW w:w="0" w:type="auto"/>
          </w:tcPr>
          <w:p w14:paraId="14948C25" w14:textId="391708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37.104 section 6.6.1.3.1 and 6.6.1.4</w:t>
            </w:r>
          </w:p>
        </w:tc>
        <w:tc>
          <w:tcPr>
            <w:tcW w:w="0" w:type="auto"/>
          </w:tcPr>
          <w:p w14:paraId="21D131EC" w14:textId="43B247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74F356" w14:textId="295D8E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A82A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F88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B4EB8C" w14:textId="77777777" w:rsidTr="00AB1096">
        <w:tc>
          <w:tcPr>
            <w:tcW w:w="0" w:type="auto"/>
          </w:tcPr>
          <w:p w14:paraId="1BD20E27" w14:textId="15BD5D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R4-2119274</w:t>
            </w:r>
          </w:p>
        </w:tc>
        <w:tc>
          <w:tcPr>
            <w:tcW w:w="0" w:type="auto"/>
          </w:tcPr>
          <w:p w14:paraId="6475BEA4" w14:textId="1CADA4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37.104 section 6.6.1.3.1 and 6.6.1.4</w:t>
            </w:r>
          </w:p>
        </w:tc>
        <w:tc>
          <w:tcPr>
            <w:tcW w:w="0" w:type="auto"/>
          </w:tcPr>
          <w:p w14:paraId="141F7691" w14:textId="4C7E52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145C1D" w14:textId="253810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1E8A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C3D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03CD5B" w14:textId="77777777" w:rsidTr="00AB1096">
        <w:tc>
          <w:tcPr>
            <w:tcW w:w="0" w:type="auto"/>
          </w:tcPr>
          <w:p w14:paraId="06368960" w14:textId="6FE9DB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R4-2119275</w:t>
            </w:r>
          </w:p>
        </w:tc>
        <w:tc>
          <w:tcPr>
            <w:tcW w:w="0" w:type="auto"/>
          </w:tcPr>
          <w:p w14:paraId="7540E4CA" w14:textId="798918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37.141 section 6.6.1.5.5 and 6.6.1.5.6</w:t>
            </w:r>
          </w:p>
        </w:tc>
        <w:tc>
          <w:tcPr>
            <w:tcW w:w="0" w:type="auto"/>
          </w:tcPr>
          <w:p w14:paraId="55960D12" w14:textId="1B79C1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8056C2" w14:textId="2903C0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8D4D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299D1" w14:textId="10028C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R4-2120630</w:t>
            </w:r>
          </w:p>
        </w:tc>
      </w:tr>
      <w:tr w:rsidR="00AB1096" w14:paraId="7AA07444" w14:textId="77777777" w:rsidTr="00AB1096">
        <w:tc>
          <w:tcPr>
            <w:tcW w:w="0" w:type="auto"/>
          </w:tcPr>
          <w:p w14:paraId="43561B9A" w14:textId="789942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R4-2119276</w:t>
            </w:r>
          </w:p>
        </w:tc>
        <w:tc>
          <w:tcPr>
            <w:tcW w:w="0" w:type="auto"/>
          </w:tcPr>
          <w:p w14:paraId="596DBA3C" w14:textId="2A9DB9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37.141 section 6.6.1.5.5 and 6.6.1.5.6</w:t>
            </w:r>
          </w:p>
        </w:tc>
        <w:tc>
          <w:tcPr>
            <w:tcW w:w="0" w:type="auto"/>
          </w:tcPr>
          <w:p w14:paraId="618E8116" w14:textId="7FE571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FB1B69" w14:textId="2045FC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574C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3B3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D9B71C" w14:textId="77777777" w:rsidTr="00AB1096">
        <w:tc>
          <w:tcPr>
            <w:tcW w:w="0" w:type="auto"/>
          </w:tcPr>
          <w:p w14:paraId="765392F2" w14:textId="735277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R4-2119277</w:t>
            </w:r>
          </w:p>
        </w:tc>
        <w:tc>
          <w:tcPr>
            <w:tcW w:w="0" w:type="auto"/>
          </w:tcPr>
          <w:p w14:paraId="7F3938AF" w14:textId="3DB6AA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37.141 section 6.6.1.5.5 and 6.6.1.5.6</w:t>
            </w:r>
          </w:p>
        </w:tc>
        <w:tc>
          <w:tcPr>
            <w:tcW w:w="0" w:type="auto"/>
          </w:tcPr>
          <w:p w14:paraId="51408BA2" w14:textId="23C7E8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4399BA5" w14:textId="47236C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14E1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D45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C542A6" w14:textId="77777777" w:rsidTr="00AB1096">
        <w:tc>
          <w:tcPr>
            <w:tcW w:w="0" w:type="auto"/>
          </w:tcPr>
          <w:p w14:paraId="264D80C7" w14:textId="419A7F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R4-2119278</w:t>
            </w:r>
          </w:p>
        </w:tc>
        <w:tc>
          <w:tcPr>
            <w:tcW w:w="0" w:type="auto"/>
          </w:tcPr>
          <w:p w14:paraId="06522B29" w14:textId="5F133C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37.105 Section 9.7.6.4.3.2</w:t>
            </w:r>
          </w:p>
        </w:tc>
        <w:tc>
          <w:tcPr>
            <w:tcW w:w="0" w:type="auto"/>
          </w:tcPr>
          <w:p w14:paraId="194E87B5" w14:textId="7FFCB2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B8ECFD" w14:textId="1C45C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6895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4114BC" w14:textId="3C4B28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R4-2120682</w:t>
            </w:r>
          </w:p>
        </w:tc>
      </w:tr>
      <w:tr w:rsidR="00AB1096" w14:paraId="5C40881A" w14:textId="77777777" w:rsidTr="00AB1096">
        <w:tc>
          <w:tcPr>
            <w:tcW w:w="0" w:type="auto"/>
          </w:tcPr>
          <w:p w14:paraId="578FC7F2" w14:textId="32B23A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R4-2119279</w:t>
            </w:r>
          </w:p>
        </w:tc>
        <w:tc>
          <w:tcPr>
            <w:tcW w:w="0" w:type="auto"/>
          </w:tcPr>
          <w:p w14:paraId="41F67BA3" w14:textId="7A688C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37.105 Section 9.7.6.4.3.2</w:t>
            </w:r>
          </w:p>
        </w:tc>
        <w:tc>
          <w:tcPr>
            <w:tcW w:w="0" w:type="auto"/>
          </w:tcPr>
          <w:p w14:paraId="27F1E532" w14:textId="17F0B2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5F285DC" w14:textId="080A5A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0602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97C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04B488" w14:textId="77777777" w:rsidTr="00AB1096">
        <w:tc>
          <w:tcPr>
            <w:tcW w:w="0" w:type="auto"/>
          </w:tcPr>
          <w:p w14:paraId="588C4B3C" w14:textId="508EB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R4-2119280</w:t>
            </w:r>
          </w:p>
        </w:tc>
        <w:tc>
          <w:tcPr>
            <w:tcW w:w="0" w:type="auto"/>
          </w:tcPr>
          <w:p w14:paraId="192F2B05" w14:textId="0E377A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37.105 Section 9.7.6.4.3.2</w:t>
            </w:r>
          </w:p>
        </w:tc>
        <w:tc>
          <w:tcPr>
            <w:tcW w:w="0" w:type="auto"/>
          </w:tcPr>
          <w:p w14:paraId="419219B6" w14:textId="0172C1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F12C1E" w14:textId="2A8516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B363B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633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A3CD8C" w14:textId="77777777" w:rsidTr="00AB1096">
        <w:tc>
          <w:tcPr>
            <w:tcW w:w="0" w:type="auto"/>
          </w:tcPr>
          <w:p w14:paraId="4270A08F" w14:textId="441159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R4-2119281</w:t>
            </w:r>
          </w:p>
        </w:tc>
        <w:tc>
          <w:tcPr>
            <w:tcW w:w="0" w:type="auto"/>
          </w:tcPr>
          <w:p w14:paraId="75CC6384" w14:textId="68A4C9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37.145-1 section 6.6.6.5.2.5 and 6.6.6.5.2.6</w:t>
            </w:r>
          </w:p>
        </w:tc>
        <w:tc>
          <w:tcPr>
            <w:tcW w:w="0" w:type="auto"/>
          </w:tcPr>
          <w:p w14:paraId="3D12A96D" w14:textId="14CA10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FFA98C9" w14:textId="26DA18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C416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DC678" w14:textId="17DCAF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R4-2120632</w:t>
            </w:r>
          </w:p>
        </w:tc>
      </w:tr>
      <w:tr w:rsidR="00AB1096" w14:paraId="7259BEBA" w14:textId="77777777" w:rsidTr="00AB1096">
        <w:tc>
          <w:tcPr>
            <w:tcW w:w="0" w:type="auto"/>
          </w:tcPr>
          <w:p w14:paraId="3319D75A" w14:textId="77F6E2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R4-2119282</w:t>
            </w:r>
          </w:p>
        </w:tc>
        <w:tc>
          <w:tcPr>
            <w:tcW w:w="0" w:type="auto"/>
          </w:tcPr>
          <w:p w14:paraId="0167640D" w14:textId="555294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37.145-1 section 6.6.6.5.2.5 and 6.6.6.5.2.6</w:t>
            </w:r>
          </w:p>
        </w:tc>
        <w:tc>
          <w:tcPr>
            <w:tcW w:w="0" w:type="auto"/>
          </w:tcPr>
          <w:p w14:paraId="7675FDB8" w14:textId="5C1EB2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936220" w14:textId="20B48E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C2822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C3C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8625FA" w14:textId="77777777" w:rsidTr="00AB1096">
        <w:tc>
          <w:tcPr>
            <w:tcW w:w="0" w:type="auto"/>
          </w:tcPr>
          <w:p w14:paraId="4A84E96D" w14:textId="366BE6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R4-2119283</w:t>
            </w:r>
          </w:p>
        </w:tc>
        <w:tc>
          <w:tcPr>
            <w:tcW w:w="0" w:type="auto"/>
          </w:tcPr>
          <w:p w14:paraId="67FBE36C" w14:textId="64664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37.145-1 section 6.6.6.5.2.5 and 6.6.6.5.2.6</w:t>
            </w:r>
          </w:p>
        </w:tc>
        <w:tc>
          <w:tcPr>
            <w:tcW w:w="0" w:type="auto"/>
          </w:tcPr>
          <w:p w14:paraId="4550847F" w14:textId="423046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CF7C2F2" w14:textId="5105B8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7FE8A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E0F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A81C5A" w14:textId="77777777" w:rsidTr="00AB1096">
        <w:tc>
          <w:tcPr>
            <w:tcW w:w="0" w:type="auto"/>
          </w:tcPr>
          <w:p w14:paraId="525DA95B" w14:textId="035464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R4-2119284</w:t>
            </w:r>
          </w:p>
        </w:tc>
        <w:tc>
          <w:tcPr>
            <w:tcW w:w="0" w:type="auto"/>
          </w:tcPr>
          <w:p w14:paraId="6E36D8C1" w14:textId="57AE46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37.145-2 section 6.7.6.4.5.1.1</w:t>
            </w:r>
          </w:p>
        </w:tc>
        <w:tc>
          <w:tcPr>
            <w:tcW w:w="0" w:type="auto"/>
          </w:tcPr>
          <w:p w14:paraId="49265601" w14:textId="53D962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BE41CC" w14:textId="55ADD6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EF1C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FA274" w14:textId="091D51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R4-2120633</w:t>
            </w:r>
          </w:p>
        </w:tc>
      </w:tr>
      <w:tr w:rsidR="00AB1096" w14:paraId="0E51A87C" w14:textId="77777777" w:rsidTr="00AB1096">
        <w:tc>
          <w:tcPr>
            <w:tcW w:w="0" w:type="auto"/>
          </w:tcPr>
          <w:p w14:paraId="6228F651" w14:textId="6DB943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R4-2119285</w:t>
            </w:r>
          </w:p>
        </w:tc>
        <w:tc>
          <w:tcPr>
            <w:tcW w:w="0" w:type="auto"/>
          </w:tcPr>
          <w:p w14:paraId="587E63A8" w14:textId="77534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37.145-2 section 6.7.6.4.5.1.1</w:t>
            </w:r>
          </w:p>
        </w:tc>
        <w:tc>
          <w:tcPr>
            <w:tcW w:w="0" w:type="auto"/>
          </w:tcPr>
          <w:p w14:paraId="03C202E5" w14:textId="51CC13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F5BD05" w14:textId="1D16BA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2613A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366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1028B4" w14:textId="77777777" w:rsidTr="00AB1096">
        <w:tc>
          <w:tcPr>
            <w:tcW w:w="0" w:type="auto"/>
          </w:tcPr>
          <w:p w14:paraId="69B989D0" w14:textId="67F66C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R4-2119286</w:t>
            </w:r>
          </w:p>
        </w:tc>
        <w:tc>
          <w:tcPr>
            <w:tcW w:w="0" w:type="auto"/>
          </w:tcPr>
          <w:p w14:paraId="0DE8D233" w14:textId="73A61A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37.145-2 section 6.7.6.4.5.1.1</w:t>
            </w:r>
          </w:p>
        </w:tc>
        <w:tc>
          <w:tcPr>
            <w:tcW w:w="0" w:type="auto"/>
          </w:tcPr>
          <w:p w14:paraId="37D495A4" w14:textId="46580C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7D875F" w14:textId="3ADB8A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7BF3C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87C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BB6829" w14:textId="77777777" w:rsidTr="00AB1096">
        <w:tc>
          <w:tcPr>
            <w:tcW w:w="0" w:type="auto"/>
          </w:tcPr>
          <w:p w14:paraId="6CB349C3" w14:textId="7097B7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R4-2119287</w:t>
            </w:r>
          </w:p>
        </w:tc>
        <w:tc>
          <w:tcPr>
            <w:tcW w:w="0" w:type="auto"/>
          </w:tcPr>
          <w:p w14:paraId="3521B4C1" w14:textId="075727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TxD and SRS antenna switching</w:t>
            </w:r>
          </w:p>
        </w:tc>
        <w:tc>
          <w:tcPr>
            <w:tcW w:w="0" w:type="auto"/>
          </w:tcPr>
          <w:p w14:paraId="69200DC7" w14:textId="357FEF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BD77F1" w14:textId="081062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AF1A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AE1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416098" w14:textId="77777777" w:rsidTr="00AB1096">
        <w:tc>
          <w:tcPr>
            <w:tcW w:w="0" w:type="auto"/>
          </w:tcPr>
          <w:p w14:paraId="24DB2C33" w14:textId="78238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R4-2119288</w:t>
            </w:r>
          </w:p>
        </w:tc>
        <w:tc>
          <w:tcPr>
            <w:tcW w:w="0" w:type="auto"/>
          </w:tcPr>
          <w:p w14:paraId="073B6F81" w14:textId="05B627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Sensitivity requirement for inter-band CA</w:t>
            </w:r>
          </w:p>
        </w:tc>
        <w:tc>
          <w:tcPr>
            <w:tcW w:w="0" w:type="auto"/>
          </w:tcPr>
          <w:p w14:paraId="0E316C93" w14:textId="38084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1F0C89" w14:textId="312863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30A2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50A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8A7E6D" w14:textId="77777777" w:rsidTr="00AB1096">
        <w:tc>
          <w:tcPr>
            <w:tcW w:w="0" w:type="auto"/>
          </w:tcPr>
          <w:p w14:paraId="78C34D43" w14:textId="4320D7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R4-2119289</w:t>
            </w:r>
          </w:p>
        </w:tc>
        <w:tc>
          <w:tcPr>
            <w:tcW w:w="0" w:type="auto"/>
          </w:tcPr>
          <w:p w14:paraId="7777F9CC" w14:textId="5DE58F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for 25 MHz and 30 MHz CBW for band n71</w:t>
            </w:r>
          </w:p>
        </w:tc>
        <w:tc>
          <w:tcPr>
            <w:tcW w:w="0" w:type="auto"/>
          </w:tcPr>
          <w:p w14:paraId="50B70E0E" w14:textId="4ACD02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A30E2C" w14:textId="35DA54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6374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817C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B58727" w14:textId="77777777" w:rsidTr="00AB1096">
        <w:tc>
          <w:tcPr>
            <w:tcW w:w="0" w:type="auto"/>
          </w:tcPr>
          <w:p w14:paraId="4D321D48" w14:textId="170ECE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R4-2119290</w:t>
            </w:r>
          </w:p>
        </w:tc>
        <w:tc>
          <w:tcPr>
            <w:tcW w:w="0" w:type="auto"/>
          </w:tcPr>
          <w:p w14:paraId="169A25BB" w14:textId="2E0809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antenna elements at 60 GHz</w:t>
            </w:r>
          </w:p>
        </w:tc>
        <w:tc>
          <w:tcPr>
            <w:tcW w:w="0" w:type="auto"/>
          </w:tcPr>
          <w:p w14:paraId="32A630DB" w14:textId="056C26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AD04B2" w14:textId="210A3B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99F0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C09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D77C12" w14:textId="77777777" w:rsidTr="00AB1096">
        <w:tc>
          <w:tcPr>
            <w:tcW w:w="0" w:type="auto"/>
          </w:tcPr>
          <w:p w14:paraId="07365511" w14:textId="3FBF78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R4-2119291</w:t>
            </w:r>
          </w:p>
        </w:tc>
        <w:tc>
          <w:tcPr>
            <w:tcW w:w="0" w:type="auto"/>
          </w:tcPr>
          <w:p w14:paraId="4A6A284B" w14:textId="2F774A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Rel-16 Correction on Channel Raster</w:t>
            </w:r>
          </w:p>
        </w:tc>
        <w:tc>
          <w:tcPr>
            <w:tcW w:w="0" w:type="auto"/>
          </w:tcPr>
          <w:p w14:paraId="6598AB26" w14:textId="0E68C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EAABD8" w14:textId="6453E6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1CF4B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1F7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987414" w14:textId="77777777" w:rsidTr="00AB1096">
        <w:tc>
          <w:tcPr>
            <w:tcW w:w="0" w:type="auto"/>
          </w:tcPr>
          <w:p w14:paraId="1B25FCFC" w14:textId="49A9F5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R4-2119292</w:t>
            </w:r>
          </w:p>
        </w:tc>
        <w:tc>
          <w:tcPr>
            <w:tcW w:w="0" w:type="auto"/>
          </w:tcPr>
          <w:p w14:paraId="1B6722A5" w14:textId="182954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Rel-17 Correction on Channel Raster</w:t>
            </w:r>
          </w:p>
        </w:tc>
        <w:tc>
          <w:tcPr>
            <w:tcW w:w="0" w:type="auto"/>
          </w:tcPr>
          <w:p w14:paraId="5EA8D846" w14:textId="049989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E7DE873" w14:textId="114B6F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F4B30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836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B794A4" w14:textId="77777777" w:rsidTr="00AB1096">
        <w:tc>
          <w:tcPr>
            <w:tcW w:w="0" w:type="auto"/>
          </w:tcPr>
          <w:p w14:paraId="79FB2F3F" w14:textId="16CE2A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R4-2119293</w:t>
            </w:r>
          </w:p>
        </w:tc>
        <w:tc>
          <w:tcPr>
            <w:tcW w:w="0" w:type="auto"/>
          </w:tcPr>
          <w:p w14:paraId="34506AFD" w14:textId="7E4AD3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study between aggressor HPUE in B5 and Public Safety UE</w:t>
            </w:r>
          </w:p>
        </w:tc>
        <w:tc>
          <w:tcPr>
            <w:tcW w:w="0" w:type="auto"/>
          </w:tcPr>
          <w:p w14:paraId="0C25435B" w14:textId="178F88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0C95AC90" w14:textId="7878E8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509D4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1B91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6AAB6D" w14:textId="77777777" w:rsidTr="00AB1096">
        <w:tc>
          <w:tcPr>
            <w:tcW w:w="0" w:type="auto"/>
          </w:tcPr>
          <w:p w14:paraId="3B371536" w14:textId="513F2E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R4-2119294</w:t>
            </w:r>
          </w:p>
        </w:tc>
        <w:tc>
          <w:tcPr>
            <w:tcW w:w="0" w:type="auto"/>
          </w:tcPr>
          <w:p w14:paraId="4B359647" w14:textId="7FE587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S-band NTN-NTN Coexistence</w:t>
            </w:r>
          </w:p>
        </w:tc>
        <w:tc>
          <w:tcPr>
            <w:tcW w:w="0" w:type="auto"/>
          </w:tcPr>
          <w:p w14:paraId="61D2FD94" w14:textId="238F4A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</w:t>
            </w:r>
          </w:p>
        </w:tc>
        <w:tc>
          <w:tcPr>
            <w:tcW w:w="0" w:type="auto"/>
          </w:tcPr>
          <w:p w14:paraId="76570428" w14:textId="4B29F5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477A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8DB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2AD777" w14:textId="77777777" w:rsidTr="00AB1096">
        <w:tc>
          <w:tcPr>
            <w:tcW w:w="0" w:type="auto"/>
          </w:tcPr>
          <w:p w14:paraId="0FF9326B" w14:textId="6198AC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R4-2119295</w:t>
            </w:r>
          </w:p>
        </w:tc>
        <w:tc>
          <w:tcPr>
            <w:tcW w:w="0" w:type="auto"/>
          </w:tcPr>
          <w:p w14:paraId="660FE18D" w14:textId="392EC6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UE RF requirement framework and power class</w:t>
            </w:r>
          </w:p>
        </w:tc>
        <w:tc>
          <w:tcPr>
            <w:tcW w:w="0" w:type="auto"/>
          </w:tcPr>
          <w:p w14:paraId="0A4CBE49" w14:textId="5290C6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3D2CA4C0" w14:textId="1725E7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B936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6754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8A14A4" w14:textId="77777777" w:rsidTr="00AB1096">
        <w:tc>
          <w:tcPr>
            <w:tcW w:w="0" w:type="auto"/>
          </w:tcPr>
          <w:p w14:paraId="75C0A470" w14:textId="0246A1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R4-2119296</w:t>
            </w:r>
          </w:p>
        </w:tc>
        <w:tc>
          <w:tcPr>
            <w:tcW w:w="0" w:type="auto"/>
          </w:tcPr>
          <w:p w14:paraId="7A714B94" w14:textId="6AC102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 requirements for NR FR1 HST</w:t>
            </w:r>
          </w:p>
        </w:tc>
        <w:tc>
          <w:tcPr>
            <w:tcW w:w="0" w:type="auto"/>
          </w:tcPr>
          <w:p w14:paraId="676D665F" w14:textId="097DA3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AFD4338" w14:textId="33F2D7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08AD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4F4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E071E2" w14:textId="77777777" w:rsidTr="00AB1096">
        <w:tc>
          <w:tcPr>
            <w:tcW w:w="0" w:type="auto"/>
          </w:tcPr>
          <w:p w14:paraId="330D60DA" w14:textId="5F7DA6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R4-2119297</w:t>
            </w:r>
          </w:p>
        </w:tc>
        <w:tc>
          <w:tcPr>
            <w:tcW w:w="0" w:type="auto"/>
          </w:tcPr>
          <w:p w14:paraId="23495D65" w14:textId="726457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 requirements for NR FR1 HST</w:t>
            </w:r>
          </w:p>
        </w:tc>
        <w:tc>
          <w:tcPr>
            <w:tcW w:w="0" w:type="auto"/>
          </w:tcPr>
          <w:p w14:paraId="5090A922" w14:textId="0E9057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8B55517" w14:textId="528189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8E48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09A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5A30E5" w14:textId="77777777" w:rsidTr="00AB1096">
        <w:tc>
          <w:tcPr>
            <w:tcW w:w="0" w:type="auto"/>
          </w:tcPr>
          <w:p w14:paraId="707BA719" w14:textId="55127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R4-2119298</w:t>
            </w:r>
          </w:p>
        </w:tc>
        <w:tc>
          <w:tcPr>
            <w:tcW w:w="0" w:type="auto"/>
          </w:tcPr>
          <w:p w14:paraId="52C66989" w14:textId="40FB6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RRM requirements for R17 NR FR1 HST</w:t>
            </w:r>
          </w:p>
        </w:tc>
        <w:tc>
          <w:tcPr>
            <w:tcW w:w="0" w:type="auto"/>
          </w:tcPr>
          <w:p w14:paraId="20CB8590" w14:textId="0850E7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CFA228" w14:textId="22C57B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8C9E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859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A4C5C9" w14:textId="77777777" w:rsidTr="00AB1096">
        <w:tc>
          <w:tcPr>
            <w:tcW w:w="0" w:type="auto"/>
          </w:tcPr>
          <w:p w14:paraId="2FBA9F8C" w14:textId="0D446F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R4-2119299</w:t>
            </w:r>
          </w:p>
        </w:tc>
        <w:tc>
          <w:tcPr>
            <w:tcW w:w="0" w:type="auto"/>
          </w:tcPr>
          <w:p w14:paraId="25878BA3" w14:textId="15841B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MEO Scenarios</w:t>
            </w:r>
          </w:p>
        </w:tc>
        <w:tc>
          <w:tcPr>
            <w:tcW w:w="0" w:type="auto"/>
          </w:tcPr>
          <w:p w14:paraId="5C04B485" w14:textId="081EAE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</w:t>
            </w:r>
          </w:p>
        </w:tc>
        <w:tc>
          <w:tcPr>
            <w:tcW w:w="0" w:type="auto"/>
          </w:tcPr>
          <w:p w14:paraId="3B8E3705" w14:textId="1C1B1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E199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8BA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364665" w14:textId="77777777" w:rsidTr="00AB1096">
        <w:tc>
          <w:tcPr>
            <w:tcW w:w="0" w:type="auto"/>
          </w:tcPr>
          <w:p w14:paraId="58A21BF1" w14:textId="4C3782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R4-2119300</w:t>
            </w:r>
          </w:p>
        </w:tc>
        <w:tc>
          <w:tcPr>
            <w:tcW w:w="0" w:type="auto"/>
          </w:tcPr>
          <w:p w14:paraId="5E16D35A" w14:textId="08A20B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NTN-NR MEO Scenarios and Characteristics</w:t>
            </w:r>
          </w:p>
        </w:tc>
        <w:tc>
          <w:tcPr>
            <w:tcW w:w="0" w:type="auto"/>
          </w:tcPr>
          <w:p w14:paraId="2CB705A1" w14:textId="4B939E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</w:t>
            </w:r>
          </w:p>
        </w:tc>
        <w:tc>
          <w:tcPr>
            <w:tcW w:w="0" w:type="auto"/>
          </w:tcPr>
          <w:p w14:paraId="045FB47A" w14:textId="792A11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9B6E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F00D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886B00" w14:textId="77777777" w:rsidTr="00AB1096">
        <w:tc>
          <w:tcPr>
            <w:tcW w:w="0" w:type="auto"/>
          </w:tcPr>
          <w:p w14:paraId="179FFD98" w14:textId="187DE3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R4-2119301</w:t>
            </w:r>
          </w:p>
        </w:tc>
        <w:tc>
          <w:tcPr>
            <w:tcW w:w="0" w:type="auto"/>
          </w:tcPr>
          <w:p w14:paraId="6FD05BE6" w14:textId="3083D8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 channelization for 100MHz bandwidth</w:t>
            </w:r>
          </w:p>
        </w:tc>
        <w:tc>
          <w:tcPr>
            <w:tcW w:w="0" w:type="auto"/>
          </w:tcPr>
          <w:p w14:paraId="276282CA" w14:textId="4D1B66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9403928" w14:textId="2F3E8C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DD68BA" w14:textId="0D9F32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07A66C" w14:textId="2F58BC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R4-2119699</w:t>
            </w:r>
          </w:p>
        </w:tc>
      </w:tr>
      <w:tr w:rsidR="00AB1096" w14:paraId="4E4D21D0" w14:textId="77777777" w:rsidTr="00AB1096">
        <w:tc>
          <w:tcPr>
            <w:tcW w:w="0" w:type="auto"/>
          </w:tcPr>
          <w:p w14:paraId="67E3DBF6" w14:textId="0016F7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R4-2119302</w:t>
            </w:r>
          </w:p>
        </w:tc>
        <w:tc>
          <w:tcPr>
            <w:tcW w:w="0" w:type="auto"/>
          </w:tcPr>
          <w:p w14:paraId="2B7A6740" w14:textId="0C232D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38.809 - Addition of high PSD clause</w:t>
            </w:r>
          </w:p>
        </w:tc>
        <w:tc>
          <w:tcPr>
            <w:tcW w:w="0" w:type="auto"/>
          </w:tcPr>
          <w:p w14:paraId="11D7D7E5" w14:textId="3CA280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823746" w14:textId="412C5F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E8F2C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9F4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23F776" w14:textId="77777777" w:rsidTr="00AB1096">
        <w:tc>
          <w:tcPr>
            <w:tcW w:w="0" w:type="auto"/>
          </w:tcPr>
          <w:p w14:paraId="48942D56" w14:textId="26D93D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R4-2119303</w:t>
            </w:r>
          </w:p>
        </w:tc>
        <w:tc>
          <w:tcPr>
            <w:tcW w:w="0" w:type="auto"/>
          </w:tcPr>
          <w:p w14:paraId="779C096A" w14:textId="771B93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6GHz UL – Implementing new band in BS specs</w:t>
            </w:r>
          </w:p>
        </w:tc>
        <w:tc>
          <w:tcPr>
            <w:tcW w:w="0" w:type="auto"/>
          </w:tcPr>
          <w:p w14:paraId="38222B28" w14:textId="77E46B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1DE7CEB" w14:textId="110E45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6AFF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D05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5FA170" w14:textId="77777777" w:rsidTr="00AB1096">
        <w:tc>
          <w:tcPr>
            <w:tcW w:w="0" w:type="auto"/>
          </w:tcPr>
          <w:p w14:paraId="3F002C0A" w14:textId="75C112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R4-2119304</w:t>
            </w:r>
          </w:p>
        </w:tc>
        <w:tc>
          <w:tcPr>
            <w:tcW w:w="0" w:type="auto"/>
          </w:tcPr>
          <w:p w14:paraId="04A65DDE" w14:textId="0AF21D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reference points and class definitions</w:t>
            </w:r>
          </w:p>
        </w:tc>
        <w:tc>
          <w:tcPr>
            <w:tcW w:w="0" w:type="auto"/>
          </w:tcPr>
          <w:p w14:paraId="7D6BC624" w14:textId="0552E2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9D51A2" w14:textId="57B81A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5185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4DE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D3D9C5" w14:textId="77777777" w:rsidTr="00AB1096">
        <w:tc>
          <w:tcPr>
            <w:tcW w:w="0" w:type="auto"/>
          </w:tcPr>
          <w:p w14:paraId="391DBE4D" w14:textId="5E5637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R4-2119305</w:t>
            </w:r>
          </w:p>
        </w:tc>
        <w:tc>
          <w:tcPr>
            <w:tcW w:w="0" w:type="auto"/>
          </w:tcPr>
          <w:p w14:paraId="451A573B" w14:textId="2C928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38.106 Repeater reference points and class definitions</w:t>
            </w:r>
          </w:p>
        </w:tc>
        <w:tc>
          <w:tcPr>
            <w:tcW w:w="0" w:type="auto"/>
          </w:tcPr>
          <w:p w14:paraId="1E91424F" w14:textId="0C4032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A99C4D" w14:textId="15D969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6DE1A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6BD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4EFF13" w14:textId="77777777" w:rsidTr="00AB1096">
        <w:tc>
          <w:tcPr>
            <w:tcW w:w="0" w:type="auto"/>
          </w:tcPr>
          <w:p w14:paraId="291CB7BA" w14:textId="249C6E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R4-2119306</w:t>
            </w:r>
          </w:p>
        </w:tc>
        <w:tc>
          <w:tcPr>
            <w:tcW w:w="0" w:type="auto"/>
          </w:tcPr>
          <w:p w14:paraId="4DC13083" w14:textId="2046C1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 FR1 conducted Power requirement.</w:t>
            </w:r>
          </w:p>
        </w:tc>
        <w:tc>
          <w:tcPr>
            <w:tcW w:w="0" w:type="auto"/>
          </w:tcPr>
          <w:p w14:paraId="076EF88C" w14:textId="5567A4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41B600" w14:textId="0430BB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EFFF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A98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C6D8F7" w14:textId="77777777" w:rsidTr="00AB1096">
        <w:tc>
          <w:tcPr>
            <w:tcW w:w="0" w:type="auto"/>
          </w:tcPr>
          <w:p w14:paraId="09268BCC" w14:textId="547E5A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R4-2119307</w:t>
            </w:r>
          </w:p>
        </w:tc>
        <w:tc>
          <w:tcPr>
            <w:tcW w:w="0" w:type="auto"/>
          </w:tcPr>
          <w:p w14:paraId="26CDC483" w14:textId="0E6ECA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38.106 - Repeater conducted output power</w:t>
            </w:r>
          </w:p>
        </w:tc>
        <w:tc>
          <w:tcPr>
            <w:tcW w:w="0" w:type="auto"/>
          </w:tcPr>
          <w:p w14:paraId="3EF8A04B" w14:textId="4B617A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2A3AC1" w14:textId="75B2E5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61CF2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94F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C5EDDB" w14:textId="77777777" w:rsidTr="00AB1096">
        <w:tc>
          <w:tcPr>
            <w:tcW w:w="0" w:type="auto"/>
          </w:tcPr>
          <w:p w14:paraId="236F6A6D" w14:textId="7D42A6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R4-2119308</w:t>
            </w:r>
          </w:p>
        </w:tc>
        <w:tc>
          <w:tcPr>
            <w:tcW w:w="0" w:type="auto"/>
          </w:tcPr>
          <w:p w14:paraId="0452A6BA" w14:textId="00FA62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switching requirements</w:t>
            </w:r>
          </w:p>
        </w:tc>
        <w:tc>
          <w:tcPr>
            <w:tcW w:w="0" w:type="auto"/>
          </w:tcPr>
          <w:p w14:paraId="71D2D9DA" w14:textId="209B04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FC6772" w14:textId="760EA0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1965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8AD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A1AFA3" w14:textId="77777777" w:rsidTr="00AB1096">
        <w:tc>
          <w:tcPr>
            <w:tcW w:w="0" w:type="auto"/>
          </w:tcPr>
          <w:p w14:paraId="5CE832E7" w14:textId="1EDBE7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R4-2119309</w:t>
            </w:r>
          </w:p>
        </w:tc>
        <w:tc>
          <w:tcPr>
            <w:tcW w:w="0" w:type="auto"/>
          </w:tcPr>
          <w:p w14:paraId="52F5BA8F" w14:textId="7545E5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emissions ACLR</w:t>
            </w:r>
          </w:p>
        </w:tc>
        <w:tc>
          <w:tcPr>
            <w:tcW w:w="0" w:type="auto"/>
          </w:tcPr>
          <w:p w14:paraId="3802D658" w14:textId="15904E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E5B201" w14:textId="5C20E1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EAA7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28E3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3C1868" w14:textId="77777777" w:rsidTr="00AB1096">
        <w:tc>
          <w:tcPr>
            <w:tcW w:w="0" w:type="auto"/>
          </w:tcPr>
          <w:p w14:paraId="665E9FC0" w14:textId="4A80F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R4-2119310</w:t>
            </w:r>
          </w:p>
        </w:tc>
        <w:tc>
          <w:tcPr>
            <w:tcW w:w="0" w:type="auto"/>
          </w:tcPr>
          <w:p w14:paraId="572372EC" w14:textId="511D1E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EVM requirements</w:t>
            </w:r>
          </w:p>
        </w:tc>
        <w:tc>
          <w:tcPr>
            <w:tcW w:w="0" w:type="auto"/>
          </w:tcPr>
          <w:p w14:paraId="05FCB057" w14:textId="6515DD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059C99" w14:textId="12D840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556C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9F3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867EBE" w14:textId="77777777" w:rsidTr="00AB1096">
        <w:tc>
          <w:tcPr>
            <w:tcW w:w="0" w:type="auto"/>
          </w:tcPr>
          <w:p w14:paraId="5347DC5E" w14:textId="10B8FF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R4-2119311</w:t>
            </w:r>
          </w:p>
        </w:tc>
        <w:tc>
          <w:tcPr>
            <w:tcW w:w="0" w:type="auto"/>
          </w:tcPr>
          <w:p w14:paraId="06DDD3F9" w14:textId="2435D3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Noise requirements</w:t>
            </w:r>
          </w:p>
        </w:tc>
        <w:tc>
          <w:tcPr>
            <w:tcW w:w="0" w:type="auto"/>
          </w:tcPr>
          <w:p w14:paraId="0719B86C" w14:textId="3FFC40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C4CD39" w14:textId="4B351B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01A9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DAE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B61EC4" w14:textId="77777777" w:rsidTr="00AB1096">
        <w:tc>
          <w:tcPr>
            <w:tcW w:w="0" w:type="auto"/>
          </w:tcPr>
          <w:p w14:paraId="35FB726B" w14:textId="69C71B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R4-2119312</w:t>
            </w:r>
          </w:p>
        </w:tc>
        <w:tc>
          <w:tcPr>
            <w:tcW w:w="0" w:type="auto"/>
          </w:tcPr>
          <w:p w14:paraId="0A6147B2" w14:textId="167D60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Output power requirements</w:t>
            </w:r>
          </w:p>
        </w:tc>
        <w:tc>
          <w:tcPr>
            <w:tcW w:w="0" w:type="auto"/>
          </w:tcPr>
          <w:p w14:paraId="51081C74" w14:textId="62EB6E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386F19" w14:textId="7CF855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0AED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8CB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E8863F" w14:textId="77777777" w:rsidTr="00AB1096">
        <w:tc>
          <w:tcPr>
            <w:tcW w:w="0" w:type="auto"/>
          </w:tcPr>
          <w:p w14:paraId="3A1457E3" w14:textId="1172E9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R4-2119313</w:t>
            </w:r>
          </w:p>
        </w:tc>
        <w:tc>
          <w:tcPr>
            <w:tcW w:w="0" w:type="auto"/>
          </w:tcPr>
          <w:p w14:paraId="397C65F9" w14:textId="0069C4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38.106 - Repeater radiated output power</w:t>
            </w:r>
          </w:p>
        </w:tc>
        <w:tc>
          <w:tcPr>
            <w:tcW w:w="0" w:type="auto"/>
          </w:tcPr>
          <w:p w14:paraId="7460D85F" w14:textId="749189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259A953" w14:textId="0E568D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4C1B5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6B8C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B2C198" w14:textId="77777777" w:rsidTr="00AB1096">
        <w:tc>
          <w:tcPr>
            <w:tcW w:w="0" w:type="auto"/>
          </w:tcPr>
          <w:p w14:paraId="6373C2AA" w14:textId="2DB9DC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R4-2119314</w:t>
            </w:r>
          </w:p>
        </w:tc>
        <w:tc>
          <w:tcPr>
            <w:tcW w:w="0" w:type="auto"/>
          </w:tcPr>
          <w:p w14:paraId="6AFFD1B7" w14:textId="4E4383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Emissions ACLR</w:t>
            </w:r>
          </w:p>
        </w:tc>
        <w:tc>
          <w:tcPr>
            <w:tcW w:w="0" w:type="auto"/>
          </w:tcPr>
          <w:p w14:paraId="731D5123" w14:textId="0F058B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BEAF10" w14:textId="62C8EB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4EE2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B46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A70FEF" w14:textId="77777777" w:rsidTr="00AB1096">
        <w:tc>
          <w:tcPr>
            <w:tcW w:w="0" w:type="auto"/>
          </w:tcPr>
          <w:p w14:paraId="36B0A79B" w14:textId="5E1AE7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R4-2119315</w:t>
            </w:r>
          </w:p>
        </w:tc>
        <w:tc>
          <w:tcPr>
            <w:tcW w:w="0" w:type="auto"/>
          </w:tcPr>
          <w:p w14:paraId="321AC8F7" w14:textId="492412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– Multi-band background discussion</w:t>
            </w:r>
          </w:p>
        </w:tc>
        <w:tc>
          <w:tcPr>
            <w:tcW w:w="0" w:type="auto"/>
          </w:tcPr>
          <w:p w14:paraId="489C7589" w14:textId="07E4B9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55DF63" w14:textId="6CBA54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A67B1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20DC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987792" w14:textId="77777777" w:rsidTr="00AB1096">
        <w:tc>
          <w:tcPr>
            <w:tcW w:w="0" w:type="auto"/>
          </w:tcPr>
          <w:p w14:paraId="02D6E6F1" w14:textId="3A3016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R4-2119316</w:t>
            </w:r>
          </w:p>
        </w:tc>
        <w:tc>
          <w:tcPr>
            <w:tcW w:w="0" w:type="auto"/>
          </w:tcPr>
          <w:p w14:paraId="09666360" w14:textId="61CF72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New WID on mmWave MB-BS</w:t>
            </w:r>
          </w:p>
        </w:tc>
        <w:tc>
          <w:tcPr>
            <w:tcW w:w="0" w:type="auto"/>
          </w:tcPr>
          <w:p w14:paraId="37FF19B8" w14:textId="6E74BE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8A6905" w14:textId="0FAFAC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8EBD6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B9B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7951CA" w14:textId="77777777" w:rsidTr="00AB1096">
        <w:tc>
          <w:tcPr>
            <w:tcW w:w="0" w:type="auto"/>
          </w:tcPr>
          <w:p w14:paraId="578AE9DF" w14:textId="17438A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R4-2119317</w:t>
            </w:r>
          </w:p>
        </w:tc>
        <w:tc>
          <w:tcPr>
            <w:tcW w:w="0" w:type="auto"/>
          </w:tcPr>
          <w:p w14:paraId="073B06A1" w14:textId="1513DC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 on PUCCH carrier switching</w:t>
            </w:r>
          </w:p>
        </w:tc>
        <w:tc>
          <w:tcPr>
            <w:tcW w:w="0" w:type="auto"/>
          </w:tcPr>
          <w:p w14:paraId="7E79F034" w14:textId="35F0BB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700F10E" w14:textId="6F616A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2C6A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9DD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60A626" w14:textId="77777777" w:rsidTr="00AB1096">
        <w:tc>
          <w:tcPr>
            <w:tcW w:w="0" w:type="auto"/>
          </w:tcPr>
          <w:p w14:paraId="264559ED" w14:textId="59D2C0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R4-2119318</w:t>
            </w:r>
          </w:p>
        </w:tc>
        <w:tc>
          <w:tcPr>
            <w:tcW w:w="0" w:type="auto"/>
          </w:tcPr>
          <w:p w14:paraId="4D97AC91" w14:textId="051EBC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intra-band EN-DC combination </w:t>
            </w:r>
          </w:p>
        </w:tc>
        <w:tc>
          <w:tcPr>
            <w:tcW w:w="0" w:type="auto"/>
          </w:tcPr>
          <w:p w14:paraId="4EC41DDA" w14:textId="073CFE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54BA129B" w14:textId="4A07D6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6899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472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59DFC9" w14:textId="77777777" w:rsidTr="00AB1096">
        <w:tc>
          <w:tcPr>
            <w:tcW w:w="0" w:type="auto"/>
          </w:tcPr>
          <w:p w14:paraId="46DD65D0" w14:textId="3DEAF3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R4-2119319</w:t>
            </w:r>
          </w:p>
        </w:tc>
        <w:tc>
          <w:tcPr>
            <w:tcW w:w="0" w:type="auto"/>
          </w:tcPr>
          <w:p w14:paraId="3697C397" w14:textId="799686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TA-based propagation delay compensation enhancement</w:t>
            </w:r>
          </w:p>
        </w:tc>
        <w:tc>
          <w:tcPr>
            <w:tcW w:w="0" w:type="auto"/>
          </w:tcPr>
          <w:p w14:paraId="77374853" w14:textId="1EB50C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EDE9B81" w14:textId="22AA31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0067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A9A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C740AB" w14:textId="77777777" w:rsidTr="00AB1096">
        <w:tc>
          <w:tcPr>
            <w:tcW w:w="0" w:type="auto"/>
          </w:tcPr>
          <w:p w14:paraId="65C04392" w14:textId="2D089F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R4-2119320</w:t>
            </w:r>
          </w:p>
        </w:tc>
        <w:tc>
          <w:tcPr>
            <w:tcW w:w="0" w:type="auto"/>
          </w:tcPr>
          <w:p w14:paraId="1BED127B" w14:textId="3ED951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UE Demodulation Performance Requirements</w:t>
            </w:r>
          </w:p>
        </w:tc>
        <w:tc>
          <w:tcPr>
            <w:tcW w:w="0" w:type="auto"/>
          </w:tcPr>
          <w:p w14:paraId="70EAC0D6" w14:textId="3224BF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F4CEDF" w14:textId="46DC2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B128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9D8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64DE20" w14:textId="77777777" w:rsidTr="00AB1096">
        <w:tc>
          <w:tcPr>
            <w:tcW w:w="0" w:type="auto"/>
          </w:tcPr>
          <w:p w14:paraId="2CCAFE90" w14:textId="19AA5C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R4-2119321</w:t>
            </w:r>
          </w:p>
        </w:tc>
        <w:tc>
          <w:tcPr>
            <w:tcW w:w="0" w:type="auto"/>
          </w:tcPr>
          <w:p w14:paraId="0294A3AC" w14:textId="37A4A8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Issues related to TO/FO Jumps in FR2 HST Deployment Scenarios</w:t>
            </w:r>
          </w:p>
        </w:tc>
        <w:tc>
          <w:tcPr>
            <w:tcW w:w="0" w:type="auto"/>
          </w:tcPr>
          <w:p w14:paraId="1B57AA4B" w14:textId="42ECB9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D2CCA8E" w14:textId="0E9D2A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362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076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9FEE09" w14:textId="77777777" w:rsidTr="00AB1096">
        <w:tc>
          <w:tcPr>
            <w:tcW w:w="0" w:type="auto"/>
          </w:tcPr>
          <w:p w14:paraId="5CE76E07" w14:textId="507BA6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R4-2119322</w:t>
            </w:r>
          </w:p>
        </w:tc>
        <w:tc>
          <w:tcPr>
            <w:tcW w:w="0" w:type="auto"/>
          </w:tcPr>
          <w:p w14:paraId="3574D8F0" w14:textId="32B76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256QAM PDSCH Demodulation Requirements to 47 GHz band</w:t>
            </w:r>
          </w:p>
        </w:tc>
        <w:tc>
          <w:tcPr>
            <w:tcW w:w="0" w:type="auto"/>
          </w:tcPr>
          <w:p w14:paraId="5EB33339" w14:textId="41DCC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C0E8DA" w14:textId="4D3F62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B1B0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0F5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0879F1" w14:textId="77777777" w:rsidTr="00AB1096">
        <w:tc>
          <w:tcPr>
            <w:tcW w:w="0" w:type="auto"/>
          </w:tcPr>
          <w:p w14:paraId="47161B20" w14:textId="313ACB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R4-2119323</w:t>
            </w:r>
          </w:p>
        </w:tc>
        <w:tc>
          <w:tcPr>
            <w:tcW w:w="0" w:type="auto"/>
          </w:tcPr>
          <w:p w14:paraId="361B6E3F" w14:textId="378C63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Performance Requirements for FR1 1024QAM</w:t>
            </w:r>
          </w:p>
        </w:tc>
        <w:tc>
          <w:tcPr>
            <w:tcW w:w="0" w:type="auto"/>
          </w:tcPr>
          <w:p w14:paraId="556135A3" w14:textId="1FD3EA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D538463" w14:textId="1FC68F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0A79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471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B81867" w14:textId="77777777" w:rsidTr="00AB1096">
        <w:tc>
          <w:tcPr>
            <w:tcW w:w="0" w:type="auto"/>
          </w:tcPr>
          <w:p w14:paraId="2F4F741F" w14:textId="2D8CED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R4-2119324</w:t>
            </w:r>
          </w:p>
        </w:tc>
        <w:tc>
          <w:tcPr>
            <w:tcW w:w="0" w:type="auto"/>
          </w:tcPr>
          <w:p w14:paraId="16268F9F" w14:textId="1284F4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FR2-2 DC/CA with FR1 anchor specification(38.101-3) impact</w:t>
            </w:r>
          </w:p>
        </w:tc>
        <w:tc>
          <w:tcPr>
            <w:tcW w:w="0" w:type="auto"/>
          </w:tcPr>
          <w:p w14:paraId="60608FBD" w14:textId="11A5E4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7742B6" w14:textId="2435BC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4746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430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55DC9B" w14:textId="77777777" w:rsidTr="00AB1096">
        <w:tc>
          <w:tcPr>
            <w:tcW w:w="0" w:type="auto"/>
          </w:tcPr>
          <w:p w14:paraId="0EDD10F4" w14:textId="51FCE9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R4-2119325</w:t>
            </w:r>
          </w:p>
        </w:tc>
        <w:tc>
          <w:tcPr>
            <w:tcW w:w="0" w:type="auto"/>
          </w:tcPr>
          <w:p w14:paraId="51E01910" w14:textId="6E91AA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R14</w:t>
            </w:r>
          </w:p>
        </w:tc>
        <w:tc>
          <w:tcPr>
            <w:tcW w:w="0" w:type="auto"/>
          </w:tcPr>
          <w:p w14:paraId="1D2E4C0A" w14:textId="6551F9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27CB37" w14:textId="14EEAE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ABBD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4538B" w14:textId="23B3D7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R4-2120391</w:t>
            </w:r>
          </w:p>
        </w:tc>
      </w:tr>
      <w:tr w:rsidR="00AB1096" w14:paraId="3C499508" w14:textId="77777777" w:rsidTr="00AB1096">
        <w:tc>
          <w:tcPr>
            <w:tcW w:w="0" w:type="auto"/>
          </w:tcPr>
          <w:p w14:paraId="6304F064" w14:textId="6DE734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R4-2119326</w:t>
            </w:r>
          </w:p>
        </w:tc>
        <w:tc>
          <w:tcPr>
            <w:tcW w:w="0" w:type="auto"/>
          </w:tcPr>
          <w:p w14:paraId="4F872616" w14:textId="59C71F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R15</w:t>
            </w:r>
          </w:p>
        </w:tc>
        <w:tc>
          <w:tcPr>
            <w:tcW w:w="0" w:type="auto"/>
          </w:tcPr>
          <w:p w14:paraId="0ECCFA34" w14:textId="46FFA3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A7590E" w14:textId="5834D9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1068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207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7926E0" w14:textId="77777777" w:rsidTr="00AB1096">
        <w:tc>
          <w:tcPr>
            <w:tcW w:w="0" w:type="auto"/>
          </w:tcPr>
          <w:p w14:paraId="2FB2CE7F" w14:textId="18D539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R4-2119327</w:t>
            </w:r>
          </w:p>
        </w:tc>
        <w:tc>
          <w:tcPr>
            <w:tcW w:w="0" w:type="auto"/>
          </w:tcPr>
          <w:p w14:paraId="79A8B965" w14:textId="471D83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R16</w:t>
            </w:r>
          </w:p>
        </w:tc>
        <w:tc>
          <w:tcPr>
            <w:tcW w:w="0" w:type="auto"/>
          </w:tcPr>
          <w:p w14:paraId="58DD6109" w14:textId="524536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E06E29" w14:textId="445A73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EEF7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E7D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5FEF88" w14:textId="77777777" w:rsidTr="00AB1096">
        <w:tc>
          <w:tcPr>
            <w:tcW w:w="0" w:type="auto"/>
          </w:tcPr>
          <w:p w14:paraId="43107175" w14:textId="07753D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R4-2119328</w:t>
            </w:r>
          </w:p>
        </w:tc>
        <w:tc>
          <w:tcPr>
            <w:tcW w:w="0" w:type="auto"/>
          </w:tcPr>
          <w:p w14:paraId="68DD6A8C" w14:textId="37D1A6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R17</w:t>
            </w:r>
          </w:p>
        </w:tc>
        <w:tc>
          <w:tcPr>
            <w:tcW w:w="0" w:type="auto"/>
          </w:tcPr>
          <w:p w14:paraId="114D5CEC" w14:textId="00F0A7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F277F7" w14:textId="2B5C7F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F11B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2C5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AD086F" w14:textId="77777777" w:rsidTr="00AB1096">
        <w:tc>
          <w:tcPr>
            <w:tcW w:w="0" w:type="auto"/>
          </w:tcPr>
          <w:p w14:paraId="19640C81" w14:textId="612952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R4-2119329</w:t>
            </w:r>
          </w:p>
        </w:tc>
        <w:tc>
          <w:tcPr>
            <w:tcW w:w="0" w:type="auto"/>
          </w:tcPr>
          <w:p w14:paraId="2E4075F3" w14:textId="095F4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positioning measurement requirements</w:t>
            </w:r>
          </w:p>
        </w:tc>
        <w:tc>
          <w:tcPr>
            <w:tcW w:w="0" w:type="auto"/>
          </w:tcPr>
          <w:p w14:paraId="79F9B0E2" w14:textId="285A11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03C47C" w14:textId="224AF1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95C8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AEE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D58BFB" w14:textId="77777777" w:rsidTr="00AB1096">
        <w:tc>
          <w:tcPr>
            <w:tcW w:w="0" w:type="auto"/>
          </w:tcPr>
          <w:p w14:paraId="47822699" w14:textId="7D6800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R4-2119330</w:t>
            </w:r>
          </w:p>
        </w:tc>
        <w:tc>
          <w:tcPr>
            <w:tcW w:w="0" w:type="auto"/>
          </w:tcPr>
          <w:p w14:paraId="670F8635" w14:textId="19E5A3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positioning measurement requirements</w:t>
            </w:r>
          </w:p>
        </w:tc>
        <w:tc>
          <w:tcPr>
            <w:tcW w:w="0" w:type="auto"/>
          </w:tcPr>
          <w:p w14:paraId="599C9C28" w14:textId="19CCA4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1FA2DD" w14:textId="5ACE25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B7ED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20F7F7" w14:textId="318BED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R4-2120269</w:t>
            </w:r>
          </w:p>
        </w:tc>
      </w:tr>
      <w:tr w:rsidR="00AB1096" w14:paraId="0B529A3D" w14:textId="77777777" w:rsidTr="00AB1096">
        <w:tc>
          <w:tcPr>
            <w:tcW w:w="0" w:type="auto"/>
          </w:tcPr>
          <w:p w14:paraId="5BBEE789" w14:textId="7AF3BE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R4-2119331</w:t>
            </w:r>
          </w:p>
        </w:tc>
        <w:tc>
          <w:tcPr>
            <w:tcW w:w="0" w:type="auto"/>
          </w:tcPr>
          <w:p w14:paraId="45C54A5C" w14:textId="73ED56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positioning measurement requirements R17</w:t>
            </w:r>
          </w:p>
        </w:tc>
        <w:tc>
          <w:tcPr>
            <w:tcW w:w="0" w:type="auto"/>
          </w:tcPr>
          <w:p w14:paraId="3CC29239" w14:textId="731CA4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7076A4" w14:textId="2CE92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8434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160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B77783" w14:textId="77777777" w:rsidTr="00AB1096">
        <w:tc>
          <w:tcPr>
            <w:tcW w:w="0" w:type="auto"/>
          </w:tcPr>
          <w:p w14:paraId="5ACDBF5A" w14:textId="5770C9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R4-2119332</w:t>
            </w:r>
          </w:p>
        </w:tc>
        <w:tc>
          <w:tcPr>
            <w:tcW w:w="0" w:type="auto"/>
          </w:tcPr>
          <w:p w14:paraId="2232B8CA" w14:textId="1CDC4B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positioning measurement</w:t>
            </w:r>
          </w:p>
        </w:tc>
        <w:tc>
          <w:tcPr>
            <w:tcW w:w="0" w:type="auto"/>
          </w:tcPr>
          <w:p w14:paraId="0EE7CFBD" w14:textId="4A4B94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193B88" w14:textId="507E6E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0DC1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B7D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F33580" w14:textId="77777777" w:rsidTr="00AB1096">
        <w:tc>
          <w:tcPr>
            <w:tcW w:w="0" w:type="auto"/>
          </w:tcPr>
          <w:p w14:paraId="2416C17B" w14:textId="4E5848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R4-2119333</w:t>
            </w:r>
          </w:p>
        </w:tc>
        <w:tc>
          <w:tcPr>
            <w:tcW w:w="0" w:type="auto"/>
          </w:tcPr>
          <w:p w14:paraId="180941EF" w14:textId="2BF400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positioning measurement</w:t>
            </w:r>
          </w:p>
        </w:tc>
        <w:tc>
          <w:tcPr>
            <w:tcW w:w="0" w:type="auto"/>
          </w:tcPr>
          <w:p w14:paraId="363334C8" w14:textId="4AD44B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7CB705" w14:textId="4D6A11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8616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97ED3" w14:textId="7925FA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R4-2120272</w:t>
            </w:r>
          </w:p>
        </w:tc>
      </w:tr>
      <w:tr w:rsidR="00AB1096" w14:paraId="0F5D9E0B" w14:textId="77777777" w:rsidTr="00AB1096">
        <w:tc>
          <w:tcPr>
            <w:tcW w:w="0" w:type="auto"/>
          </w:tcPr>
          <w:p w14:paraId="7BA9DE3E" w14:textId="1584D7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R4-2119334</w:t>
            </w:r>
          </w:p>
        </w:tc>
        <w:tc>
          <w:tcPr>
            <w:tcW w:w="0" w:type="auto"/>
          </w:tcPr>
          <w:p w14:paraId="3EBFE5F0" w14:textId="243BCD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positioning measurement R17</w:t>
            </w:r>
          </w:p>
        </w:tc>
        <w:tc>
          <w:tcPr>
            <w:tcW w:w="0" w:type="auto"/>
          </w:tcPr>
          <w:p w14:paraId="62E4F3F0" w14:textId="255683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6F3088" w14:textId="02FD30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A58B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5D7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9F3A86" w14:textId="77777777" w:rsidTr="00AB1096">
        <w:tc>
          <w:tcPr>
            <w:tcW w:w="0" w:type="auto"/>
          </w:tcPr>
          <w:p w14:paraId="6C4B4D76" w14:textId="1D9517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R4-2119335</w:t>
            </w:r>
          </w:p>
        </w:tc>
        <w:tc>
          <w:tcPr>
            <w:tcW w:w="0" w:type="auto"/>
          </w:tcPr>
          <w:p w14:paraId="1FE79677" w14:textId="7BB718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TCs for PRS measurement requirements</w:t>
            </w:r>
          </w:p>
        </w:tc>
        <w:tc>
          <w:tcPr>
            <w:tcW w:w="0" w:type="auto"/>
          </w:tcPr>
          <w:p w14:paraId="12840A9B" w14:textId="3A268C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9798B3" w14:textId="73EDA4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C9F4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E0FC2" w14:textId="7ED53B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R4-2120275</w:t>
            </w:r>
          </w:p>
        </w:tc>
      </w:tr>
      <w:tr w:rsidR="00AB1096" w14:paraId="4EA2EAE7" w14:textId="77777777" w:rsidTr="00AB1096">
        <w:tc>
          <w:tcPr>
            <w:tcW w:w="0" w:type="auto"/>
          </w:tcPr>
          <w:p w14:paraId="016E1468" w14:textId="5B1A91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R4-2119336</w:t>
            </w:r>
          </w:p>
        </w:tc>
        <w:tc>
          <w:tcPr>
            <w:tcW w:w="0" w:type="auto"/>
          </w:tcPr>
          <w:p w14:paraId="771187DC" w14:textId="254750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TCs for PRS measurement requirements R17</w:t>
            </w:r>
          </w:p>
        </w:tc>
        <w:tc>
          <w:tcPr>
            <w:tcW w:w="0" w:type="auto"/>
          </w:tcPr>
          <w:p w14:paraId="7695F7F5" w14:textId="3BE4AB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56731A" w14:textId="4E9DDC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8AAB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030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B38599" w14:textId="77777777" w:rsidTr="00AB1096">
        <w:tc>
          <w:tcPr>
            <w:tcW w:w="0" w:type="auto"/>
          </w:tcPr>
          <w:p w14:paraId="1170E658" w14:textId="12192D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R4-2119337</w:t>
            </w:r>
          </w:p>
        </w:tc>
        <w:tc>
          <w:tcPr>
            <w:tcW w:w="0" w:type="auto"/>
          </w:tcPr>
          <w:p w14:paraId="33418155" w14:textId="6AECB4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PRS measurement accuracy</w:t>
            </w:r>
          </w:p>
        </w:tc>
        <w:tc>
          <w:tcPr>
            <w:tcW w:w="0" w:type="auto"/>
          </w:tcPr>
          <w:p w14:paraId="730B58AB" w14:textId="15E1DD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557A35" w14:textId="14EE7E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3DED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C04DD" w14:textId="1C6F6A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R4-2120276</w:t>
            </w:r>
          </w:p>
        </w:tc>
      </w:tr>
      <w:tr w:rsidR="00AB1096" w14:paraId="23094737" w14:textId="77777777" w:rsidTr="00AB1096">
        <w:tc>
          <w:tcPr>
            <w:tcW w:w="0" w:type="auto"/>
          </w:tcPr>
          <w:p w14:paraId="20F5FE7B" w14:textId="35FDDF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R4-2119338</w:t>
            </w:r>
          </w:p>
        </w:tc>
        <w:tc>
          <w:tcPr>
            <w:tcW w:w="0" w:type="auto"/>
          </w:tcPr>
          <w:p w14:paraId="18307593" w14:textId="67862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PRS measurement accuracy R17</w:t>
            </w:r>
          </w:p>
        </w:tc>
        <w:tc>
          <w:tcPr>
            <w:tcW w:w="0" w:type="auto"/>
          </w:tcPr>
          <w:p w14:paraId="161B476C" w14:textId="20DAF5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8FA47F" w14:textId="0B18D2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A660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D86E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AA41C8" w14:textId="77777777" w:rsidTr="00AB1096">
        <w:tc>
          <w:tcPr>
            <w:tcW w:w="0" w:type="auto"/>
          </w:tcPr>
          <w:p w14:paraId="792372BC" w14:textId="32AA51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R4-2119339</w:t>
            </w:r>
          </w:p>
        </w:tc>
        <w:tc>
          <w:tcPr>
            <w:tcW w:w="0" w:type="auto"/>
          </w:tcPr>
          <w:p w14:paraId="5FF57FA5" w14:textId="4B0660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 in CSI-RS core requirements</w:t>
            </w:r>
          </w:p>
        </w:tc>
        <w:tc>
          <w:tcPr>
            <w:tcW w:w="0" w:type="auto"/>
          </w:tcPr>
          <w:p w14:paraId="682EC5C4" w14:textId="4EB26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65CE76" w14:textId="2D0C4F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AE72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9B6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DA1BF2" w14:textId="77777777" w:rsidTr="00AB1096">
        <w:tc>
          <w:tcPr>
            <w:tcW w:w="0" w:type="auto"/>
          </w:tcPr>
          <w:p w14:paraId="288D8079" w14:textId="3B6ECD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R4-2119340</w:t>
            </w:r>
          </w:p>
        </w:tc>
        <w:tc>
          <w:tcPr>
            <w:tcW w:w="0" w:type="auto"/>
          </w:tcPr>
          <w:p w14:paraId="57865ECC" w14:textId="24C630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CGI reading requirements</w:t>
            </w:r>
          </w:p>
        </w:tc>
        <w:tc>
          <w:tcPr>
            <w:tcW w:w="0" w:type="auto"/>
          </w:tcPr>
          <w:p w14:paraId="58EFA4D4" w14:textId="623033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93485B" w14:textId="6E2E0E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4BC8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8E085" w14:textId="77E3E8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R4-2120259</w:t>
            </w:r>
          </w:p>
        </w:tc>
      </w:tr>
      <w:tr w:rsidR="00AB1096" w14:paraId="411C462D" w14:textId="77777777" w:rsidTr="00AB1096">
        <w:tc>
          <w:tcPr>
            <w:tcW w:w="0" w:type="auto"/>
          </w:tcPr>
          <w:p w14:paraId="59610FA0" w14:textId="74BD0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R4-2119341</w:t>
            </w:r>
          </w:p>
        </w:tc>
        <w:tc>
          <w:tcPr>
            <w:tcW w:w="0" w:type="auto"/>
          </w:tcPr>
          <w:p w14:paraId="7BA14876" w14:textId="13B444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CGI reading requirements R17</w:t>
            </w:r>
          </w:p>
        </w:tc>
        <w:tc>
          <w:tcPr>
            <w:tcW w:w="0" w:type="auto"/>
          </w:tcPr>
          <w:p w14:paraId="7565D7D1" w14:textId="05C124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155DFE" w14:textId="5D987D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1C3B6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AEA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44DF36" w14:textId="77777777" w:rsidTr="00AB1096">
        <w:tc>
          <w:tcPr>
            <w:tcW w:w="0" w:type="auto"/>
          </w:tcPr>
          <w:p w14:paraId="4BF551E8" w14:textId="2A33FB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R4-2119342</w:t>
            </w:r>
          </w:p>
        </w:tc>
        <w:tc>
          <w:tcPr>
            <w:tcW w:w="0" w:type="auto"/>
          </w:tcPr>
          <w:p w14:paraId="1D5401E8" w14:textId="273B92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requirements</w:t>
            </w:r>
          </w:p>
        </w:tc>
        <w:tc>
          <w:tcPr>
            <w:tcW w:w="0" w:type="auto"/>
          </w:tcPr>
          <w:p w14:paraId="3AD9E5D7" w14:textId="336C81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</w:t>
            </w:r>
          </w:p>
        </w:tc>
        <w:tc>
          <w:tcPr>
            <w:tcW w:w="0" w:type="auto"/>
          </w:tcPr>
          <w:p w14:paraId="54534AA9" w14:textId="64BBE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6422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8361A0" w14:textId="186683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R4-2120399</w:t>
            </w:r>
          </w:p>
        </w:tc>
      </w:tr>
      <w:tr w:rsidR="00AB1096" w14:paraId="14133168" w14:textId="77777777" w:rsidTr="00AB1096">
        <w:tc>
          <w:tcPr>
            <w:tcW w:w="0" w:type="auto"/>
          </w:tcPr>
          <w:p w14:paraId="4089E93A" w14:textId="3F5B14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R4-2119343</w:t>
            </w:r>
          </w:p>
        </w:tc>
        <w:tc>
          <w:tcPr>
            <w:tcW w:w="0" w:type="auto"/>
          </w:tcPr>
          <w:p w14:paraId="05C5274C" w14:textId="242CB6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requirements R17</w:t>
            </w:r>
          </w:p>
        </w:tc>
        <w:tc>
          <w:tcPr>
            <w:tcW w:w="0" w:type="auto"/>
          </w:tcPr>
          <w:p w14:paraId="77813E30" w14:textId="626BD3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Apple, , Nokia, Nokia Shanghai Bell</w:t>
            </w:r>
          </w:p>
        </w:tc>
        <w:tc>
          <w:tcPr>
            <w:tcW w:w="0" w:type="auto"/>
          </w:tcPr>
          <w:p w14:paraId="343B9E64" w14:textId="5D96B6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382B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C2B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CF1FCE" w14:textId="77777777" w:rsidTr="00AB1096">
        <w:tc>
          <w:tcPr>
            <w:tcW w:w="0" w:type="auto"/>
          </w:tcPr>
          <w:p w14:paraId="4178CED2" w14:textId="03041F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R4-2119344</w:t>
            </w:r>
          </w:p>
        </w:tc>
        <w:tc>
          <w:tcPr>
            <w:tcW w:w="0" w:type="auto"/>
          </w:tcPr>
          <w:p w14:paraId="52A3358A" w14:textId="502A90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inter-band CA</w:t>
            </w:r>
          </w:p>
        </w:tc>
        <w:tc>
          <w:tcPr>
            <w:tcW w:w="0" w:type="auto"/>
          </w:tcPr>
          <w:p w14:paraId="5A49D482" w14:textId="0BF086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</w:t>
            </w:r>
          </w:p>
        </w:tc>
        <w:tc>
          <w:tcPr>
            <w:tcW w:w="0" w:type="auto"/>
          </w:tcPr>
          <w:p w14:paraId="5D6A7636" w14:textId="257794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45E0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3EFB1" w14:textId="7797C7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R4-2120400</w:t>
            </w:r>
          </w:p>
        </w:tc>
      </w:tr>
      <w:tr w:rsidR="00AB1096" w14:paraId="3C88F690" w14:textId="77777777" w:rsidTr="00AB1096">
        <w:tc>
          <w:tcPr>
            <w:tcW w:w="0" w:type="auto"/>
          </w:tcPr>
          <w:p w14:paraId="48534B9E" w14:textId="6D67D4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R4-2119345</w:t>
            </w:r>
          </w:p>
        </w:tc>
        <w:tc>
          <w:tcPr>
            <w:tcW w:w="0" w:type="auto"/>
          </w:tcPr>
          <w:p w14:paraId="3E88B6F4" w14:textId="435777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inter-band CA R17</w:t>
            </w:r>
          </w:p>
        </w:tc>
        <w:tc>
          <w:tcPr>
            <w:tcW w:w="0" w:type="auto"/>
          </w:tcPr>
          <w:p w14:paraId="1DDF7E38" w14:textId="0D80CA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</w:t>
            </w:r>
          </w:p>
        </w:tc>
        <w:tc>
          <w:tcPr>
            <w:tcW w:w="0" w:type="auto"/>
          </w:tcPr>
          <w:p w14:paraId="21F9DA13" w14:textId="20D367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2FD9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512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849EAA" w14:textId="77777777" w:rsidTr="00AB1096">
        <w:tc>
          <w:tcPr>
            <w:tcW w:w="0" w:type="auto"/>
          </w:tcPr>
          <w:p w14:paraId="5004AE88" w14:textId="41C7C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R4-2119346</w:t>
            </w:r>
          </w:p>
        </w:tc>
        <w:tc>
          <w:tcPr>
            <w:tcW w:w="0" w:type="auto"/>
          </w:tcPr>
          <w:p w14:paraId="5EA88028" w14:textId="2797E3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Rel-16 eMTC RRM</w:t>
            </w:r>
          </w:p>
        </w:tc>
        <w:tc>
          <w:tcPr>
            <w:tcW w:w="0" w:type="auto"/>
          </w:tcPr>
          <w:p w14:paraId="014955D4" w14:textId="090A0C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6E4A94" w14:textId="619CE7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3002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092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247948" w14:textId="77777777" w:rsidTr="00AB1096">
        <w:tc>
          <w:tcPr>
            <w:tcW w:w="0" w:type="auto"/>
          </w:tcPr>
          <w:p w14:paraId="3C1AF2DA" w14:textId="4E4DB8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R4-2119347</w:t>
            </w:r>
          </w:p>
        </w:tc>
        <w:tc>
          <w:tcPr>
            <w:tcW w:w="0" w:type="auto"/>
          </w:tcPr>
          <w:p w14:paraId="70E37314" w14:textId="16AA8A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requirements for Rel-16 eMTC</w:t>
            </w:r>
          </w:p>
        </w:tc>
        <w:tc>
          <w:tcPr>
            <w:tcW w:w="0" w:type="auto"/>
          </w:tcPr>
          <w:p w14:paraId="60C2B6F5" w14:textId="277F8A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F1B60A" w14:textId="62DF6F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E159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C01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E02EA8" w14:textId="77777777" w:rsidTr="00AB1096">
        <w:tc>
          <w:tcPr>
            <w:tcW w:w="0" w:type="auto"/>
          </w:tcPr>
          <w:p w14:paraId="3732EB8F" w14:textId="046A9D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R4-2119348</w:t>
            </w:r>
          </w:p>
        </w:tc>
        <w:tc>
          <w:tcPr>
            <w:tcW w:w="0" w:type="auto"/>
          </w:tcPr>
          <w:p w14:paraId="37838F57" w14:textId="09367E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requirements for Rel-16 eMTC R17</w:t>
            </w:r>
          </w:p>
        </w:tc>
        <w:tc>
          <w:tcPr>
            <w:tcW w:w="0" w:type="auto"/>
          </w:tcPr>
          <w:p w14:paraId="4D1EC489" w14:textId="0A953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66A3FF" w14:textId="1A3470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CAE3A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79B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4A9FDC" w14:textId="77777777" w:rsidTr="00AB1096">
        <w:tc>
          <w:tcPr>
            <w:tcW w:w="0" w:type="auto"/>
          </w:tcPr>
          <w:p w14:paraId="26107EC3" w14:textId="21E39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R4-2119349</w:t>
            </w:r>
          </w:p>
        </w:tc>
        <w:tc>
          <w:tcPr>
            <w:tcW w:w="0" w:type="auto"/>
          </w:tcPr>
          <w:p w14:paraId="61DBBB3B" w14:textId="32C62E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</w:t>
            </w:r>
          </w:p>
        </w:tc>
        <w:tc>
          <w:tcPr>
            <w:tcW w:w="0" w:type="auto"/>
          </w:tcPr>
          <w:p w14:paraId="45AAAFB5" w14:textId="780213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239476" w14:textId="02AB8A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0347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396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A2D9F4" w14:textId="77777777" w:rsidTr="00AB1096">
        <w:tc>
          <w:tcPr>
            <w:tcW w:w="0" w:type="auto"/>
          </w:tcPr>
          <w:p w14:paraId="69EAD256" w14:textId="60906D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R4-2119350</w:t>
            </w:r>
          </w:p>
        </w:tc>
        <w:tc>
          <w:tcPr>
            <w:tcW w:w="0" w:type="auto"/>
          </w:tcPr>
          <w:p w14:paraId="70942460" w14:textId="1FBC74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MGs</w:t>
            </w:r>
          </w:p>
        </w:tc>
        <w:tc>
          <w:tcPr>
            <w:tcW w:w="0" w:type="auto"/>
          </w:tcPr>
          <w:p w14:paraId="7E446FBB" w14:textId="1BCDAE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7F58B0" w14:textId="3CA7D0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7A26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9C4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03426B" w14:textId="77777777" w:rsidTr="00AB1096">
        <w:tc>
          <w:tcPr>
            <w:tcW w:w="0" w:type="auto"/>
          </w:tcPr>
          <w:p w14:paraId="5FF4BD65" w14:textId="3817B5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R4-2119351</w:t>
            </w:r>
          </w:p>
        </w:tc>
        <w:tc>
          <w:tcPr>
            <w:tcW w:w="0" w:type="auto"/>
          </w:tcPr>
          <w:p w14:paraId="4B12A6BB" w14:textId="008788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25932203" w14:textId="6A85FB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8C8AE9" w14:textId="3116AF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B9BA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4A0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48A3E4" w14:textId="77777777" w:rsidTr="00AB1096">
        <w:tc>
          <w:tcPr>
            <w:tcW w:w="0" w:type="auto"/>
          </w:tcPr>
          <w:p w14:paraId="121625DD" w14:textId="27C42D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R4-2119352</w:t>
            </w:r>
          </w:p>
        </w:tc>
        <w:tc>
          <w:tcPr>
            <w:tcW w:w="0" w:type="auto"/>
          </w:tcPr>
          <w:p w14:paraId="76B75ABC" w14:textId="2C1B38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NTN RRM</w:t>
            </w:r>
          </w:p>
        </w:tc>
        <w:tc>
          <w:tcPr>
            <w:tcW w:w="0" w:type="auto"/>
          </w:tcPr>
          <w:p w14:paraId="7320DB20" w14:textId="2B60B5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834C24" w14:textId="381EB8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0CE2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B2E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D1A695" w14:textId="77777777" w:rsidTr="00AB1096">
        <w:tc>
          <w:tcPr>
            <w:tcW w:w="0" w:type="auto"/>
          </w:tcPr>
          <w:p w14:paraId="1FFC69D5" w14:textId="28F0A1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R4-2119353</w:t>
            </w:r>
          </w:p>
        </w:tc>
        <w:tc>
          <w:tcPr>
            <w:tcW w:w="0" w:type="auto"/>
          </w:tcPr>
          <w:p w14:paraId="3174DF21" w14:textId="325F8A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system level analysis for NTN RRM</w:t>
            </w:r>
          </w:p>
        </w:tc>
        <w:tc>
          <w:tcPr>
            <w:tcW w:w="0" w:type="auto"/>
          </w:tcPr>
          <w:p w14:paraId="6BA0CB27" w14:textId="16607A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9E9307" w14:textId="0E3D4F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7B30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A6B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B29E60" w14:textId="77777777" w:rsidTr="00AB1096">
        <w:tc>
          <w:tcPr>
            <w:tcW w:w="0" w:type="auto"/>
          </w:tcPr>
          <w:p w14:paraId="64333E8B" w14:textId="687282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R4-2119354</w:t>
            </w:r>
          </w:p>
        </w:tc>
        <w:tc>
          <w:tcPr>
            <w:tcW w:w="0" w:type="auto"/>
          </w:tcPr>
          <w:p w14:paraId="1CF35442" w14:textId="0C136F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3DF42D49" w14:textId="609A9E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7A2408" w14:textId="26AD3B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C530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2F5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09D02B" w14:textId="77777777" w:rsidTr="00AB1096">
        <w:tc>
          <w:tcPr>
            <w:tcW w:w="0" w:type="auto"/>
          </w:tcPr>
          <w:p w14:paraId="5D84F949" w14:textId="6983F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R4-2119355</w:t>
            </w:r>
          </w:p>
        </w:tc>
        <w:tc>
          <w:tcPr>
            <w:tcW w:w="0" w:type="auto"/>
          </w:tcPr>
          <w:p w14:paraId="515C3CF6" w14:textId="061926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error mitigation for positioning</w:t>
            </w:r>
          </w:p>
        </w:tc>
        <w:tc>
          <w:tcPr>
            <w:tcW w:w="0" w:type="auto"/>
          </w:tcPr>
          <w:p w14:paraId="5A9B823B" w14:textId="0DE383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DFFB9C" w14:textId="6C425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C451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721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E4AEFF" w14:textId="77777777" w:rsidTr="00AB1096">
        <w:tc>
          <w:tcPr>
            <w:tcW w:w="0" w:type="auto"/>
          </w:tcPr>
          <w:p w14:paraId="6F4DE2D5" w14:textId="3E1A63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R4-2119356</w:t>
            </w:r>
          </w:p>
        </w:tc>
        <w:tc>
          <w:tcPr>
            <w:tcW w:w="0" w:type="auto"/>
          </w:tcPr>
          <w:p w14:paraId="1A04043C" w14:textId="157B15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latency reduction for positioning measurement</w:t>
            </w:r>
          </w:p>
        </w:tc>
        <w:tc>
          <w:tcPr>
            <w:tcW w:w="0" w:type="auto"/>
          </w:tcPr>
          <w:p w14:paraId="27233935" w14:textId="2DE5CD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565DB4" w14:textId="6407C5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585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8FB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40D1FA" w14:textId="77777777" w:rsidTr="00AB1096">
        <w:tc>
          <w:tcPr>
            <w:tcW w:w="0" w:type="auto"/>
          </w:tcPr>
          <w:p w14:paraId="4DA2C9C5" w14:textId="1EC41F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R4-2119357</w:t>
            </w:r>
          </w:p>
        </w:tc>
        <w:tc>
          <w:tcPr>
            <w:tcW w:w="0" w:type="auto"/>
          </w:tcPr>
          <w:p w14:paraId="792370FD" w14:textId="64E982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reduced sample number for PRS measurement</w:t>
            </w:r>
          </w:p>
        </w:tc>
        <w:tc>
          <w:tcPr>
            <w:tcW w:w="0" w:type="auto"/>
          </w:tcPr>
          <w:p w14:paraId="5FB2A5BA" w14:textId="6D4CF8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8CA84F" w14:textId="3CD9A5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21D3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949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7731C5" w14:textId="77777777" w:rsidTr="00AB1096">
        <w:tc>
          <w:tcPr>
            <w:tcW w:w="0" w:type="auto"/>
          </w:tcPr>
          <w:p w14:paraId="332A25CC" w14:textId="44BD25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R4-2119358</w:t>
            </w:r>
          </w:p>
        </w:tc>
        <w:tc>
          <w:tcPr>
            <w:tcW w:w="0" w:type="auto"/>
          </w:tcPr>
          <w:p w14:paraId="72F8DE12" w14:textId="275AAF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measurement in RRC_INACTIVE</w:t>
            </w:r>
          </w:p>
        </w:tc>
        <w:tc>
          <w:tcPr>
            <w:tcW w:w="0" w:type="auto"/>
          </w:tcPr>
          <w:p w14:paraId="506C4602" w14:textId="5CFBF8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C6A31A" w14:textId="497427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6BF7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97E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5B5C84" w14:textId="77777777" w:rsidTr="00AB1096">
        <w:tc>
          <w:tcPr>
            <w:tcW w:w="0" w:type="auto"/>
          </w:tcPr>
          <w:p w14:paraId="0D13EEF2" w14:textId="06F91B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R4-2119359</w:t>
            </w:r>
          </w:p>
        </w:tc>
        <w:tc>
          <w:tcPr>
            <w:tcW w:w="0" w:type="auto"/>
          </w:tcPr>
          <w:p w14:paraId="50C25FD4" w14:textId="1D8FBF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RAN4 specific enhancements for positioning</w:t>
            </w:r>
          </w:p>
        </w:tc>
        <w:tc>
          <w:tcPr>
            <w:tcW w:w="0" w:type="auto"/>
          </w:tcPr>
          <w:p w14:paraId="4BE31E68" w14:textId="2EB376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12662D" w14:textId="35E58C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E6C9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A93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74487F" w14:textId="77777777" w:rsidTr="00AB1096">
        <w:tc>
          <w:tcPr>
            <w:tcW w:w="0" w:type="auto"/>
          </w:tcPr>
          <w:p w14:paraId="08EA2E30" w14:textId="080DEC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R4-2119360</w:t>
            </w:r>
          </w:p>
        </w:tc>
        <w:tc>
          <w:tcPr>
            <w:tcW w:w="0" w:type="auto"/>
          </w:tcPr>
          <w:p w14:paraId="1AFAABDA" w14:textId="1923C1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path RSRP</w:t>
            </w:r>
          </w:p>
        </w:tc>
        <w:tc>
          <w:tcPr>
            <w:tcW w:w="0" w:type="auto"/>
          </w:tcPr>
          <w:p w14:paraId="1D9F7774" w14:textId="0BB88B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B66BE5" w14:textId="41C8A8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55DF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7F0F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6CF3F2" w14:textId="77777777" w:rsidTr="00AB1096">
        <w:tc>
          <w:tcPr>
            <w:tcW w:w="0" w:type="auto"/>
          </w:tcPr>
          <w:p w14:paraId="118C436F" w14:textId="3AD756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R4-2119361</w:t>
            </w:r>
          </w:p>
        </w:tc>
        <w:tc>
          <w:tcPr>
            <w:tcW w:w="0" w:type="auto"/>
          </w:tcPr>
          <w:p w14:paraId="4D03C633" w14:textId="7224AA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PDC enhancements</w:t>
            </w:r>
          </w:p>
        </w:tc>
        <w:tc>
          <w:tcPr>
            <w:tcW w:w="0" w:type="auto"/>
          </w:tcPr>
          <w:p w14:paraId="24D77A4E" w14:textId="039E61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7BCBC3" w14:textId="6E2115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44F8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80F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4D8425" w14:textId="77777777" w:rsidTr="00AB1096">
        <w:tc>
          <w:tcPr>
            <w:tcW w:w="0" w:type="auto"/>
          </w:tcPr>
          <w:p w14:paraId="3E9120D7" w14:textId="6ED34D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R4-2119362</w:t>
            </w:r>
          </w:p>
        </w:tc>
        <w:tc>
          <w:tcPr>
            <w:tcW w:w="0" w:type="auto"/>
          </w:tcPr>
          <w:p w14:paraId="60A5B444" w14:textId="3B5764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reference point for Te requirements</w:t>
            </w:r>
          </w:p>
        </w:tc>
        <w:tc>
          <w:tcPr>
            <w:tcW w:w="0" w:type="auto"/>
          </w:tcPr>
          <w:p w14:paraId="50017E93" w14:textId="22C5B1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61C07E" w14:textId="15348A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227B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D07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180904" w14:textId="77777777" w:rsidTr="00AB1096">
        <w:tc>
          <w:tcPr>
            <w:tcW w:w="0" w:type="auto"/>
          </w:tcPr>
          <w:p w14:paraId="22A51726" w14:textId="4B1E95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R4-2119363</w:t>
            </w:r>
          </w:p>
        </w:tc>
        <w:tc>
          <w:tcPr>
            <w:tcW w:w="0" w:type="auto"/>
          </w:tcPr>
          <w:p w14:paraId="3275C334" w14:textId="6F5283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of PUCCH carrier switching</w:t>
            </w:r>
          </w:p>
        </w:tc>
        <w:tc>
          <w:tcPr>
            <w:tcW w:w="0" w:type="auto"/>
          </w:tcPr>
          <w:p w14:paraId="6ACE76C8" w14:textId="4B8473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AFCF25" w14:textId="335C1E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AA74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410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5EEB3C" w14:textId="77777777" w:rsidTr="00AB1096">
        <w:tc>
          <w:tcPr>
            <w:tcW w:w="0" w:type="auto"/>
          </w:tcPr>
          <w:p w14:paraId="78C8E5F1" w14:textId="36734B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R4-2119364</w:t>
            </w:r>
          </w:p>
        </w:tc>
        <w:tc>
          <w:tcPr>
            <w:tcW w:w="0" w:type="auto"/>
          </w:tcPr>
          <w:p w14:paraId="4E2A4E9A" w14:textId="002B98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RRM impacts of SDT</w:t>
            </w:r>
          </w:p>
        </w:tc>
        <w:tc>
          <w:tcPr>
            <w:tcW w:w="0" w:type="auto"/>
          </w:tcPr>
          <w:p w14:paraId="4816541E" w14:textId="238805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A5EB80" w14:textId="3439AD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4856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8E2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D9F7C4" w14:textId="77777777" w:rsidTr="00AB1096">
        <w:tc>
          <w:tcPr>
            <w:tcW w:w="0" w:type="auto"/>
          </w:tcPr>
          <w:p w14:paraId="5B763D12" w14:textId="7102D0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R4-2119365</w:t>
            </w:r>
          </w:p>
        </w:tc>
        <w:tc>
          <w:tcPr>
            <w:tcW w:w="0" w:type="auto"/>
          </w:tcPr>
          <w:p w14:paraId="6211D572" w14:textId="141218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gap patterns for MU-SIM</w:t>
            </w:r>
          </w:p>
        </w:tc>
        <w:tc>
          <w:tcPr>
            <w:tcW w:w="0" w:type="auto"/>
          </w:tcPr>
          <w:p w14:paraId="6136648F" w14:textId="1540DF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BC9C3C" w14:textId="74DA58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2A5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4B7B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0B4EEE" w14:textId="77777777" w:rsidTr="00AB1096">
        <w:tc>
          <w:tcPr>
            <w:tcW w:w="0" w:type="auto"/>
          </w:tcPr>
          <w:p w14:paraId="1ECC659C" w14:textId="2EDFD7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R4-2119366</w:t>
            </w:r>
          </w:p>
        </w:tc>
        <w:tc>
          <w:tcPr>
            <w:tcW w:w="0" w:type="auto"/>
          </w:tcPr>
          <w:p w14:paraId="2262DBC7" w14:textId="5C5F12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FR2 RRM requirement enhancement</w:t>
            </w:r>
          </w:p>
        </w:tc>
        <w:tc>
          <w:tcPr>
            <w:tcW w:w="0" w:type="auto"/>
          </w:tcPr>
          <w:p w14:paraId="45962D6C" w14:textId="464DE8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5950B1" w14:textId="35D45F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67962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79E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968982" w14:textId="77777777" w:rsidTr="00AB1096">
        <w:tc>
          <w:tcPr>
            <w:tcW w:w="0" w:type="auto"/>
          </w:tcPr>
          <w:p w14:paraId="382A6733" w14:textId="162638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R4-2119367</w:t>
            </w:r>
          </w:p>
        </w:tc>
        <w:tc>
          <w:tcPr>
            <w:tcW w:w="0" w:type="auto"/>
          </w:tcPr>
          <w:p w14:paraId="4DC5D80F" w14:textId="53579B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Issue With Asymmetric BCS0</w:t>
            </w:r>
          </w:p>
        </w:tc>
        <w:tc>
          <w:tcPr>
            <w:tcW w:w="0" w:type="auto"/>
          </w:tcPr>
          <w:p w14:paraId="39FE8AB2" w14:textId="62E554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751BA0EF" w14:textId="12EBD8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F9DB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A50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27809D" w14:textId="77777777" w:rsidTr="00AB1096">
        <w:tc>
          <w:tcPr>
            <w:tcW w:w="0" w:type="auto"/>
          </w:tcPr>
          <w:p w14:paraId="4531A80E" w14:textId="597DF6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R4-2119368</w:t>
            </w:r>
          </w:p>
        </w:tc>
        <w:tc>
          <w:tcPr>
            <w:tcW w:w="0" w:type="auto"/>
          </w:tcPr>
          <w:p w14:paraId="1D08EA12" w14:textId="5061BE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Asymmetric BCS0 Issue</w:t>
            </w:r>
          </w:p>
        </w:tc>
        <w:tc>
          <w:tcPr>
            <w:tcW w:w="0" w:type="auto"/>
          </w:tcPr>
          <w:p w14:paraId="7A0864DD" w14:textId="50C5F3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F12788F" w14:textId="550C5D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A7CC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13B2A" w14:textId="567D18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R4-2119874</w:t>
            </w:r>
          </w:p>
        </w:tc>
      </w:tr>
      <w:tr w:rsidR="00AB1096" w14:paraId="1F8EACFC" w14:textId="77777777" w:rsidTr="00AB1096">
        <w:tc>
          <w:tcPr>
            <w:tcW w:w="0" w:type="auto"/>
          </w:tcPr>
          <w:p w14:paraId="6EDB8FCB" w14:textId="3F8EFD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R4-2119369</w:t>
            </w:r>
          </w:p>
        </w:tc>
        <w:tc>
          <w:tcPr>
            <w:tcW w:w="0" w:type="auto"/>
          </w:tcPr>
          <w:p w14:paraId="7828429F" w14:textId="6BA90C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Bandwidth Tables correction</w:t>
            </w:r>
          </w:p>
        </w:tc>
        <w:tc>
          <w:tcPr>
            <w:tcW w:w="0" w:type="auto"/>
          </w:tcPr>
          <w:p w14:paraId="3B90D2E9" w14:textId="4F4BF0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DF805F1" w14:textId="2F6777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08CB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7250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3C9432" w14:textId="77777777" w:rsidTr="00AB1096">
        <w:tc>
          <w:tcPr>
            <w:tcW w:w="0" w:type="auto"/>
          </w:tcPr>
          <w:p w14:paraId="1A32622E" w14:textId="670DED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R4-2119370</w:t>
            </w:r>
          </w:p>
        </w:tc>
        <w:tc>
          <w:tcPr>
            <w:tcW w:w="0" w:type="auto"/>
          </w:tcPr>
          <w:p w14:paraId="19ED3197" w14:textId="1C64B3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38.101.1: Addition of 25 and 30 MHz for n71</w:t>
            </w:r>
          </w:p>
        </w:tc>
        <w:tc>
          <w:tcPr>
            <w:tcW w:w="0" w:type="auto"/>
          </w:tcPr>
          <w:p w14:paraId="3B942E25" w14:textId="5E58A6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EBB1570" w14:textId="09EDF2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3234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4DCEE" w14:textId="0875A8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R4-2119873</w:t>
            </w:r>
          </w:p>
        </w:tc>
      </w:tr>
      <w:tr w:rsidR="00AB1096" w14:paraId="1FE39066" w14:textId="77777777" w:rsidTr="00AB1096">
        <w:tc>
          <w:tcPr>
            <w:tcW w:w="0" w:type="auto"/>
          </w:tcPr>
          <w:p w14:paraId="4542B4D4" w14:textId="78274F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R4-2119371</w:t>
            </w:r>
          </w:p>
        </w:tc>
        <w:tc>
          <w:tcPr>
            <w:tcW w:w="0" w:type="auto"/>
          </w:tcPr>
          <w:p w14:paraId="2B200A59" w14:textId="17118A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PC2 Corrections and improvements</w:t>
            </w:r>
          </w:p>
        </w:tc>
        <w:tc>
          <w:tcPr>
            <w:tcW w:w="0" w:type="auto"/>
          </w:tcPr>
          <w:p w14:paraId="0739D04D" w14:textId="17021B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FF8D6E4" w14:textId="46F6A1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58B6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0E165" w14:textId="7E911C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R4-2119885</w:t>
            </w:r>
          </w:p>
        </w:tc>
      </w:tr>
      <w:tr w:rsidR="00AB1096" w14:paraId="43091496" w14:textId="77777777" w:rsidTr="00AB1096">
        <w:tc>
          <w:tcPr>
            <w:tcW w:w="0" w:type="auto"/>
          </w:tcPr>
          <w:p w14:paraId="0F0BC7CC" w14:textId="4E679C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R4-2119372</w:t>
            </w:r>
          </w:p>
        </w:tc>
        <w:tc>
          <w:tcPr>
            <w:tcW w:w="0" w:type="auto"/>
          </w:tcPr>
          <w:p w14:paraId="51FC9B39" w14:textId="77F83E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PC2 and PC1.5 combinations</w:t>
            </w:r>
          </w:p>
        </w:tc>
        <w:tc>
          <w:tcPr>
            <w:tcW w:w="0" w:type="auto"/>
          </w:tcPr>
          <w:p w14:paraId="62DBC9CC" w14:textId="098DBA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4D98D20" w14:textId="1D2769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07BB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A298E" w14:textId="0C0739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R4-2119886</w:t>
            </w:r>
          </w:p>
        </w:tc>
      </w:tr>
      <w:tr w:rsidR="00AB1096" w14:paraId="26F4A653" w14:textId="77777777" w:rsidTr="00AB1096">
        <w:tc>
          <w:tcPr>
            <w:tcW w:w="0" w:type="auto"/>
          </w:tcPr>
          <w:p w14:paraId="30A1CB79" w14:textId="129D8B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R4-2119373</w:t>
            </w:r>
          </w:p>
        </w:tc>
        <w:tc>
          <w:tcPr>
            <w:tcW w:w="0" w:type="auto"/>
          </w:tcPr>
          <w:p w14:paraId="4A079E66" w14:textId="410272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Next Wider Channel Bandwidth discussion</w:t>
            </w:r>
          </w:p>
        </w:tc>
        <w:tc>
          <w:tcPr>
            <w:tcW w:w="0" w:type="auto"/>
          </w:tcPr>
          <w:p w14:paraId="215486CC" w14:textId="15E729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2C40E7C" w14:textId="6029F2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6C84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D0A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21E8EE" w14:textId="77777777" w:rsidTr="00AB1096">
        <w:tc>
          <w:tcPr>
            <w:tcW w:w="0" w:type="auto"/>
          </w:tcPr>
          <w:p w14:paraId="23445E02" w14:textId="28F1C5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R4-2119374</w:t>
            </w:r>
          </w:p>
        </w:tc>
        <w:tc>
          <w:tcPr>
            <w:tcW w:w="0" w:type="auto"/>
          </w:tcPr>
          <w:p w14:paraId="10D7272E" w14:textId="5E2C23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38.844: Larger Channel Bandwidths</w:t>
            </w:r>
          </w:p>
        </w:tc>
        <w:tc>
          <w:tcPr>
            <w:tcW w:w="0" w:type="auto"/>
          </w:tcPr>
          <w:p w14:paraId="2906C8E2" w14:textId="5E6156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4555049" w14:textId="57403E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F5AD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45A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1D3A30" w14:textId="77777777" w:rsidTr="00AB1096">
        <w:tc>
          <w:tcPr>
            <w:tcW w:w="0" w:type="auto"/>
          </w:tcPr>
          <w:p w14:paraId="361441BD" w14:textId="344E11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R4-2119375</w:t>
            </w:r>
          </w:p>
        </w:tc>
        <w:tc>
          <w:tcPr>
            <w:tcW w:w="0" w:type="auto"/>
          </w:tcPr>
          <w:p w14:paraId="422AC72D" w14:textId="31FFD2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Issue: One operator's perspective</w:t>
            </w:r>
          </w:p>
        </w:tc>
        <w:tc>
          <w:tcPr>
            <w:tcW w:w="0" w:type="auto"/>
          </w:tcPr>
          <w:p w14:paraId="7E27E92D" w14:textId="3E4A99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C296FC3" w14:textId="4EFEC5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B174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E0FB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5E018E" w14:textId="77777777" w:rsidTr="00AB1096">
        <w:tc>
          <w:tcPr>
            <w:tcW w:w="0" w:type="auto"/>
          </w:tcPr>
          <w:p w14:paraId="67F1A2EE" w14:textId="7A6E8D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R4-2119376</w:t>
            </w:r>
          </w:p>
        </w:tc>
        <w:tc>
          <w:tcPr>
            <w:tcW w:w="0" w:type="auto"/>
          </w:tcPr>
          <w:p w14:paraId="3C047D52" w14:textId="7E3F52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37.828: Filter and PA data for n71, n26 and n12</w:t>
            </w:r>
          </w:p>
        </w:tc>
        <w:tc>
          <w:tcPr>
            <w:tcW w:w="0" w:type="auto"/>
          </w:tcPr>
          <w:p w14:paraId="13488C1B" w14:textId="5E5BAB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133AF10" w14:textId="7DC784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CFEF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29153" w14:textId="6A42B3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R4-2119882</w:t>
            </w:r>
          </w:p>
        </w:tc>
      </w:tr>
      <w:tr w:rsidR="00AB1096" w14:paraId="75A6747F" w14:textId="77777777" w:rsidTr="00AB1096">
        <w:tc>
          <w:tcPr>
            <w:tcW w:w="0" w:type="auto"/>
          </w:tcPr>
          <w:p w14:paraId="29890BC2" w14:textId="0DD025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R4-2119377</w:t>
            </w:r>
          </w:p>
        </w:tc>
        <w:tc>
          <w:tcPr>
            <w:tcW w:w="0" w:type="auto"/>
          </w:tcPr>
          <w:p w14:paraId="0994D54A" w14:textId="0544E2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NF Compensation for FR2 PSP</w:t>
            </w:r>
          </w:p>
        </w:tc>
        <w:tc>
          <w:tcPr>
            <w:tcW w:w="0" w:type="auto"/>
          </w:tcPr>
          <w:p w14:paraId="2DC73A1F" w14:textId="3EBB11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F0D809E" w14:textId="29A1E9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0C00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7EAC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7D12D4" w14:textId="77777777" w:rsidTr="00AB1096">
        <w:tc>
          <w:tcPr>
            <w:tcW w:w="0" w:type="auto"/>
          </w:tcPr>
          <w:p w14:paraId="3E3FC459" w14:textId="514825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R4-2119378</w:t>
            </w:r>
          </w:p>
        </w:tc>
        <w:tc>
          <w:tcPr>
            <w:tcW w:w="0" w:type="auto"/>
          </w:tcPr>
          <w:p w14:paraId="2F5C6E83" w14:textId="57E130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DL Power for NR FR2 MIMO</w:t>
            </w:r>
          </w:p>
        </w:tc>
        <w:tc>
          <w:tcPr>
            <w:tcW w:w="0" w:type="auto"/>
          </w:tcPr>
          <w:p w14:paraId="08086BD0" w14:textId="750AC4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61CC455" w14:textId="391597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A4CC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43E3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8CEEF5" w14:textId="77777777" w:rsidTr="00AB1096">
        <w:tc>
          <w:tcPr>
            <w:tcW w:w="0" w:type="auto"/>
          </w:tcPr>
          <w:p w14:paraId="6106056A" w14:textId="33B7FA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R4-2119379</w:t>
            </w:r>
          </w:p>
        </w:tc>
        <w:tc>
          <w:tcPr>
            <w:tcW w:w="0" w:type="auto"/>
          </w:tcPr>
          <w:p w14:paraId="3F0A9750" w14:textId="3413F3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Specific Reference Channel Emulation Curves for Validation Purposes for FR1 CDL-C UMa</w:t>
            </w:r>
          </w:p>
        </w:tc>
        <w:tc>
          <w:tcPr>
            <w:tcW w:w="0" w:type="auto"/>
          </w:tcPr>
          <w:p w14:paraId="145BAFCE" w14:textId="7C6B8E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Spirent Communications, CMCC, CAICT</w:t>
            </w:r>
          </w:p>
        </w:tc>
        <w:tc>
          <w:tcPr>
            <w:tcW w:w="0" w:type="auto"/>
          </w:tcPr>
          <w:p w14:paraId="1C744037" w14:textId="4542BC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D031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067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25BFB7" w14:textId="77777777" w:rsidTr="00AB1096">
        <w:tc>
          <w:tcPr>
            <w:tcW w:w="0" w:type="auto"/>
          </w:tcPr>
          <w:p w14:paraId="3C320A93" w14:textId="143884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R4-2119380</w:t>
            </w:r>
          </w:p>
        </w:tc>
        <w:tc>
          <w:tcPr>
            <w:tcW w:w="0" w:type="auto"/>
          </w:tcPr>
          <w:p w14:paraId="66CC8C9B" w14:textId="574F7F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MU assessment of CFFDNF and CFFNF methodologies</w:t>
            </w:r>
          </w:p>
        </w:tc>
        <w:tc>
          <w:tcPr>
            <w:tcW w:w="0" w:type="auto"/>
          </w:tcPr>
          <w:p w14:paraId="503B0307" w14:textId="1FD401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02F012E4" w14:textId="234657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1165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628F71" w14:textId="5C9DAB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R4-2120696</w:t>
            </w:r>
          </w:p>
        </w:tc>
      </w:tr>
      <w:tr w:rsidR="00AB1096" w14:paraId="6B9C30BA" w14:textId="77777777" w:rsidTr="00AB1096">
        <w:tc>
          <w:tcPr>
            <w:tcW w:w="0" w:type="auto"/>
          </w:tcPr>
          <w:p w14:paraId="30096203" w14:textId="62064E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R4-2119381</w:t>
            </w:r>
          </w:p>
        </w:tc>
        <w:tc>
          <w:tcPr>
            <w:tcW w:w="0" w:type="auto"/>
          </w:tcPr>
          <w:p w14:paraId="7301D432" w14:textId="270CB2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Black-Box Correlation Factor NF Test Methodology</w:t>
            </w:r>
          </w:p>
        </w:tc>
        <w:tc>
          <w:tcPr>
            <w:tcW w:w="0" w:type="auto"/>
          </w:tcPr>
          <w:p w14:paraId="28366A77" w14:textId="2D1E46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A9F2B13" w14:textId="7D8421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445B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946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7F65BC" w14:textId="77777777" w:rsidTr="00AB1096">
        <w:tc>
          <w:tcPr>
            <w:tcW w:w="0" w:type="auto"/>
          </w:tcPr>
          <w:p w14:paraId="43F69573" w14:textId="326E8C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R4-2119382</w:t>
            </w:r>
          </w:p>
        </w:tc>
        <w:tc>
          <w:tcPr>
            <w:tcW w:w="0" w:type="auto"/>
          </w:tcPr>
          <w:p w14:paraId="65D0362A" w14:textId="562234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Rel. 17 IAB Enhanced RRM Case6 Timing Requirements</w:t>
            </w:r>
          </w:p>
        </w:tc>
        <w:tc>
          <w:tcPr>
            <w:tcW w:w="0" w:type="auto"/>
          </w:tcPr>
          <w:p w14:paraId="7FBADDD8" w14:textId="793959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DD9996" w14:textId="282801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59DB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84B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E1E670" w14:textId="77777777" w:rsidTr="00AB1096">
        <w:tc>
          <w:tcPr>
            <w:tcW w:w="0" w:type="auto"/>
          </w:tcPr>
          <w:p w14:paraId="65E9D63D" w14:textId="61523A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R4-2119383</w:t>
            </w:r>
          </w:p>
        </w:tc>
        <w:tc>
          <w:tcPr>
            <w:tcW w:w="0" w:type="auto"/>
          </w:tcPr>
          <w:p w14:paraId="56CCC6DD" w14:textId="2AA08B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TA in HST FR2 Deployments</w:t>
            </w:r>
          </w:p>
        </w:tc>
        <w:tc>
          <w:tcPr>
            <w:tcW w:w="0" w:type="auto"/>
          </w:tcPr>
          <w:p w14:paraId="08F5EAEC" w14:textId="6C0B29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422305" w14:textId="0334F1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4655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37C7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9FB73E" w14:textId="77777777" w:rsidTr="00AB1096">
        <w:tc>
          <w:tcPr>
            <w:tcW w:w="0" w:type="auto"/>
          </w:tcPr>
          <w:p w14:paraId="369C4D79" w14:textId="0C45B4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R4-2119384</w:t>
            </w:r>
          </w:p>
        </w:tc>
        <w:tc>
          <w:tcPr>
            <w:tcW w:w="0" w:type="auto"/>
          </w:tcPr>
          <w:p w14:paraId="2554F6E5" w14:textId="692A1F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RRM CR work split</w:t>
            </w:r>
          </w:p>
        </w:tc>
        <w:tc>
          <w:tcPr>
            <w:tcW w:w="0" w:type="auto"/>
          </w:tcPr>
          <w:p w14:paraId="47908429" w14:textId="1019FB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2AF1FD" w14:textId="4FC159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9229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45CB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C0800F" w14:textId="77777777" w:rsidTr="00AB1096">
        <w:tc>
          <w:tcPr>
            <w:tcW w:w="0" w:type="auto"/>
          </w:tcPr>
          <w:p w14:paraId="20CBCE7F" w14:textId="5DFDBB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R4-2119385</w:t>
            </w:r>
          </w:p>
        </w:tc>
        <w:tc>
          <w:tcPr>
            <w:tcW w:w="0" w:type="auto"/>
          </w:tcPr>
          <w:p w14:paraId="45BDA6AB" w14:textId="6A216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Scenario-A</w:t>
            </w:r>
          </w:p>
        </w:tc>
        <w:tc>
          <w:tcPr>
            <w:tcW w:w="0" w:type="auto"/>
          </w:tcPr>
          <w:p w14:paraId="17AFC15F" w14:textId="1DB2CD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9A056B" w14:textId="6F72EB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EC4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AC1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EF7CC0" w14:textId="77777777" w:rsidTr="00AB1096">
        <w:tc>
          <w:tcPr>
            <w:tcW w:w="0" w:type="auto"/>
          </w:tcPr>
          <w:p w14:paraId="39ADFAFC" w14:textId="41919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R4-2119386</w:t>
            </w:r>
          </w:p>
        </w:tc>
        <w:tc>
          <w:tcPr>
            <w:tcW w:w="0" w:type="auto"/>
          </w:tcPr>
          <w:p w14:paraId="62825CF4" w14:textId="08B91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Scenario-B</w:t>
            </w:r>
          </w:p>
        </w:tc>
        <w:tc>
          <w:tcPr>
            <w:tcW w:w="0" w:type="auto"/>
          </w:tcPr>
          <w:p w14:paraId="3E34DA74" w14:textId="4080D7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AD5781" w14:textId="29DCDA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02AE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31E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074FB3" w14:textId="77777777" w:rsidTr="00AB1096">
        <w:tc>
          <w:tcPr>
            <w:tcW w:w="0" w:type="auto"/>
          </w:tcPr>
          <w:p w14:paraId="2A86EBBD" w14:textId="7E894E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R4-2119387</w:t>
            </w:r>
          </w:p>
        </w:tc>
        <w:tc>
          <w:tcPr>
            <w:tcW w:w="0" w:type="auto"/>
          </w:tcPr>
          <w:p w14:paraId="150E812A" w14:textId="749D56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BS Demod CR work split</w:t>
            </w:r>
          </w:p>
        </w:tc>
        <w:tc>
          <w:tcPr>
            <w:tcW w:w="0" w:type="auto"/>
          </w:tcPr>
          <w:p w14:paraId="687DE805" w14:textId="531CFF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3AF7C2" w14:textId="1A7AAC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3FB5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4C7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6E869A" w14:textId="77777777" w:rsidTr="00AB1096">
        <w:tc>
          <w:tcPr>
            <w:tcW w:w="0" w:type="auto"/>
          </w:tcPr>
          <w:p w14:paraId="1FEA2294" w14:textId="492EA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R4-2119388</w:t>
            </w:r>
          </w:p>
        </w:tc>
        <w:tc>
          <w:tcPr>
            <w:tcW w:w="0" w:type="auto"/>
          </w:tcPr>
          <w:p w14:paraId="743D3FF6" w14:textId="1D20D3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Channel Modeling</w:t>
            </w:r>
          </w:p>
        </w:tc>
        <w:tc>
          <w:tcPr>
            <w:tcW w:w="0" w:type="auto"/>
          </w:tcPr>
          <w:p w14:paraId="6CCBA30C" w14:textId="0F6EE6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3AE5BD" w14:textId="2C96D0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8C70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5E8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209109" w14:textId="77777777" w:rsidTr="00AB1096">
        <w:tc>
          <w:tcPr>
            <w:tcW w:w="0" w:type="auto"/>
          </w:tcPr>
          <w:p w14:paraId="3C39AA74" w14:textId="6368D4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R4-2119389</w:t>
            </w:r>
          </w:p>
        </w:tc>
        <w:tc>
          <w:tcPr>
            <w:tcW w:w="0" w:type="auto"/>
          </w:tcPr>
          <w:p w14:paraId="0B4CE63B" w14:textId="47B857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PUSCH Demodulation Requirements</w:t>
            </w:r>
          </w:p>
        </w:tc>
        <w:tc>
          <w:tcPr>
            <w:tcW w:w="0" w:type="auto"/>
          </w:tcPr>
          <w:p w14:paraId="202920DB" w14:textId="05FCB9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DE269B" w14:textId="4B602D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7BF9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4F5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C0D373" w14:textId="77777777" w:rsidTr="00AB1096">
        <w:tc>
          <w:tcPr>
            <w:tcW w:w="0" w:type="auto"/>
          </w:tcPr>
          <w:p w14:paraId="24B84A65" w14:textId="167CAE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R4-2119390</w:t>
            </w:r>
          </w:p>
        </w:tc>
        <w:tc>
          <w:tcPr>
            <w:tcW w:w="0" w:type="auto"/>
          </w:tcPr>
          <w:p w14:paraId="4D0AD47D" w14:textId="484BE2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PUSCH with UL Timing Adjustment Requirements</w:t>
            </w:r>
          </w:p>
        </w:tc>
        <w:tc>
          <w:tcPr>
            <w:tcW w:w="0" w:type="auto"/>
          </w:tcPr>
          <w:p w14:paraId="3386AA69" w14:textId="224B2F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44404E" w14:textId="3958B5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63D9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8BF8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8CA3CA" w14:textId="77777777" w:rsidTr="00AB1096">
        <w:tc>
          <w:tcPr>
            <w:tcW w:w="0" w:type="auto"/>
          </w:tcPr>
          <w:p w14:paraId="3FBEA883" w14:textId="067452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R4-2119391</w:t>
            </w:r>
          </w:p>
        </w:tc>
        <w:tc>
          <w:tcPr>
            <w:tcW w:w="0" w:type="auto"/>
          </w:tcPr>
          <w:p w14:paraId="10537DD0" w14:textId="378FC0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PRACH Requirements</w:t>
            </w:r>
          </w:p>
        </w:tc>
        <w:tc>
          <w:tcPr>
            <w:tcW w:w="0" w:type="auto"/>
          </w:tcPr>
          <w:p w14:paraId="6E0E4E54" w14:textId="20E10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DFEE71" w14:textId="752F1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B3D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A84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84110B" w14:textId="77777777" w:rsidTr="00AB1096">
        <w:tc>
          <w:tcPr>
            <w:tcW w:w="0" w:type="auto"/>
          </w:tcPr>
          <w:p w14:paraId="65E24A06" w14:textId="178EAD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R4-2119392</w:t>
            </w:r>
          </w:p>
        </w:tc>
        <w:tc>
          <w:tcPr>
            <w:tcW w:w="0" w:type="auto"/>
          </w:tcPr>
          <w:p w14:paraId="353EA34B" w14:textId="57A05E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38.176-2 on manufacturer declarations</w:t>
            </w:r>
          </w:p>
        </w:tc>
        <w:tc>
          <w:tcPr>
            <w:tcW w:w="0" w:type="auto"/>
          </w:tcPr>
          <w:p w14:paraId="3F0B494A" w14:textId="3E518E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077BF1" w14:textId="59C24D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2AA1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4E5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0E39C2" w14:textId="77777777" w:rsidTr="00AB1096">
        <w:tc>
          <w:tcPr>
            <w:tcW w:w="0" w:type="auto"/>
          </w:tcPr>
          <w:p w14:paraId="46E218A9" w14:textId="6FCAAD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R4-2119393</w:t>
            </w:r>
          </w:p>
        </w:tc>
        <w:tc>
          <w:tcPr>
            <w:tcW w:w="0" w:type="auto"/>
          </w:tcPr>
          <w:p w14:paraId="6AD8DAD1" w14:textId="4D5BD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38.176-1 on applicability rules</w:t>
            </w:r>
          </w:p>
        </w:tc>
        <w:tc>
          <w:tcPr>
            <w:tcW w:w="0" w:type="auto"/>
          </w:tcPr>
          <w:p w14:paraId="1C4F7273" w14:textId="585D89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E65642" w14:textId="177349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87E9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412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106E84" w14:textId="77777777" w:rsidTr="00AB1096">
        <w:tc>
          <w:tcPr>
            <w:tcW w:w="0" w:type="auto"/>
          </w:tcPr>
          <w:p w14:paraId="50FE407C" w14:textId="626C7C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R4-2119394</w:t>
            </w:r>
          </w:p>
        </w:tc>
        <w:tc>
          <w:tcPr>
            <w:tcW w:w="0" w:type="auto"/>
          </w:tcPr>
          <w:p w14:paraId="44FCA765" w14:textId="770306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patterns</w:t>
            </w:r>
          </w:p>
        </w:tc>
        <w:tc>
          <w:tcPr>
            <w:tcW w:w="0" w:type="auto"/>
          </w:tcPr>
          <w:p w14:paraId="2BAE9912" w14:textId="4A2585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331709" w14:textId="1C7BA2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7A9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84A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68CF1D" w14:textId="77777777" w:rsidTr="00AB1096">
        <w:tc>
          <w:tcPr>
            <w:tcW w:w="0" w:type="auto"/>
          </w:tcPr>
          <w:p w14:paraId="060C72D4" w14:textId="4BDE6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R4-2119395</w:t>
            </w:r>
          </w:p>
        </w:tc>
        <w:tc>
          <w:tcPr>
            <w:tcW w:w="0" w:type="auto"/>
          </w:tcPr>
          <w:p w14:paraId="269DD2E8" w14:textId="2E0C23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Gaps for NR</w:t>
            </w:r>
          </w:p>
        </w:tc>
        <w:tc>
          <w:tcPr>
            <w:tcW w:w="0" w:type="auto"/>
          </w:tcPr>
          <w:p w14:paraId="0FB0E859" w14:textId="22C3CF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CE5E8C" w14:textId="4D0499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0DED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BEC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75D59B" w14:textId="77777777" w:rsidTr="00AB1096">
        <w:tc>
          <w:tcPr>
            <w:tcW w:w="0" w:type="auto"/>
          </w:tcPr>
          <w:p w14:paraId="0AE3DD4D" w14:textId="2C90A6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R4-2119396</w:t>
            </w:r>
          </w:p>
        </w:tc>
        <w:tc>
          <w:tcPr>
            <w:tcW w:w="0" w:type="auto"/>
          </w:tcPr>
          <w:p w14:paraId="62AD8CBE" w14:textId="44542F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RRM requirements and UE capabilities for RedCap</w:t>
            </w:r>
          </w:p>
        </w:tc>
        <w:tc>
          <w:tcPr>
            <w:tcW w:w="0" w:type="auto"/>
          </w:tcPr>
          <w:p w14:paraId="36FD3096" w14:textId="6CA375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3DC2FC" w14:textId="55DC65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6E04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E02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C01E20" w14:textId="77777777" w:rsidTr="00AB1096">
        <w:tc>
          <w:tcPr>
            <w:tcW w:w="0" w:type="auto"/>
          </w:tcPr>
          <w:p w14:paraId="1F7C9C5C" w14:textId="7150AF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R4-2119397</w:t>
            </w:r>
          </w:p>
        </w:tc>
        <w:tc>
          <w:tcPr>
            <w:tcW w:w="0" w:type="auto"/>
          </w:tcPr>
          <w:p w14:paraId="0A872574" w14:textId="3F7547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measurement relaxation for neighbouring cells</w:t>
            </w:r>
          </w:p>
        </w:tc>
        <w:tc>
          <w:tcPr>
            <w:tcW w:w="0" w:type="auto"/>
          </w:tcPr>
          <w:p w14:paraId="7DB4972C" w14:textId="113885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18707E" w14:textId="4060BF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A04E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FD69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6E0C50" w14:textId="77777777" w:rsidTr="00AB1096">
        <w:tc>
          <w:tcPr>
            <w:tcW w:w="0" w:type="auto"/>
          </w:tcPr>
          <w:p w14:paraId="075AF96D" w14:textId="7FDB03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R4-2119398</w:t>
            </w:r>
          </w:p>
        </w:tc>
        <w:tc>
          <w:tcPr>
            <w:tcW w:w="0" w:type="auto"/>
          </w:tcPr>
          <w:p w14:paraId="481F7BE6" w14:textId="1026D6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RRC_INACTIVE state</w:t>
            </w:r>
          </w:p>
        </w:tc>
        <w:tc>
          <w:tcPr>
            <w:tcW w:w="0" w:type="auto"/>
          </w:tcPr>
          <w:p w14:paraId="7AE11452" w14:textId="3D074A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D591F7" w14:textId="5BC1D0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4D74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B7B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B17FB6" w14:textId="77777777" w:rsidTr="00AB1096">
        <w:tc>
          <w:tcPr>
            <w:tcW w:w="0" w:type="auto"/>
          </w:tcPr>
          <w:p w14:paraId="7E4A8160" w14:textId="2E7D38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R4-2119399</w:t>
            </w:r>
          </w:p>
        </w:tc>
        <w:tc>
          <w:tcPr>
            <w:tcW w:w="0" w:type="auto"/>
          </w:tcPr>
          <w:p w14:paraId="0B5245C7" w14:textId="150033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accuracy requirements for NR positioning</w:t>
            </w:r>
          </w:p>
        </w:tc>
        <w:tc>
          <w:tcPr>
            <w:tcW w:w="0" w:type="auto"/>
          </w:tcPr>
          <w:p w14:paraId="6E4B872E" w14:textId="43D2FC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8DF023" w14:textId="103847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255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4AB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052DDF" w14:textId="77777777" w:rsidTr="00AB1096">
        <w:tc>
          <w:tcPr>
            <w:tcW w:w="0" w:type="auto"/>
          </w:tcPr>
          <w:p w14:paraId="5B5D1282" w14:textId="29BDA3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R4-2119400</w:t>
            </w:r>
          </w:p>
        </w:tc>
        <w:tc>
          <w:tcPr>
            <w:tcW w:w="0" w:type="auto"/>
          </w:tcPr>
          <w:p w14:paraId="1C9BE091" w14:textId="6B493B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Ês and Iot symbol definitions for gNB measurements</w:t>
            </w:r>
          </w:p>
        </w:tc>
        <w:tc>
          <w:tcPr>
            <w:tcW w:w="0" w:type="auto"/>
          </w:tcPr>
          <w:p w14:paraId="2302DE43" w14:textId="73735A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158409" w14:textId="2B5351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7722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615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814364" w14:textId="77777777" w:rsidTr="00AB1096">
        <w:tc>
          <w:tcPr>
            <w:tcW w:w="0" w:type="auto"/>
          </w:tcPr>
          <w:p w14:paraId="5C45E6D5" w14:textId="120352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R4-2119401</w:t>
            </w:r>
          </w:p>
        </w:tc>
        <w:tc>
          <w:tcPr>
            <w:tcW w:w="0" w:type="auto"/>
          </w:tcPr>
          <w:p w14:paraId="00B5509A" w14:textId="247A5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Ês and Iot symbol definitions for gNB measurements</w:t>
            </w:r>
          </w:p>
        </w:tc>
        <w:tc>
          <w:tcPr>
            <w:tcW w:w="0" w:type="auto"/>
          </w:tcPr>
          <w:p w14:paraId="46E1C18B" w14:textId="0530CC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CAC1AB" w14:textId="3C1983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74B0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321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966D28" w14:textId="77777777" w:rsidTr="00AB1096">
        <w:tc>
          <w:tcPr>
            <w:tcW w:w="0" w:type="auto"/>
          </w:tcPr>
          <w:p w14:paraId="57F74BE2" w14:textId="72E66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R4-2119402</w:t>
            </w:r>
          </w:p>
        </w:tc>
        <w:tc>
          <w:tcPr>
            <w:tcW w:w="0" w:type="auto"/>
          </w:tcPr>
          <w:p w14:paraId="45271224" w14:textId="0D1101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 Scenario for inter-user interference suppression for MU-MIMO</w:t>
            </w:r>
          </w:p>
        </w:tc>
        <w:tc>
          <w:tcPr>
            <w:tcW w:w="0" w:type="auto"/>
          </w:tcPr>
          <w:p w14:paraId="06EFBE48" w14:textId="606A42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6638368" w14:textId="678CD0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B50F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04366" w14:textId="2032F5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R4-2120716</w:t>
            </w:r>
          </w:p>
        </w:tc>
      </w:tr>
      <w:tr w:rsidR="00AB1096" w14:paraId="5BBACB1C" w14:textId="77777777" w:rsidTr="00AB1096">
        <w:tc>
          <w:tcPr>
            <w:tcW w:w="0" w:type="auto"/>
          </w:tcPr>
          <w:p w14:paraId="135971A6" w14:textId="280EDB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R4-2119403</w:t>
            </w:r>
          </w:p>
        </w:tc>
        <w:tc>
          <w:tcPr>
            <w:tcW w:w="0" w:type="auto"/>
          </w:tcPr>
          <w:p w14:paraId="6969A4D3" w14:textId="5CF907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PDSCH requirements for scenarios with inter-cell inter-user interference</w:t>
            </w:r>
          </w:p>
        </w:tc>
        <w:tc>
          <w:tcPr>
            <w:tcW w:w="0" w:type="auto"/>
          </w:tcPr>
          <w:p w14:paraId="14E52359" w14:textId="58B317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589C800" w14:textId="69A1E6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CA8A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E77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63138F" w14:textId="77777777" w:rsidTr="00AB1096">
        <w:tc>
          <w:tcPr>
            <w:tcW w:w="0" w:type="auto"/>
          </w:tcPr>
          <w:p w14:paraId="64D456A3" w14:textId="59F210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R4-2119404</w:t>
            </w:r>
          </w:p>
        </w:tc>
        <w:tc>
          <w:tcPr>
            <w:tcW w:w="0" w:type="auto"/>
          </w:tcPr>
          <w:p w14:paraId="410C8547" w14:textId="3681C0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CSI requirements for scenarios with inter-cell inter-user interference</w:t>
            </w:r>
          </w:p>
        </w:tc>
        <w:tc>
          <w:tcPr>
            <w:tcW w:w="0" w:type="auto"/>
          </w:tcPr>
          <w:p w14:paraId="1861DB5F" w14:textId="2AC3CA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D299889" w14:textId="344F44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CDB5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817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2A6EB0" w14:textId="77777777" w:rsidTr="00AB1096">
        <w:tc>
          <w:tcPr>
            <w:tcW w:w="0" w:type="auto"/>
          </w:tcPr>
          <w:p w14:paraId="5F7DD93E" w14:textId="2DE528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R4-2119405</w:t>
            </w:r>
          </w:p>
        </w:tc>
        <w:tc>
          <w:tcPr>
            <w:tcW w:w="0" w:type="auto"/>
          </w:tcPr>
          <w:p w14:paraId="7A040845" w14:textId="4B52C3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PDSCH requirements for scenarios with intra-cell inter-user interference</w:t>
            </w:r>
          </w:p>
        </w:tc>
        <w:tc>
          <w:tcPr>
            <w:tcW w:w="0" w:type="auto"/>
          </w:tcPr>
          <w:p w14:paraId="07BE3CBA" w14:textId="411E45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82C5036" w14:textId="41618F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DFA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5522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6559C0" w14:textId="77777777" w:rsidTr="00AB1096">
        <w:tc>
          <w:tcPr>
            <w:tcW w:w="0" w:type="auto"/>
          </w:tcPr>
          <w:p w14:paraId="27E747BE" w14:textId="0430CB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R4-2119406</w:t>
            </w:r>
          </w:p>
        </w:tc>
        <w:tc>
          <w:tcPr>
            <w:tcW w:w="0" w:type="auto"/>
          </w:tcPr>
          <w:p w14:paraId="6EB7FBB1" w14:textId="5EE8BE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 interference handling in NR</w:t>
            </w:r>
          </w:p>
        </w:tc>
        <w:tc>
          <w:tcPr>
            <w:tcW w:w="0" w:type="auto"/>
          </w:tcPr>
          <w:p w14:paraId="233FB3EF" w14:textId="21D981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DE68A66" w14:textId="303B1A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585C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5CE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613EB1" w14:textId="77777777" w:rsidTr="00AB1096">
        <w:tc>
          <w:tcPr>
            <w:tcW w:w="0" w:type="auto"/>
          </w:tcPr>
          <w:p w14:paraId="297F6541" w14:textId="57AEE2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R4-2119407</w:t>
            </w:r>
          </w:p>
        </w:tc>
        <w:tc>
          <w:tcPr>
            <w:tcW w:w="0" w:type="auto"/>
          </w:tcPr>
          <w:p w14:paraId="175C374C" w14:textId="6B248B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FR2 HST</w:t>
            </w:r>
          </w:p>
        </w:tc>
        <w:tc>
          <w:tcPr>
            <w:tcW w:w="0" w:type="auto"/>
          </w:tcPr>
          <w:p w14:paraId="47C2196E" w14:textId="74117D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565AFD" w14:textId="5DF6EF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ED87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179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8669C8" w14:textId="77777777" w:rsidTr="00AB1096">
        <w:tc>
          <w:tcPr>
            <w:tcW w:w="0" w:type="auto"/>
          </w:tcPr>
          <w:p w14:paraId="3A838259" w14:textId="0C94EE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R4-2119408</w:t>
            </w:r>
          </w:p>
        </w:tc>
        <w:tc>
          <w:tcPr>
            <w:tcW w:w="0" w:type="auto"/>
          </w:tcPr>
          <w:p w14:paraId="622C6E24" w14:textId="489752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TCI Switching Delay Requirement for FR2 HST</w:t>
            </w:r>
          </w:p>
        </w:tc>
        <w:tc>
          <w:tcPr>
            <w:tcW w:w="0" w:type="auto"/>
          </w:tcPr>
          <w:p w14:paraId="5D8A44CD" w14:textId="703E24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C7E51A1" w14:textId="1B0D0C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0E49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B47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2C15E0" w14:textId="77777777" w:rsidTr="00AB1096">
        <w:tc>
          <w:tcPr>
            <w:tcW w:w="0" w:type="auto"/>
          </w:tcPr>
          <w:p w14:paraId="1E8BA884" w14:textId="124FED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R4-2119409</w:t>
            </w:r>
          </w:p>
        </w:tc>
        <w:tc>
          <w:tcPr>
            <w:tcW w:w="0" w:type="auto"/>
          </w:tcPr>
          <w:p w14:paraId="6ECC83BA" w14:textId="1F5120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HST FR2 demodulation performance requirements introduction</w:t>
            </w:r>
          </w:p>
        </w:tc>
        <w:tc>
          <w:tcPr>
            <w:tcW w:w="0" w:type="auto"/>
          </w:tcPr>
          <w:p w14:paraId="36E6641E" w14:textId="066954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F9B9BF4" w14:textId="11CC5D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BABD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D0E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7E2693" w14:textId="77777777" w:rsidTr="00AB1096">
        <w:tc>
          <w:tcPr>
            <w:tcW w:w="0" w:type="auto"/>
          </w:tcPr>
          <w:p w14:paraId="561543DD" w14:textId="7F9AA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R4-2119410</w:t>
            </w:r>
          </w:p>
        </w:tc>
        <w:tc>
          <w:tcPr>
            <w:tcW w:w="0" w:type="auto"/>
          </w:tcPr>
          <w:p w14:paraId="08D95D97" w14:textId="69FFE9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38.847 UE performance requirements</w:t>
            </w:r>
          </w:p>
        </w:tc>
        <w:tc>
          <w:tcPr>
            <w:tcW w:w="0" w:type="auto"/>
          </w:tcPr>
          <w:p w14:paraId="15E81757" w14:textId="19A1C6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3D421E7" w14:textId="6E4CFE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C253E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626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F403B6" w14:textId="77777777" w:rsidTr="00AB1096">
        <w:tc>
          <w:tcPr>
            <w:tcW w:w="0" w:type="auto"/>
          </w:tcPr>
          <w:p w14:paraId="7FAF4BCF" w14:textId="013F3A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R4-2119411</w:t>
            </w:r>
          </w:p>
        </w:tc>
        <w:tc>
          <w:tcPr>
            <w:tcW w:w="0" w:type="auto"/>
          </w:tcPr>
          <w:p w14:paraId="02FC350C" w14:textId="71BBE0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specification impact for methods on efficient utilization of licensed spectrum that is not aligned with existing NR channel bandwidths</w:t>
            </w:r>
          </w:p>
        </w:tc>
        <w:tc>
          <w:tcPr>
            <w:tcW w:w="0" w:type="auto"/>
          </w:tcPr>
          <w:p w14:paraId="208BAFC1" w14:textId="4F9542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9E240E8" w14:textId="2C2F6C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E0BA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C39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EC4848" w14:textId="77777777" w:rsidTr="00AB1096">
        <w:tc>
          <w:tcPr>
            <w:tcW w:w="0" w:type="auto"/>
          </w:tcPr>
          <w:p w14:paraId="2DFEE39B" w14:textId="179DA8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R4-2119412</w:t>
            </w:r>
          </w:p>
        </w:tc>
        <w:tc>
          <w:tcPr>
            <w:tcW w:w="0" w:type="auto"/>
          </w:tcPr>
          <w:p w14:paraId="266E7891" w14:textId="1663A3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synchronous operation between Uu and SL in TDD band n79</w:t>
            </w:r>
          </w:p>
        </w:tc>
        <w:tc>
          <w:tcPr>
            <w:tcW w:w="0" w:type="auto"/>
          </w:tcPr>
          <w:p w14:paraId="7714228C" w14:textId="0795FC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A7E46D3" w14:textId="1FFF80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6FF1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26F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5F7CB1" w14:textId="77777777" w:rsidTr="00AB1096">
        <w:tc>
          <w:tcPr>
            <w:tcW w:w="0" w:type="auto"/>
          </w:tcPr>
          <w:p w14:paraId="6C54F38B" w14:textId="383F5C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R4-2119413</w:t>
            </w:r>
          </w:p>
        </w:tc>
        <w:tc>
          <w:tcPr>
            <w:tcW w:w="0" w:type="auto"/>
          </w:tcPr>
          <w:p w14:paraId="12101269" w14:textId="71CBAD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Combination of open and closed loop TA control in NTN</w:t>
            </w:r>
          </w:p>
        </w:tc>
        <w:tc>
          <w:tcPr>
            <w:tcW w:w="0" w:type="auto"/>
          </w:tcPr>
          <w:p w14:paraId="0D9F03D0" w14:textId="2DD695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86208D9" w14:textId="1C44FD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A2E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E3EF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1A59C2" w14:textId="77777777" w:rsidTr="00AB1096">
        <w:tc>
          <w:tcPr>
            <w:tcW w:w="0" w:type="auto"/>
          </w:tcPr>
          <w:p w14:paraId="12C12752" w14:textId="26F262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R4-2119414</w:t>
            </w:r>
          </w:p>
        </w:tc>
        <w:tc>
          <w:tcPr>
            <w:tcW w:w="0" w:type="auto"/>
          </w:tcPr>
          <w:p w14:paraId="170E3D3F" w14:textId="3BB159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definition of DL PRS path RSRP</w:t>
            </w:r>
          </w:p>
        </w:tc>
        <w:tc>
          <w:tcPr>
            <w:tcW w:w="0" w:type="auto"/>
          </w:tcPr>
          <w:p w14:paraId="1850662B" w14:textId="1DBA82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F6C2FA6" w14:textId="17230D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6CDD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8219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B412E5" w14:textId="77777777" w:rsidTr="00AB1096">
        <w:tc>
          <w:tcPr>
            <w:tcW w:w="0" w:type="auto"/>
          </w:tcPr>
          <w:p w14:paraId="7D34BF3C" w14:textId="2F45E6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R4-2119415</w:t>
            </w:r>
          </w:p>
        </w:tc>
        <w:tc>
          <w:tcPr>
            <w:tcW w:w="0" w:type="auto"/>
          </w:tcPr>
          <w:p w14:paraId="6B996AAA" w14:textId="27ADB0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inter-cell beam management and multi-TRP in Rel-17</w:t>
            </w:r>
          </w:p>
        </w:tc>
        <w:tc>
          <w:tcPr>
            <w:tcW w:w="0" w:type="auto"/>
          </w:tcPr>
          <w:p w14:paraId="779DDDFC" w14:textId="4D474B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E5A11D7" w14:textId="432DD4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6B6A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950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37DA6B" w14:textId="77777777" w:rsidTr="00AB1096">
        <w:tc>
          <w:tcPr>
            <w:tcW w:w="0" w:type="auto"/>
          </w:tcPr>
          <w:p w14:paraId="227519A9" w14:textId="15C317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R4-2119416</w:t>
            </w:r>
          </w:p>
        </w:tc>
        <w:tc>
          <w:tcPr>
            <w:tcW w:w="0" w:type="auto"/>
          </w:tcPr>
          <w:p w14:paraId="0166368D" w14:textId="785777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49475DA5" w14:textId="4E9B0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1E0530A" w14:textId="2B6A89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DE92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B14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0C9DB8" w14:textId="77777777" w:rsidTr="00AB1096">
        <w:tc>
          <w:tcPr>
            <w:tcW w:w="0" w:type="auto"/>
          </w:tcPr>
          <w:p w14:paraId="09E09C71" w14:textId="090B53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R4-2119417</w:t>
            </w:r>
          </w:p>
        </w:tc>
        <w:tc>
          <w:tcPr>
            <w:tcW w:w="0" w:type="auto"/>
          </w:tcPr>
          <w:p w14:paraId="08DE46BD" w14:textId="128A07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DL PRS reception priority by RRC_INACTIVE UEs</w:t>
            </w:r>
          </w:p>
        </w:tc>
        <w:tc>
          <w:tcPr>
            <w:tcW w:w="0" w:type="auto"/>
          </w:tcPr>
          <w:p w14:paraId="524C702A" w14:textId="544DB4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977DB3D" w14:textId="440CC3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22A7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33D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AF0EB2" w14:textId="77777777" w:rsidTr="00AB1096">
        <w:tc>
          <w:tcPr>
            <w:tcW w:w="0" w:type="auto"/>
          </w:tcPr>
          <w:p w14:paraId="4A166FCD" w14:textId="78D371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R4-2119418</w:t>
            </w:r>
          </w:p>
        </w:tc>
        <w:tc>
          <w:tcPr>
            <w:tcW w:w="0" w:type="auto"/>
          </w:tcPr>
          <w:p w14:paraId="59CBE755" w14:textId="62A49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propagation delay compensation</w:t>
            </w:r>
          </w:p>
        </w:tc>
        <w:tc>
          <w:tcPr>
            <w:tcW w:w="0" w:type="auto"/>
          </w:tcPr>
          <w:p w14:paraId="7E769C3D" w14:textId="603CC2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754D3BC" w14:textId="16071C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4BAB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46B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304E19" w14:textId="77777777" w:rsidTr="00AB1096">
        <w:tc>
          <w:tcPr>
            <w:tcW w:w="0" w:type="auto"/>
          </w:tcPr>
          <w:p w14:paraId="4CFBF2A7" w14:textId="3630FF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R4-2119419</w:t>
            </w:r>
          </w:p>
        </w:tc>
        <w:tc>
          <w:tcPr>
            <w:tcW w:w="0" w:type="auto"/>
          </w:tcPr>
          <w:p w14:paraId="7898BBD1" w14:textId="10C309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SCell dropping issue of CA</w:t>
            </w:r>
          </w:p>
        </w:tc>
        <w:tc>
          <w:tcPr>
            <w:tcW w:w="0" w:type="auto"/>
          </w:tcPr>
          <w:p w14:paraId="166A4840" w14:textId="253E3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6627487" w14:textId="60299C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1D1824" w14:textId="376DB6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33E04B" w14:textId="0708CC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R4-2119598</w:t>
            </w:r>
          </w:p>
        </w:tc>
      </w:tr>
      <w:tr w:rsidR="00AB1096" w14:paraId="41DF72F3" w14:textId="77777777" w:rsidTr="00AB1096">
        <w:tc>
          <w:tcPr>
            <w:tcW w:w="0" w:type="auto"/>
          </w:tcPr>
          <w:p w14:paraId="194A9018" w14:textId="3449A8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R4-2119420</w:t>
            </w:r>
          </w:p>
        </w:tc>
        <w:tc>
          <w:tcPr>
            <w:tcW w:w="0" w:type="auto"/>
          </w:tcPr>
          <w:p w14:paraId="5C869BAB" w14:textId="08C390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requirement applicability over ETC</w:t>
            </w:r>
          </w:p>
        </w:tc>
        <w:tc>
          <w:tcPr>
            <w:tcW w:w="0" w:type="auto"/>
          </w:tcPr>
          <w:p w14:paraId="330EDCBE" w14:textId="519B51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C3734E5" w14:textId="4E860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F527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C0D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A1C01C" w14:textId="77777777" w:rsidTr="00AB1096">
        <w:tc>
          <w:tcPr>
            <w:tcW w:w="0" w:type="auto"/>
          </w:tcPr>
          <w:p w14:paraId="52E65EA6" w14:textId="3253B5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R4-2119421</w:t>
            </w:r>
          </w:p>
        </w:tc>
        <w:tc>
          <w:tcPr>
            <w:tcW w:w="0" w:type="auto"/>
          </w:tcPr>
          <w:p w14:paraId="6AC9EE4E" w14:textId="506DC7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 input on UE blocking capability for the NR-U 6 GHz band in Europe</w:t>
            </w:r>
          </w:p>
        </w:tc>
        <w:tc>
          <w:tcPr>
            <w:tcW w:w="0" w:type="auto"/>
          </w:tcPr>
          <w:p w14:paraId="5FC81022" w14:textId="1E83AE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1FD47A" w14:textId="3CD633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2703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CE1F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737384" w14:textId="77777777" w:rsidTr="00AB1096">
        <w:tc>
          <w:tcPr>
            <w:tcW w:w="0" w:type="auto"/>
          </w:tcPr>
          <w:p w14:paraId="33CA176B" w14:textId="712349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R4-2119422</w:t>
            </w:r>
          </w:p>
        </w:tc>
        <w:tc>
          <w:tcPr>
            <w:tcW w:w="0" w:type="auto"/>
          </w:tcPr>
          <w:p w14:paraId="6AF12B47" w14:textId="71B53C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out-of-band blocking between LAA and NR-U</w:t>
            </w:r>
          </w:p>
        </w:tc>
        <w:tc>
          <w:tcPr>
            <w:tcW w:w="0" w:type="auto"/>
          </w:tcPr>
          <w:p w14:paraId="4116209A" w14:textId="50D551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ED9DAC" w14:textId="22AEC9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C68E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CF5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91435E" w14:textId="77777777" w:rsidTr="00AB1096">
        <w:tc>
          <w:tcPr>
            <w:tcW w:w="0" w:type="auto"/>
          </w:tcPr>
          <w:p w14:paraId="44E80503" w14:textId="6BD26D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R4-2119423</w:t>
            </w:r>
          </w:p>
        </w:tc>
        <w:tc>
          <w:tcPr>
            <w:tcW w:w="0" w:type="auto"/>
          </w:tcPr>
          <w:p w14:paraId="141529EC" w14:textId="02B427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Out-of-band blocking for Band 46</w:t>
            </w:r>
          </w:p>
        </w:tc>
        <w:tc>
          <w:tcPr>
            <w:tcW w:w="0" w:type="auto"/>
          </w:tcPr>
          <w:p w14:paraId="0AF5F072" w14:textId="5463E6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15F140" w14:textId="179657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D4E1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31B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DDC333" w14:textId="77777777" w:rsidTr="00AB1096">
        <w:tc>
          <w:tcPr>
            <w:tcW w:w="0" w:type="auto"/>
          </w:tcPr>
          <w:p w14:paraId="2583D9CD" w14:textId="6B964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R4-2119424</w:t>
            </w:r>
          </w:p>
        </w:tc>
        <w:tc>
          <w:tcPr>
            <w:tcW w:w="0" w:type="auto"/>
          </w:tcPr>
          <w:p w14:paraId="4E475494" w14:textId="7FF718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Out-of-band blocking for Band 46</w:t>
            </w:r>
          </w:p>
        </w:tc>
        <w:tc>
          <w:tcPr>
            <w:tcW w:w="0" w:type="auto"/>
          </w:tcPr>
          <w:p w14:paraId="21849A11" w14:textId="457783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7175204" w14:textId="14EA1D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B26D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E84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8FD1D9" w14:textId="77777777" w:rsidTr="00AB1096">
        <w:tc>
          <w:tcPr>
            <w:tcW w:w="0" w:type="auto"/>
          </w:tcPr>
          <w:p w14:paraId="355CA1EF" w14:textId="197248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R4-2119425</w:t>
            </w:r>
          </w:p>
        </w:tc>
        <w:tc>
          <w:tcPr>
            <w:tcW w:w="0" w:type="auto"/>
          </w:tcPr>
          <w:p w14:paraId="3DBD2BF0" w14:textId="50523C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coexistence and emission requirements for 700 MHz NB-IoT</w:t>
            </w:r>
          </w:p>
        </w:tc>
        <w:tc>
          <w:tcPr>
            <w:tcW w:w="0" w:type="auto"/>
          </w:tcPr>
          <w:p w14:paraId="1D4B5D72" w14:textId="7DF029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Puloli</w:t>
            </w:r>
          </w:p>
        </w:tc>
        <w:tc>
          <w:tcPr>
            <w:tcW w:w="0" w:type="auto"/>
          </w:tcPr>
          <w:p w14:paraId="6F4CAE49" w14:textId="01799D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C718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331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22E69C" w14:textId="77777777" w:rsidTr="00AB1096">
        <w:tc>
          <w:tcPr>
            <w:tcW w:w="0" w:type="auto"/>
          </w:tcPr>
          <w:p w14:paraId="4D04BC04" w14:textId="7EF5CC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R4-2119426</w:t>
            </w:r>
          </w:p>
        </w:tc>
        <w:tc>
          <w:tcPr>
            <w:tcW w:w="0" w:type="auto"/>
          </w:tcPr>
          <w:p w14:paraId="49ADD193" w14:textId="36A9D4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FDD UE RF requirements</w:t>
            </w:r>
          </w:p>
        </w:tc>
        <w:tc>
          <w:tcPr>
            <w:tcW w:w="0" w:type="auto"/>
          </w:tcPr>
          <w:p w14:paraId="2C4DD25D" w14:textId="2C5561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8C0B15" w14:textId="628128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9201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1ED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C74FC7" w14:textId="77777777" w:rsidTr="00AB1096">
        <w:tc>
          <w:tcPr>
            <w:tcW w:w="0" w:type="auto"/>
          </w:tcPr>
          <w:p w14:paraId="17965AF4" w14:textId="7A4C7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R4-2119427</w:t>
            </w:r>
          </w:p>
        </w:tc>
        <w:tc>
          <w:tcPr>
            <w:tcW w:w="0" w:type="auto"/>
          </w:tcPr>
          <w:p w14:paraId="7E2C1150" w14:textId="630C3D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Signaling modifiedMPR-Behavior for PC1.5</w:t>
            </w:r>
          </w:p>
        </w:tc>
        <w:tc>
          <w:tcPr>
            <w:tcW w:w="0" w:type="auto"/>
          </w:tcPr>
          <w:p w14:paraId="7BA11F9F" w14:textId="67A070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4716D0" w14:textId="11003B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4313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8FB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F8CA3E" w14:textId="77777777" w:rsidTr="00AB1096">
        <w:tc>
          <w:tcPr>
            <w:tcW w:w="0" w:type="auto"/>
          </w:tcPr>
          <w:p w14:paraId="41090E19" w14:textId="437386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R4-2119428</w:t>
            </w:r>
          </w:p>
        </w:tc>
        <w:tc>
          <w:tcPr>
            <w:tcW w:w="0" w:type="auto"/>
          </w:tcPr>
          <w:p w14:paraId="136EA3E9" w14:textId="41FF0F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modifiedMPR-Behavior for PC1.5 -- Alt 1</w:t>
            </w:r>
          </w:p>
        </w:tc>
        <w:tc>
          <w:tcPr>
            <w:tcW w:w="0" w:type="auto"/>
          </w:tcPr>
          <w:p w14:paraId="1692D86C" w14:textId="70F1F2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A85523F" w14:textId="0CF374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7B0F8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666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332E7A" w14:textId="77777777" w:rsidTr="00AB1096">
        <w:tc>
          <w:tcPr>
            <w:tcW w:w="0" w:type="auto"/>
          </w:tcPr>
          <w:p w14:paraId="730483B5" w14:textId="178AA3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R4-2119429</w:t>
            </w:r>
          </w:p>
        </w:tc>
        <w:tc>
          <w:tcPr>
            <w:tcW w:w="0" w:type="auto"/>
          </w:tcPr>
          <w:p w14:paraId="0F3D9FCF" w14:textId="3CA609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modifiedMPR-Behavior for PC1.5 -- Alt 2</w:t>
            </w:r>
          </w:p>
        </w:tc>
        <w:tc>
          <w:tcPr>
            <w:tcW w:w="0" w:type="auto"/>
          </w:tcPr>
          <w:p w14:paraId="4A286EC9" w14:textId="48D583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2F03C4" w14:textId="42194D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B03B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7EB1B" w14:textId="5FB554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R4-2119857</w:t>
            </w:r>
          </w:p>
        </w:tc>
      </w:tr>
      <w:tr w:rsidR="00AB1096" w14:paraId="0A8895FB" w14:textId="77777777" w:rsidTr="00AB1096">
        <w:tc>
          <w:tcPr>
            <w:tcW w:w="0" w:type="auto"/>
          </w:tcPr>
          <w:p w14:paraId="0E8BCA4A" w14:textId="34EE6D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R4-2119430</w:t>
            </w:r>
          </w:p>
        </w:tc>
        <w:tc>
          <w:tcPr>
            <w:tcW w:w="0" w:type="auto"/>
          </w:tcPr>
          <w:p w14:paraId="23DC2AB6" w14:textId="39EFF9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independence of modifiedMPR-Behavior for PC1.5</w:t>
            </w:r>
          </w:p>
        </w:tc>
        <w:tc>
          <w:tcPr>
            <w:tcW w:w="0" w:type="auto"/>
          </w:tcPr>
          <w:p w14:paraId="505F59F0" w14:textId="463239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0A3383" w14:textId="0FD390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36714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9B07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A2DE6A" w14:textId="77777777" w:rsidTr="00AB1096">
        <w:tc>
          <w:tcPr>
            <w:tcW w:w="0" w:type="auto"/>
          </w:tcPr>
          <w:p w14:paraId="6ED68DD2" w14:textId="3A3B47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R4-2119431</w:t>
            </w:r>
          </w:p>
        </w:tc>
        <w:tc>
          <w:tcPr>
            <w:tcW w:w="0" w:type="auto"/>
          </w:tcPr>
          <w:p w14:paraId="380B94A5" w14:textId="0F420F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independence of modifiedMPR-Behavior for PC1.5</w:t>
            </w:r>
          </w:p>
        </w:tc>
        <w:tc>
          <w:tcPr>
            <w:tcW w:w="0" w:type="auto"/>
          </w:tcPr>
          <w:p w14:paraId="2F525263" w14:textId="745F76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2F6EA5" w14:textId="0D4C17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B458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EA3E8" w14:textId="3B386F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R4-2119858</w:t>
            </w:r>
          </w:p>
        </w:tc>
      </w:tr>
      <w:tr w:rsidR="00AB1096" w14:paraId="61102645" w14:textId="77777777" w:rsidTr="00AB1096">
        <w:tc>
          <w:tcPr>
            <w:tcW w:w="0" w:type="auto"/>
          </w:tcPr>
          <w:p w14:paraId="384438A9" w14:textId="43990B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R4-2119432</w:t>
            </w:r>
          </w:p>
        </w:tc>
        <w:tc>
          <w:tcPr>
            <w:tcW w:w="0" w:type="auto"/>
          </w:tcPr>
          <w:p w14:paraId="2C3E8576" w14:textId="615DA6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maxUplinkDutyCycle-MPE-FR1 for PC1.5</w:t>
            </w:r>
          </w:p>
        </w:tc>
        <w:tc>
          <w:tcPr>
            <w:tcW w:w="0" w:type="auto"/>
          </w:tcPr>
          <w:p w14:paraId="7592C014" w14:textId="60B9E0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DFB2A8" w14:textId="55E868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D5A6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5CBECA" w14:textId="4FF9EF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R4-2119859</w:t>
            </w:r>
          </w:p>
        </w:tc>
      </w:tr>
      <w:tr w:rsidR="00AB1096" w14:paraId="6D128643" w14:textId="77777777" w:rsidTr="00AB1096">
        <w:tc>
          <w:tcPr>
            <w:tcW w:w="0" w:type="auto"/>
          </w:tcPr>
          <w:p w14:paraId="0B2951A7" w14:textId="7AB5B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R4-2119433</w:t>
            </w:r>
          </w:p>
        </w:tc>
        <w:tc>
          <w:tcPr>
            <w:tcW w:w="0" w:type="auto"/>
          </w:tcPr>
          <w:p w14:paraId="4B2E37DA" w14:textId="2841C0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uplink Tx power for PC2 2UL CA MSD</w:t>
            </w:r>
          </w:p>
        </w:tc>
        <w:tc>
          <w:tcPr>
            <w:tcW w:w="0" w:type="auto"/>
          </w:tcPr>
          <w:p w14:paraId="47218B46" w14:textId="7D857E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E8D78A" w14:textId="056314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A1C4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DC2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A89F4B" w14:textId="77777777" w:rsidTr="00AB1096">
        <w:tc>
          <w:tcPr>
            <w:tcW w:w="0" w:type="auto"/>
          </w:tcPr>
          <w:p w14:paraId="197C5D2A" w14:textId="46F3AD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R4-2119434</w:t>
            </w:r>
          </w:p>
        </w:tc>
        <w:tc>
          <w:tcPr>
            <w:tcW w:w="0" w:type="auto"/>
          </w:tcPr>
          <w:p w14:paraId="530ECDF4" w14:textId="0D511C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MOP for CA and DC</w:t>
            </w:r>
          </w:p>
        </w:tc>
        <w:tc>
          <w:tcPr>
            <w:tcW w:w="0" w:type="auto"/>
          </w:tcPr>
          <w:p w14:paraId="79FFDE3B" w14:textId="7BC87F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FD8068" w14:textId="55C8F5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3403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7D6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EE1C19" w14:textId="77777777" w:rsidTr="00AB1096">
        <w:tc>
          <w:tcPr>
            <w:tcW w:w="0" w:type="auto"/>
          </w:tcPr>
          <w:p w14:paraId="622F6833" w14:textId="66B8CD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R4-2119435</w:t>
            </w:r>
          </w:p>
        </w:tc>
        <w:tc>
          <w:tcPr>
            <w:tcW w:w="0" w:type="auto"/>
          </w:tcPr>
          <w:p w14:paraId="4FBD4983" w14:textId="5AC053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DeltaT_RxSRS for PC5</w:t>
            </w:r>
          </w:p>
        </w:tc>
        <w:tc>
          <w:tcPr>
            <w:tcW w:w="0" w:type="auto"/>
          </w:tcPr>
          <w:p w14:paraId="2BBA1064" w14:textId="1F5F09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139217" w14:textId="1BEB0C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D833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DE8F0" w14:textId="234CFB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R4-2119851</w:t>
            </w:r>
          </w:p>
        </w:tc>
      </w:tr>
      <w:tr w:rsidR="00AB1096" w14:paraId="7831EC8C" w14:textId="77777777" w:rsidTr="00AB1096">
        <w:tc>
          <w:tcPr>
            <w:tcW w:w="0" w:type="auto"/>
          </w:tcPr>
          <w:p w14:paraId="7E722B87" w14:textId="2E4CB7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R4-2119436</w:t>
            </w:r>
          </w:p>
        </w:tc>
        <w:tc>
          <w:tcPr>
            <w:tcW w:w="0" w:type="auto"/>
          </w:tcPr>
          <w:p w14:paraId="7CFCE422" w14:textId="5017B2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DeltaT_RxSRS for PC5</w:t>
            </w:r>
          </w:p>
        </w:tc>
        <w:tc>
          <w:tcPr>
            <w:tcW w:w="0" w:type="auto"/>
          </w:tcPr>
          <w:p w14:paraId="0CC8E391" w14:textId="3829F8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CEE4DB" w14:textId="3D27B8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2E5B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39B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F8175D" w14:textId="77777777" w:rsidTr="00AB1096">
        <w:tc>
          <w:tcPr>
            <w:tcW w:w="0" w:type="auto"/>
          </w:tcPr>
          <w:p w14:paraId="713A5CDF" w14:textId="12A533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R4-2119437</w:t>
            </w:r>
          </w:p>
        </w:tc>
        <w:tc>
          <w:tcPr>
            <w:tcW w:w="0" w:type="auto"/>
          </w:tcPr>
          <w:p w14:paraId="6709D1AB" w14:textId="66C545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and A-MPR for 100 MHz NR-U</w:t>
            </w:r>
          </w:p>
        </w:tc>
        <w:tc>
          <w:tcPr>
            <w:tcW w:w="0" w:type="auto"/>
          </w:tcPr>
          <w:p w14:paraId="7EBD744B" w14:textId="3904D0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5236605" w14:textId="08B3DC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0DA2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232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646E14" w14:textId="77777777" w:rsidTr="00AB1096">
        <w:tc>
          <w:tcPr>
            <w:tcW w:w="0" w:type="auto"/>
          </w:tcPr>
          <w:p w14:paraId="2D4FCC74" w14:textId="30DFC1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R4-2119438</w:t>
            </w:r>
          </w:p>
        </w:tc>
        <w:tc>
          <w:tcPr>
            <w:tcW w:w="0" w:type="auto"/>
          </w:tcPr>
          <w:p w14:paraId="69635102" w14:textId="130B08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capability-based MSD for CA and DC combinations</w:t>
            </w:r>
          </w:p>
        </w:tc>
        <w:tc>
          <w:tcPr>
            <w:tcW w:w="0" w:type="auto"/>
          </w:tcPr>
          <w:p w14:paraId="2227B5E3" w14:textId="294466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879781D" w14:textId="400D0A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1E8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6E2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26BD15" w14:textId="77777777" w:rsidTr="00AB1096">
        <w:tc>
          <w:tcPr>
            <w:tcW w:w="0" w:type="auto"/>
          </w:tcPr>
          <w:p w14:paraId="079FA7AE" w14:textId="693084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R4-2119439</w:t>
            </w:r>
          </w:p>
        </w:tc>
        <w:tc>
          <w:tcPr>
            <w:tcW w:w="0" w:type="auto"/>
          </w:tcPr>
          <w:p w14:paraId="12F08266" w14:textId="056672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with NRTC6 test configuration updates</w:t>
            </w:r>
          </w:p>
        </w:tc>
        <w:tc>
          <w:tcPr>
            <w:tcW w:w="0" w:type="auto"/>
          </w:tcPr>
          <w:p w14:paraId="2FC741C5" w14:textId="464AFF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0A32FDAF" w14:textId="46355C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3AD1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A8AAC" w14:textId="0835EF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R4-2120756</w:t>
            </w:r>
          </w:p>
        </w:tc>
      </w:tr>
      <w:tr w:rsidR="00AB1096" w14:paraId="51A8002D" w14:textId="77777777" w:rsidTr="00AB1096">
        <w:tc>
          <w:tcPr>
            <w:tcW w:w="0" w:type="auto"/>
          </w:tcPr>
          <w:p w14:paraId="4EA94E45" w14:textId="351BA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R4-2119440</w:t>
            </w:r>
          </w:p>
        </w:tc>
        <w:tc>
          <w:tcPr>
            <w:tcW w:w="0" w:type="auto"/>
          </w:tcPr>
          <w:p w14:paraId="502C9E78" w14:textId="00762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with NRTC6 test configuration updates</w:t>
            </w:r>
          </w:p>
        </w:tc>
        <w:tc>
          <w:tcPr>
            <w:tcW w:w="0" w:type="auto"/>
          </w:tcPr>
          <w:p w14:paraId="5AC84B3E" w14:textId="4FACA9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50FB67B5" w14:textId="2DDED4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C670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837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3034CA" w14:textId="77777777" w:rsidTr="00AB1096">
        <w:tc>
          <w:tcPr>
            <w:tcW w:w="0" w:type="auto"/>
          </w:tcPr>
          <w:p w14:paraId="00AF2909" w14:textId="1365F3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R4-2119441</w:t>
            </w:r>
          </w:p>
        </w:tc>
        <w:tc>
          <w:tcPr>
            <w:tcW w:w="0" w:type="auto"/>
          </w:tcPr>
          <w:p w14:paraId="5AC5DE7D" w14:textId="49492D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maximum output power limit for PC2 inter-band combinations</w:t>
            </w:r>
          </w:p>
        </w:tc>
        <w:tc>
          <w:tcPr>
            <w:tcW w:w="0" w:type="auto"/>
          </w:tcPr>
          <w:p w14:paraId="73F53F4B" w14:textId="17725E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28A1C68" w14:textId="198E9A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7074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277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A2A7A2" w14:textId="77777777" w:rsidTr="00AB1096">
        <w:tc>
          <w:tcPr>
            <w:tcW w:w="0" w:type="auto"/>
          </w:tcPr>
          <w:p w14:paraId="5989DBD9" w14:textId="5705B1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R4-2119442</w:t>
            </w:r>
          </w:p>
        </w:tc>
        <w:tc>
          <w:tcPr>
            <w:tcW w:w="0" w:type="auto"/>
          </w:tcPr>
          <w:p w14:paraId="18C3E7C1" w14:textId="108463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scheduling impact on CSI requirements</w:t>
            </w:r>
          </w:p>
        </w:tc>
        <w:tc>
          <w:tcPr>
            <w:tcW w:w="0" w:type="auto"/>
          </w:tcPr>
          <w:p w14:paraId="2E9E9B60" w14:textId="41ED73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5BB7790" w14:textId="4D7768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E67F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C715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36E082" w14:textId="77777777" w:rsidTr="00AB1096">
        <w:tc>
          <w:tcPr>
            <w:tcW w:w="0" w:type="auto"/>
          </w:tcPr>
          <w:p w14:paraId="20F806F5" w14:textId="684F91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R4-2119443</w:t>
            </w:r>
          </w:p>
        </w:tc>
        <w:tc>
          <w:tcPr>
            <w:tcW w:w="0" w:type="auto"/>
          </w:tcPr>
          <w:p w14:paraId="662FB267" w14:textId="4F955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4EDC0B9C" w14:textId="2FF307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Bell, Intel, Huawei, HiSilicon, Qualcomm</w:t>
            </w:r>
          </w:p>
        </w:tc>
        <w:tc>
          <w:tcPr>
            <w:tcW w:w="0" w:type="auto"/>
          </w:tcPr>
          <w:p w14:paraId="6AB6329D" w14:textId="19802D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AC0B4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C5D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93C8EE" w14:textId="77777777" w:rsidTr="00AB1096">
        <w:tc>
          <w:tcPr>
            <w:tcW w:w="0" w:type="auto"/>
          </w:tcPr>
          <w:p w14:paraId="309F96E9" w14:textId="669031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R4-2119444</w:t>
            </w:r>
          </w:p>
        </w:tc>
        <w:tc>
          <w:tcPr>
            <w:tcW w:w="0" w:type="auto"/>
          </w:tcPr>
          <w:p w14:paraId="756D440E" w14:textId="44BB2F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7BD8BE00" w14:textId="5C1011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Bell, Intel, Huawei, HiSilicon, Qualcomm</w:t>
            </w:r>
          </w:p>
        </w:tc>
        <w:tc>
          <w:tcPr>
            <w:tcW w:w="0" w:type="auto"/>
          </w:tcPr>
          <w:p w14:paraId="44FDFC03" w14:textId="6F719E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B9DC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26E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66F874" w14:textId="77777777" w:rsidTr="00AB1096">
        <w:tc>
          <w:tcPr>
            <w:tcW w:w="0" w:type="auto"/>
          </w:tcPr>
          <w:p w14:paraId="77C1D21D" w14:textId="6B5651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R4-2119445</w:t>
            </w:r>
          </w:p>
        </w:tc>
        <w:tc>
          <w:tcPr>
            <w:tcW w:w="0" w:type="auto"/>
          </w:tcPr>
          <w:p w14:paraId="61A6AA27" w14:textId="698D39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51DA91AE" w14:textId="69E7CD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Bell, Intel, Huawei, HiSilicon, Qualcomm</w:t>
            </w:r>
          </w:p>
        </w:tc>
        <w:tc>
          <w:tcPr>
            <w:tcW w:w="0" w:type="auto"/>
          </w:tcPr>
          <w:p w14:paraId="49138F2F" w14:textId="7CB7C1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68E9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C51F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933D33" w14:textId="77777777" w:rsidTr="00AB1096">
        <w:tc>
          <w:tcPr>
            <w:tcW w:w="0" w:type="auto"/>
          </w:tcPr>
          <w:p w14:paraId="0EBD1151" w14:textId="4A9F9D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R4-2119446</w:t>
            </w:r>
          </w:p>
        </w:tc>
        <w:tc>
          <w:tcPr>
            <w:tcW w:w="0" w:type="auto"/>
          </w:tcPr>
          <w:p w14:paraId="064DFE10" w14:textId="6871C3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Lmax in tests with DRX</w:t>
            </w:r>
          </w:p>
        </w:tc>
        <w:tc>
          <w:tcPr>
            <w:tcW w:w="0" w:type="auto"/>
          </w:tcPr>
          <w:p w14:paraId="791850AD" w14:textId="6F65FF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DBE4C6" w14:textId="371286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457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8B0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450F20" w14:textId="77777777" w:rsidTr="00AB1096">
        <w:tc>
          <w:tcPr>
            <w:tcW w:w="0" w:type="auto"/>
          </w:tcPr>
          <w:p w14:paraId="500210C1" w14:textId="006234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R4-2119447</w:t>
            </w:r>
          </w:p>
        </w:tc>
        <w:tc>
          <w:tcPr>
            <w:tcW w:w="0" w:type="auto"/>
          </w:tcPr>
          <w:p w14:paraId="7A4990EE" w14:textId="5278EF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model for tests with DRX in TS 38.133</w:t>
            </w:r>
          </w:p>
        </w:tc>
        <w:tc>
          <w:tcPr>
            <w:tcW w:w="0" w:type="auto"/>
          </w:tcPr>
          <w:p w14:paraId="7349EBF9" w14:textId="047A88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EEB6D9" w14:textId="6BDC11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E9AB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DD303" w14:textId="748DA6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R4-2120263</w:t>
            </w:r>
          </w:p>
        </w:tc>
      </w:tr>
      <w:tr w:rsidR="00AB1096" w14:paraId="34A548FE" w14:textId="77777777" w:rsidTr="00AB1096">
        <w:tc>
          <w:tcPr>
            <w:tcW w:w="0" w:type="auto"/>
          </w:tcPr>
          <w:p w14:paraId="0AFC15B7" w14:textId="43EE15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R4-2119448</w:t>
            </w:r>
          </w:p>
        </w:tc>
        <w:tc>
          <w:tcPr>
            <w:tcW w:w="0" w:type="auto"/>
          </w:tcPr>
          <w:p w14:paraId="03D9D33E" w14:textId="1FC96D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model for tests with DRX in TS 38.133</w:t>
            </w:r>
          </w:p>
        </w:tc>
        <w:tc>
          <w:tcPr>
            <w:tcW w:w="0" w:type="auto"/>
          </w:tcPr>
          <w:p w14:paraId="5689A91F" w14:textId="0D83DD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7A29DB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8D9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AAF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7837E9" w14:textId="77777777" w:rsidTr="00AB1096">
        <w:tc>
          <w:tcPr>
            <w:tcW w:w="0" w:type="auto"/>
          </w:tcPr>
          <w:p w14:paraId="070B549C" w14:textId="6C05B8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R4-2119449</w:t>
            </w:r>
          </w:p>
        </w:tc>
        <w:tc>
          <w:tcPr>
            <w:tcW w:w="0" w:type="auto"/>
          </w:tcPr>
          <w:p w14:paraId="58B9A209" w14:textId="3278F6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Inclusion of scope of RRM in TS 38.174</w:t>
            </w:r>
          </w:p>
        </w:tc>
        <w:tc>
          <w:tcPr>
            <w:tcW w:w="0" w:type="auto"/>
          </w:tcPr>
          <w:p w14:paraId="648A2A67" w14:textId="658C51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89AA48" w14:textId="532F55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563F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FDC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9A40A8" w14:textId="77777777" w:rsidTr="00AB1096">
        <w:tc>
          <w:tcPr>
            <w:tcW w:w="0" w:type="auto"/>
          </w:tcPr>
          <w:p w14:paraId="334C94C5" w14:textId="32AF3C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R4-2119450</w:t>
            </w:r>
          </w:p>
        </w:tc>
        <w:tc>
          <w:tcPr>
            <w:tcW w:w="0" w:type="auto"/>
          </w:tcPr>
          <w:p w14:paraId="1BF41B04" w14:textId="07A95C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RRM performance requirements for n259 FWA in Rel-17</w:t>
            </w:r>
          </w:p>
        </w:tc>
        <w:tc>
          <w:tcPr>
            <w:tcW w:w="0" w:type="auto"/>
          </w:tcPr>
          <w:p w14:paraId="7EBD2CEF" w14:textId="075E82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71CDC7" w14:textId="4FBCA9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F015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88B5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5278F7" w14:textId="77777777" w:rsidTr="00AB1096">
        <w:tc>
          <w:tcPr>
            <w:tcW w:w="0" w:type="auto"/>
          </w:tcPr>
          <w:p w14:paraId="6CED0382" w14:textId="15F758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R4-2119451</w:t>
            </w:r>
          </w:p>
        </w:tc>
        <w:tc>
          <w:tcPr>
            <w:tcW w:w="0" w:type="auto"/>
          </w:tcPr>
          <w:p w14:paraId="5BAC84B7" w14:textId="4D1665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pre-configured measurement gap pattern</w:t>
            </w:r>
          </w:p>
        </w:tc>
        <w:tc>
          <w:tcPr>
            <w:tcW w:w="0" w:type="auto"/>
          </w:tcPr>
          <w:p w14:paraId="046C4F4E" w14:textId="6F3BD0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2B0940" w14:textId="64BA49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0EB2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E827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0CAC5B" w14:textId="77777777" w:rsidTr="00AB1096">
        <w:tc>
          <w:tcPr>
            <w:tcW w:w="0" w:type="auto"/>
          </w:tcPr>
          <w:p w14:paraId="2366975D" w14:textId="4D3CE8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R4-2119452</w:t>
            </w:r>
          </w:p>
        </w:tc>
        <w:tc>
          <w:tcPr>
            <w:tcW w:w="0" w:type="auto"/>
          </w:tcPr>
          <w:p w14:paraId="31C98D9F" w14:textId="34B59D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for Pre-MG in TS 38.133</w:t>
            </w:r>
          </w:p>
        </w:tc>
        <w:tc>
          <w:tcPr>
            <w:tcW w:w="0" w:type="auto"/>
          </w:tcPr>
          <w:p w14:paraId="1C4AE781" w14:textId="366005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9FF212" w14:textId="1CB3CC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1644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4DCF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EA5B8B" w14:textId="77777777" w:rsidTr="00AB1096">
        <w:tc>
          <w:tcPr>
            <w:tcW w:w="0" w:type="auto"/>
          </w:tcPr>
          <w:p w14:paraId="62F140D7" w14:textId="7BC6A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R4-2119453</w:t>
            </w:r>
          </w:p>
        </w:tc>
        <w:tc>
          <w:tcPr>
            <w:tcW w:w="0" w:type="auto"/>
          </w:tcPr>
          <w:p w14:paraId="5C5150BF" w14:textId="0EEAC5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network controlled small gap</w:t>
            </w:r>
          </w:p>
        </w:tc>
        <w:tc>
          <w:tcPr>
            <w:tcW w:w="0" w:type="auto"/>
          </w:tcPr>
          <w:p w14:paraId="369384A8" w14:textId="5FA720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54EFA1" w14:textId="29A440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79E2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31D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639A6D" w14:textId="77777777" w:rsidTr="00AB1096">
        <w:tc>
          <w:tcPr>
            <w:tcW w:w="0" w:type="auto"/>
          </w:tcPr>
          <w:p w14:paraId="5401A987" w14:textId="782813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R4-2119454</w:t>
            </w:r>
          </w:p>
        </w:tc>
        <w:tc>
          <w:tcPr>
            <w:tcW w:w="0" w:type="auto"/>
          </w:tcPr>
          <w:p w14:paraId="5ED17C21" w14:textId="34922E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UE transmit timing error</w:t>
            </w:r>
          </w:p>
        </w:tc>
        <w:tc>
          <w:tcPr>
            <w:tcW w:w="0" w:type="auto"/>
          </w:tcPr>
          <w:p w14:paraId="2593E0E5" w14:textId="671409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3527820A" w14:textId="06C2BE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B493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7BFB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0465D5" w14:textId="77777777" w:rsidTr="00AB1096">
        <w:tc>
          <w:tcPr>
            <w:tcW w:w="0" w:type="auto"/>
          </w:tcPr>
          <w:p w14:paraId="47F58844" w14:textId="5AC34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R4-2119455</w:t>
            </w:r>
          </w:p>
        </w:tc>
        <w:tc>
          <w:tcPr>
            <w:tcW w:w="0" w:type="auto"/>
          </w:tcPr>
          <w:p w14:paraId="31796462" w14:textId="1093A4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positioning measurement requirements</w:t>
            </w:r>
          </w:p>
        </w:tc>
        <w:tc>
          <w:tcPr>
            <w:tcW w:w="0" w:type="auto"/>
          </w:tcPr>
          <w:p w14:paraId="190CD414" w14:textId="0B2CDE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30B9E4" w14:textId="5358A4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5823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DAD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387908" w14:textId="77777777" w:rsidTr="00AB1096">
        <w:tc>
          <w:tcPr>
            <w:tcW w:w="0" w:type="auto"/>
          </w:tcPr>
          <w:p w14:paraId="3BBC3E0B" w14:textId="43881C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R4-2119456</w:t>
            </w:r>
          </w:p>
        </w:tc>
        <w:tc>
          <w:tcPr>
            <w:tcW w:w="0" w:type="auto"/>
          </w:tcPr>
          <w:p w14:paraId="3FA4F174" w14:textId="57B440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for UE positioning measurements in TS 38.133</w:t>
            </w:r>
          </w:p>
        </w:tc>
        <w:tc>
          <w:tcPr>
            <w:tcW w:w="0" w:type="auto"/>
          </w:tcPr>
          <w:p w14:paraId="35CFD797" w14:textId="390DC6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8E9DA4" w14:textId="6072B4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74251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258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DA3FBE" w14:textId="77777777" w:rsidTr="00AB1096">
        <w:tc>
          <w:tcPr>
            <w:tcW w:w="0" w:type="auto"/>
          </w:tcPr>
          <w:p w14:paraId="17B0BC5C" w14:textId="0BCC4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R4-2119457</w:t>
            </w:r>
          </w:p>
        </w:tc>
        <w:tc>
          <w:tcPr>
            <w:tcW w:w="0" w:type="auto"/>
          </w:tcPr>
          <w:p w14:paraId="7236D495" w14:textId="37C788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for UE positioning measurements in TS 38.133</w:t>
            </w:r>
          </w:p>
        </w:tc>
        <w:tc>
          <w:tcPr>
            <w:tcW w:w="0" w:type="auto"/>
          </w:tcPr>
          <w:p w14:paraId="3C865D0D" w14:textId="7CBF95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AC9E8F" w14:textId="5CDF5A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4B77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2ED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4A6FC7" w14:textId="77777777" w:rsidTr="00AB1096">
        <w:tc>
          <w:tcPr>
            <w:tcW w:w="0" w:type="auto"/>
          </w:tcPr>
          <w:p w14:paraId="5F9D67D5" w14:textId="39AF11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R4-2119458</w:t>
            </w:r>
          </w:p>
        </w:tc>
        <w:tc>
          <w:tcPr>
            <w:tcW w:w="0" w:type="auto"/>
          </w:tcPr>
          <w:p w14:paraId="34A539E2" w14:textId="0C448D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positioning accuracy measurements</w:t>
            </w:r>
          </w:p>
        </w:tc>
        <w:tc>
          <w:tcPr>
            <w:tcW w:w="0" w:type="auto"/>
          </w:tcPr>
          <w:p w14:paraId="41AA7555" w14:textId="3CE523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641CBD" w14:textId="3D9229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F56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3BB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8EC723" w14:textId="77777777" w:rsidTr="00AB1096">
        <w:tc>
          <w:tcPr>
            <w:tcW w:w="0" w:type="auto"/>
          </w:tcPr>
          <w:p w14:paraId="3E52164D" w14:textId="0F7A66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R4-2119459</w:t>
            </w:r>
          </w:p>
        </w:tc>
        <w:tc>
          <w:tcPr>
            <w:tcW w:w="0" w:type="auto"/>
          </w:tcPr>
          <w:p w14:paraId="6E2E4EA1" w14:textId="65A8EB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requirements for UE positioning measurements in TS 38.133</w:t>
            </w:r>
          </w:p>
        </w:tc>
        <w:tc>
          <w:tcPr>
            <w:tcW w:w="0" w:type="auto"/>
          </w:tcPr>
          <w:p w14:paraId="018B5B59" w14:textId="1C7233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3C0553" w14:textId="643874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A530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25A4C" w14:textId="64C97A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R4-2120273</w:t>
            </w:r>
          </w:p>
        </w:tc>
      </w:tr>
      <w:tr w:rsidR="00AB1096" w14:paraId="08324442" w14:textId="77777777" w:rsidTr="00AB1096">
        <w:tc>
          <w:tcPr>
            <w:tcW w:w="0" w:type="auto"/>
          </w:tcPr>
          <w:p w14:paraId="70A19C57" w14:textId="0B713C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R4-2119460</w:t>
            </w:r>
          </w:p>
        </w:tc>
        <w:tc>
          <w:tcPr>
            <w:tcW w:w="0" w:type="auto"/>
          </w:tcPr>
          <w:p w14:paraId="02F7B7FC" w14:textId="1226A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requirements for UE positioning measurements in TS 38.133</w:t>
            </w:r>
          </w:p>
        </w:tc>
        <w:tc>
          <w:tcPr>
            <w:tcW w:w="0" w:type="auto"/>
          </w:tcPr>
          <w:p w14:paraId="7459F41E" w14:textId="70C04A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F71E3C" w14:textId="1C075C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84FAD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3C3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E8FB50" w14:textId="77777777" w:rsidTr="00AB1096">
        <w:tc>
          <w:tcPr>
            <w:tcW w:w="0" w:type="auto"/>
          </w:tcPr>
          <w:p w14:paraId="055E3757" w14:textId="6DFE21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R4-2119461</w:t>
            </w:r>
          </w:p>
        </w:tc>
        <w:tc>
          <w:tcPr>
            <w:tcW w:w="0" w:type="auto"/>
          </w:tcPr>
          <w:p w14:paraId="0A7DAB46" w14:textId="496290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RX/TX TEG on UE requirements</w:t>
            </w:r>
          </w:p>
        </w:tc>
        <w:tc>
          <w:tcPr>
            <w:tcW w:w="0" w:type="auto"/>
          </w:tcPr>
          <w:p w14:paraId="1220456B" w14:textId="655079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13DB0E" w14:textId="5B52A6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C7A9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82E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A48124" w14:textId="77777777" w:rsidTr="00AB1096">
        <w:tc>
          <w:tcPr>
            <w:tcW w:w="0" w:type="auto"/>
          </w:tcPr>
          <w:p w14:paraId="6E6C0423" w14:textId="38FB35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R4-2119462</w:t>
            </w:r>
          </w:p>
        </w:tc>
        <w:tc>
          <w:tcPr>
            <w:tcW w:w="0" w:type="auto"/>
          </w:tcPr>
          <w:p w14:paraId="40E7B23E" w14:textId="1847AB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samples on latency reduction for UE measurements</w:t>
            </w:r>
          </w:p>
        </w:tc>
        <w:tc>
          <w:tcPr>
            <w:tcW w:w="0" w:type="auto"/>
          </w:tcPr>
          <w:p w14:paraId="13ADD45C" w14:textId="108D41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B88D1D" w14:textId="162124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0A54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4AFB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536679" w14:textId="77777777" w:rsidTr="00AB1096">
        <w:tc>
          <w:tcPr>
            <w:tcW w:w="0" w:type="auto"/>
          </w:tcPr>
          <w:p w14:paraId="463F034D" w14:textId="478EF7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R4-2119463</w:t>
            </w:r>
          </w:p>
        </w:tc>
        <w:tc>
          <w:tcPr>
            <w:tcW w:w="0" w:type="auto"/>
          </w:tcPr>
          <w:p w14:paraId="7A6E73EA" w14:textId="52B1A8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 measurement requirements in RRC inactive state</w:t>
            </w:r>
          </w:p>
        </w:tc>
        <w:tc>
          <w:tcPr>
            <w:tcW w:w="0" w:type="auto"/>
          </w:tcPr>
          <w:p w14:paraId="7A61DB21" w14:textId="04A2AF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207C66" w14:textId="70226A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510E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290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CADFE4" w14:textId="77777777" w:rsidTr="00AB1096">
        <w:tc>
          <w:tcPr>
            <w:tcW w:w="0" w:type="auto"/>
          </w:tcPr>
          <w:p w14:paraId="55D1015D" w14:textId="19FC2F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R4-2119464</w:t>
            </w:r>
          </w:p>
        </w:tc>
        <w:tc>
          <w:tcPr>
            <w:tcW w:w="0" w:type="auto"/>
          </w:tcPr>
          <w:p w14:paraId="4E2E27AC" w14:textId="7AC697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RRM and positioning requirements</w:t>
            </w:r>
          </w:p>
        </w:tc>
        <w:tc>
          <w:tcPr>
            <w:tcW w:w="0" w:type="auto"/>
          </w:tcPr>
          <w:p w14:paraId="5BB4D7FC" w14:textId="2FA8F0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CECAF8" w14:textId="7F1C36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4D5F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57FE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37B69B" w14:textId="77777777" w:rsidTr="00AB1096">
        <w:tc>
          <w:tcPr>
            <w:tcW w:w="0" w:type="auto"/>
          </w:tcPr>
          <w:p w14:paraId="4FA1003B" w14:textId="466551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R4-2119465</w:t>
            </w:r>
          </w:p>
        </w:tc>
        <w:tc>
          <w:tcPr>
            <w:tcW w:w="0" w:type="auto"/>
          </w:tcPr>
          <w:p w14:paraId="6E92B265" w14:textId="37FEB6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RRM requirements for enhanced IAB</w:t>
            </w:r>
          </w:p>
        </w:tc>
        <w:tc>
          <w:tcPr>
            <w:tcW w:w="0" w:type="auto"/>
          </w:tcPr>
          <w:p w14:paraId="0CD2BA2A" w14:textId="41BE68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3C9F46" w14:textId="40B985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B6F4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D3B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EE3EC8" w14:textId="77777777" w:rsidTr="00AB1096">
        <w:tc>
          <w:tcPr>
            <w:tcW w:w="0" w:type="auto"/>
          </w:tcPr>
          <w:p w14:paraId="7DCF737C" w14:textId="2EEB69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R4-2119466</w:t>
            </w:r>
          </w:p>
        </w:tc>
        <w:tc>
          <w:tcPr>
            <w:tcW w:w="0" w:type="auto"/>
          </w:tcPr>
          <w:p w14:paraId="1A8E69BD" w14:textId="182FD4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requirements on UL CCs in intra-band UL CA</w:t>
            </w:r>
          </w:p>
        </w:tc>
        <w:tc>
          <w:tcPr>
            <w:tcW w:w="0" w:type="auto"/>
          </w:tcPr>
          <w:p w14:paraId="647B3DB7" w14:textId="7E0A09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FB8F50" w14:textId="62100B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B5D7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F1D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8D9497" w14:textId="77777777" w:rsidTr="00AB1096">
        <w:tc>
          <w:tcPr>
            <w:tcW w:w="0" w:type="auto"/>
          </w:tcPr>
          <w:p w14:paraId="75626C73" w14:textId="628A38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R4-2119467</w:t>
            </w:r>
          </w:p>
        </w:tc>
        <w:tc>
          <w:tcPr>
            <w:tcW w:w="0" w:type="auto"/>
          </w:tcPr>
          <w:p w14:paraId="5BE75D61" w14:textId="6BB6AE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on UL CCs in intra-band UL CA in 38.133</w:t>
            </w:r>
          </w:p>
        </w:tc>
        <w:tc>
          <w:tcPr>
            <w:tcW w:w="0" w:type="auto"/>
          </w:tcPr>
          <w:p w14:paraId="55F637C4" w14:textId="5A495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C638C3" w14:textId="4A9D65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C7C73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897A0" w14:textId="134A54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R4-2120283</w:t>
            </w:r>
          </w:p>
        </w:tc>
      </w:tr>
      <w:tr w:rsidR="00AB1096" w14:paraId="1CA02692" w14:textId="77777777" w:rsidTr="00AB1096">
        <w:tc>
          <w:tcPr>
            <w:tcW w:w="0" w:type="auto"/>
          </w:tcPr>
          <w:p w14:paraId="715143A5" w14:textId="46F479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R4-2119468</w:t>
            </w:r>
          </w:p>
        </w:tc>
        <w:tc>
          <w:tcPr>
            <w:tcW w:w="0" w:type="auto"/>
          </w:tcPr>
          <w:p w14:paraId="559D08AD" w14:textId="2BDB3A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efficient (de)activation mechanism for SCells</w:t>
            </w:r>
          </w:p>
        </w:tc>
        <w:tc>
          <w:tcPr>
            <w:tcW w:w="0" w:type="auto"/>
          </w:tcPr>
          <w:p w14:paraId="0462B8E2" w14:textId="146C96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5B5605" w14:textId="24D8A0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FE6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EC0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F14E1C" w14:textId="77777777" w:rsidTr="00AB1096">
        <w:tc>
          <w:tcPr>
            <w:tcW w:w="0" w:type="auto"/>
          </w:tcPr>
          <w:p w14:paraId="18D52B6B" w14:textId="514E7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R4-2119469</w:t>
            </w:r>
          </w:p>
        </w:tc>
        <w:tc>
          <w:tcPr>
            <w:tcW w:w="0" w:type="auto"/>
          </w:tcPr>
          <w:p w14:paraId="44EF592D" w14:textId="4B7C8B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efficient (de)activation mechanism for one SCG</w:t>
            </w:r>
          </w:p>
        </w:tc>
        <w:tc>
          <w:tcPr>
            <w:tcW w:w="0" w:type="auto"/>
          </w:tcPr>
          <w:p w14:paraId="2D3CDAC1" w14:textId="04114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A0FBED" w14:textId="25E79D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ED76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64B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E8B6B4" w14:textId="77777777" w:rsidTr="00AB1096">
        <w:tc>
          <w:tcPr>
            <w:tcW w:w="0" w:type="auto"/>
          </w:tcPr>
          <w:p w14:paraId="216DFA7C" w14:textId="60B5E3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R4-2119470</w:t>
            </w:r>
          </w:p>
        </w:tc>
        <w:tc>
          <w:tcPr>
            <w:tcW w:w="0" w:type="auto"/>
          </w:tcPr>
          <w:p w14:paraId="132F1C79" w14:textId="3CDAAE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conditional PSCell change addition</w:t>
            </w:r>
          </w:p>
        </w:tc>
        <w:tc>
          <w:tcPr>
            <w:tcW w:w="0" w:type="auto"/>
          </w:tcPr>
          <w:p w14:paraId="116414FE" w14:textId="2C5D29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860F3E" w14:textId="0D1373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0395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ABF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893994" w14:textId="77777777" w:rsidTr="00AB1096">
        <w:tc>
          <w:tcPr>
            <w:tcW w:w="0" w:type="auto"/>
          </w:tcPr>
          <w:p w14:paraId="00C438F7" w14:textId="6C72A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R4-2119471</w:t>
            </w:r>
          </w:p>
        </w:tc>
        <w:tc>
          <w:tcPr>
            <w:tcW w:w="0" w:type="auto"/>
          </w:tcPr>
          <w:p w14:paraId="02CA1B6C" w14:textId="06789D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for NCSG in TS 38.133</w:t>
            </w:r>
          </w:p>
        </w:tc>
        <w:tc>
          <w:tcPr>
            <w:tcW w:w="0" w:type="auto"/>
          </w:tcPr>
          <w:p w14:paraId="1E8AC0D9" w14:textId="5C3CB9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15162A" w14:textId="20B512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00025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833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9B691E" w14:textId="77777777" w:rsidTr="00AB1096">
        <w:tc>
          <w:tcPr>
            <w:tcW w:w="0" w:type="auto"/>
          </w:tcPr>
          <w:p w14:paraId="618AC574" w14:textId="5C1C95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R4-2119472</w:t>
            </w:r>
          </w:p>
        </w:tc>
        <w:tc>
          <w:tcPr>
            <w:tcW w:w="0" w:type="auto"/>
          </w:tcPr>
          <w:p w14:paraId="23C5E2A3" w14:textId="4F9894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BS Demod CR work split</w:t>
            </w:r>
          </w:p>
        </w:tc>
        <w:tc>
          <w:tcPr>
            <w:tcW w:w="0" w:type="auto"/>
          </w:tcPr>
          <w:p w14:paraId="7994457A" w14:textId="2B8A75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3A5759" w14:textId="79DBAB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35DF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286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D32B88" w14:textId="77777777" w:rsidTr="00AB1096">
        <w:tc>
          <w:tcPr>
            <w:tcW w:w="0" w:type="auto"/>
          </w:tcPr>
          <w:p w14:paraId="1BE560D9" w14:textId="4039A4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R4-2119473</w:t>
            </w:r>
          </w:p>
        </w:tc>
        <w:tc>
          <w:tcPr>
            <w:tcW w:w="0" w:type="auto"/>
          </w:tcPr>
          <w:p w14:paraId="49C11E87" w14:textId="7E6971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the BS RF requirements</w:t>
            </w:r>
          </w:p>
        </w:tc>
        <w:tc>
          <w:tcPr>
            <w:tcW w:w="0" w:type="auto"/>
          </w:tcPr>
          <w:p w14:paraId="10BCF5A4" w14:textId="2E2BE3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284AD4" w14:textId="64B7E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CB6D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46C3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222875" w14:textId="77777777" w:rsidTr="00AB1096">
        <w:tc>
          <w:tcPr>
            <w:tcW w:w="0" w:type="auto"/>
          </w:tcPr>
          <w:p w14:paraId="53552DA2" w14:textId="7776F7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R4-2119474</w:t>
            </w:r>
          </w:p>
        </w:tc>
        <w:tc>
          <w:tcPr>
            <w:tcW w:w="0" w:type="auto"/>
          </w:tcPr>
          <w:p w14:paraId="05C4786C" w14:textId="2A114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38.114 for sections 4.3, 5.3, 6.3, 6.4</w:t>
            </w:r>
          </w:p>
        </w:tc>
        <w:tc>
          <w:tcPr>
            <w:tcW w:w="0" w:type="auto"/>
          </w:tcPr>
          <w:p w14:paraId="5D4C6F2B" w14:textId="74A662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51BDB4" w14:textId="2E1423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E790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391EE" w14:textId="55B1B8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R4-2120638</w:t>
            </w:r>
          </w:p>
        </w:tc>
      </w:tr>
      <w:tr w:rsidR="00AB1096" w14:paraId="0476EE83" w14:textId="77777777" w:rsidTr="00AB1096">
        <w:tc>
          <w:tcPr>
            <w:tcW w:w="0" w:type="auto"/>
          </w:tcPr>
          <w:p w14:paraId="7A8308B4" w14:textId="61A8BF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R4-2119475</w:t>
            </w:r>
          </w:p>
        </w:tc>
        <w:tc>
          <w:tcPr>
            <w:tcW w:w="0" w:type="auto"/>
          </w:tcPr>
          <w:p w14:paraId="0FF1E412" w14:textId="21B731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Corrections for NR CA 2DL PC2 MOP Band-edge Relaxations</w:t>
            </w:r>
          </w:p>
        </w:tc>
        <w:tc>
          <w:tcPr>
            <w:tcW w:w="0" w:type="auto"/>
          </w:tcPr>
          <w:p w14:paraId="4DC7319F" w14:textId="0BF45B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DC78B9B" w14:textId="386F5A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B43BA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D67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16673B" w14:textId="77777777" w:rsidTr="00AB1096">
        <w:tc>
          <w:tcPr>
            <w:tcW w:w="0" w:type="auto"/>
          </w:tcPr>
          <w:p w14:paraId="5CA016D3" w14:textId="1A8343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R4-2119476</w:t>
            </w:r>
          </w:p>
        </w:tc>
        <w:tc>
          <w:tcPr>
            <w:tcW w:w="0" w:type="auto"/>
          </w:tcPr>
          <w:p w14:paraId="04988D20" w14:textId="38B458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Rel. 17 IAB Enhanced RRM Case6 Timing Requirements</w:t>
            </w:r>
          </w:p>
        </w:tc>
        <w:tc>
          <w:tcPr>
            <w:tcW w:w="0" w:type="auto"/>
          </w:tcPr>
          <w:p w14:paraId="6B6AAA63" w14:textId="79A5DA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1786C8" w14:textId="6AC8E5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9A99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AAE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5E5B38" w14:textId="77777777" w:rsidTr="00AB1096">
        <w:tc>
          <w:tcPr>
            <w:tcW w:w="0" w:type="auto"/>
          </w:tcPr>
          <w:p w14:paraId="081C63C0" w14:textId="1BDE2A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R4-2119477</w:t>
            </w:r>
          </w:p>
        </w:tc>
        <w:tc>
          <w:tcPr>
            <w:tcW w:w="0" w:type="auto"/>
          </w:tcPr>
          <w:p w14:paraId="442B7638" w14:textId="350852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TA in HST FR2 Deployments</w:t>
            </w:r>
          </w:p>
        </w:tc>
        <w:tc>
          <w:tcPr>
            <w:tcW w:w="0" w:type="auto"/>
          </w:tcPr>
          <w:p w14:paraId="52632865" w14:textId="1B3F24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1193AB" w14:textId="605DB3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5ACC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591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7FAC35" w14:textId="77777777" w:rsidTr="00AB1096">
        <w:tc>
          <w:tcPr>
            <w:tcW w:w="0" w:type="auto"/>
          </w:tcPr>
          <w:p w14:paraId="7BF84A73" w14:textId="32FE5F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R4-2119478</w:t>
            </w:r>
          </w:p>
        </w:tc>
        <w:tc>
          <w:tcPr>
            <w:tcW w:w="0" w:type="auto"/>
          </w:tcPr>
          <w:p w14:paraId="7F4D1DD4" w14:textId="63A62B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RRM CR work split</w:t>
            </w:r>
          </w:p>
        </w:tc>
        <w:tc>
          <w:tcPr>
            <w:tcW w:w="0" w:type="auto"/>
          </w:tcPr>
          <w:p w14:paraId="4C7E3830" w14:textId="78D618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3E721D" w14:textId="487EA5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AC92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AD0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5E5FE4" w14:textId="77777777" w:rsidTr="00AB1096">
        <w:tc>
          <w:tcPr>
            <w:tcW w:w="0" w:type="auto"/>
          </w:tcPr>
          <w:p w14:paraId="580D45CB" w14:textId="32916F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R4-2119479</w:t>
            </w:r>
          </w:p>
        </w:tc>
        <w:tc>
          <w:tcPr>
            <w:tcW w:w="0" w:type="auto"/>
          </w:tcPr>
          <w:p w14:paraId="103B5F81" w14:textId="105CDE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Scenario-B</w:t>
            </w:r>
          </w:p>
        </w:tc>
        <w:tc>
          <w:tcPr>
            <w:tcW w:w="0" w:type="auto"/>
          </w:tcPr>
          <w:p w14:paraId="50CB9AC6" w14:textId="55CAB3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FD7FA3" w14:textId="5C5163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1664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076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B8D79D" w14:textId="77777777" w:rsidTr="00AB1096">
        <w:tc>
          <w:tcPr>
            <w:tcW w:w="0" w:type="auto"/>
          </w:tcPr>
          <w:p w14:paraId="283C13E8" w14:textId="423443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R4-2119480</w:t>
            </w:r>
          </w:p>
        </w:tc>
        <w:tc>
          <w:tcPr>
            <w:tcW w:w="0" w:type="auto"/>
          </w:tcPr>
          <w:p w14:paraId="23D46B92" w14:textId="6A1253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Corrections for NR CA 2DL PC3 Reference Sensitivity Exceptions</w:t>
            </w:r>
          </w:p>
        </w:tc>
        <w:tc>
          <w:tcPr>
            <w:tcW w:w="0" w:type="auto"/>
          </w:tcPr>
          <w:p w14:paraId="272F9409" w14:textId="5C0D8B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74EE87F" w14:textId="0EBB5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93A38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595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B62797" w14:textId="77777777" w:rsidTr="00AB1096">
        <w:tc>
          <w:tcPr>
            <w:tcW w:w="0" w:type="auto"/>
          </w:tcPr>
          <w:p w14:paraId="031D9E1A" w14:textId="6D1991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R4-2119481</w:t>
            </w:r>
          </w:p>
        </w:tc>
        <w:tc>
          <w:tcPr>
            <w:tcW w:w="0" w:type="auto"/>
          </w:tcPr>
          <w:p w14:paraId="22470D76" w14:textId="08F132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 Corrections for NR CA 3DL PC3 Reference Sensitivity Exceptions</w:t>
            </w:r>
          </w:p>
        </w:tc>
        <w:tc>
          <w:tcPr>
            <w:tcW w:w="0" w:type="auto"/>
          </w:tcPr>
          <w:p w14:paraId="1ADC1C52" w14:textId="281CCB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93745F7" w14:textId="73A921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883D5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F93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AACA3A" w14:textId="77777777" w:rsidTr="00AB1096">
        <w:tc>
          <w:tcPr>
            <w:tcW w:w="0" w:type="auto"/>
          </w:tcPr>
          <w:p w14:paraId="4A87794D" w14:textId="021CCD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R4-2119482</w:t>
            </w:r>
          </w:p>
        </w:tc>
        <w:tc>
          <w:tcPr>
            <w:tcW w:w="0" w:type="auto"/>
          </w:tcPr>
          <w:p w14:paraId="4A45651A" w14:textId="26136D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 Corrections for EN-DC 2DL PC3 MSD Exceptions</w:t>
            </w:r>
          </w:p>
        </w:tc>
        <w:tc>
          <w:tcPr>
            <w:tcW w:w="0" w:type="auto"/>
          </w:tcPr>
          <w:p w14:paraId="63446006" w14:textId="526A56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124AE41" w14:textId="547547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3DD8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77906" w14:textId="3239A5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R4-2119828</w:t>
            </w:r>
          </w:p>
        </w:tc>
      </w:tr>
      <w:tr w:rsidR="00AB1096" w14:paraId="5273A421" w14:textId="77777777" w:rsidTr="00AB1096">
        <w:tc>
          <w:tcPr>
            <w:tcW w:w="0" w:type="auto"/>
          </w:tcPr>
          <w:p w14:paraId="3D885E9C" w14:textId="396C61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R4-2119483</w:t>
            </w:r>
          </w:p>
        </w:tc>
        <w:tc>
          <w:tcPr>
            <w:tcW w:w="0" w:type="auto"/>
          </w:tcPr>
          <w:p w14:paraId="33A26E13" w14:textId="0DE176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 Corrections for EN-DC 3DL PC2 MSD Exceptions</w:t>
            </w:r>
          </w:p>
        </w:tc>
        <w:tc>
          <w:tcPr>
            <w:tcW w:w="0" w:type="auto"/>
          </w:tcPr>
          <w:p w14:paraId="79659BDA" w14:textId="1D9DFE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A18E8F0" w14:textId="51274F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AD2B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7D4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4146B3" w14:textId="77777777" w:rsidTr="00AB1096">
        <w:tc>
          <w:tcPr>
            <w:tcW w:w="0" w:type="auto"/>
          </w:tcPr>
          <w:p w14:paraId="78C3F949" w14:textId="5541EF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R4-2119484</w:t>
            </w:r>
          </w:p>
        </w:tc>
        <w:tc>
          <w:tcPr>
            <w:tcW w:w="0" w:type="auto"/>
          </w:tcPr>
          <w:p w14:paraId="113F5790" w14:textId="5D9E72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and PC3+PC3 n3 MSD Measurements</w:t>
            </w:r>
          </w:p>
        </w:tc>
        <w:tc>
          <w:tcPr>
            <w:tcW w:w="0" w:type="auto"/>
          </w:tcPr>
          <w:p w14:paraId="460EF479" w14:textId="229887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46C59289" w14:textId="509FAD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935D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D69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656717" w14:textId="77777777" w:rsidTr="00AB1096">
        <w:tc>
          <w:tcPr>
            <w:tcW w:w="0" w:type="auto"/>
          </w:tcPr>
          <w:p w14:paraId="7C22D15E" w14:textId="7C30D2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R4-2119485</w:t>
            </w:r>
          </w:p>
        </w:tc>
        <w:tc>
          <w:tcPr>
            <w:tcW w:w="0" w:type="auto"/>
          </w:tcPr>
          <w:p w14:paraId="5EC70CA4" w14:textId="77F8BC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 Corrections for EN-DC PC2 MOP Band-edge Relaxations</w:t>
            </w:r>
          </w:p>
        </w:tc>
        <w:tc>
          <w:tcPr>
            <w:tcW w:w="0" w:type="auto"/>
          </w:tcPr>
          <w:p w14:paraId="153CD569" w14:textId="1C668B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9D3CAD9" w14:textId="250A0C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19DF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BE322" w14:textId="0D7EEC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R4-2119943</w:t>
            </w:r>
          </w:p>
        </w:tc>
      </w:tr>
      <w:tr w:rsidR="00AB1096" w14:paraId="5BE8EC51" w14:textId="77777777" w:rsidTr="00AB1096">
        <w:tc>
          <w:tcPr>
            <w:tcW w:w="0" w:type="auto"/>
          </w:tcPr>
          <w:p w14:paraId="16C510C4" w14:textId="11BED3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R4-2119486</w:t>
            </w:r>
          </w:p>
        </w:tc>
        <w:tc>
          <w:tcPr>
            <w:tcW w:w="0" w:type="auto"/>
          </w:tcPr>
          <w:p w14:paraId="2120E681" w14:textId="60B5EA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Pi_2 BPSK measurements</w:t>
            </w:r>
          </w:p>
        </w:tc>
        <w:tc>
          <w:tcPr>
            <w:tcW w:w="0" w:type="auto"/>
          </w:tcPr>
          <w:p w14:paraId="0637984A" w14:textId="3DFBEB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Nokia</w:t>
            </w:r>
          </w:p>
        </w:tc>
        <w:tc>
          <w:tcPr>
            <w:tcW w:w="0" w:type="auto"/>
          </w:tcPr>
          <w:p w14:paraId="1DDA15EB" w14:textId="04880F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8793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C48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2EEE2D" w14:textId="77777777" w:rsidTr="00AB1096">
        <w:tc>
          <w:tcPr>
            <w:tcW w:w="0" w:type="auto"/>
          </w:tcPr>
          <w:p w14:paraId="24EC9E38" w14:textId="4273F5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R4-2119487</w:t>
            </w:r>
          </w:p>
        </w:tc>
        <w:tc>
          <w:tcPr>
            <w:tcW w:w="0" w:type="auto"/>
          </w:tcPr>
          <w:p w14:paraId="247E7F9F" w14:textId="759C83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Contiguous UL-CA Back-Off Measurements</w:t>
            </w:r>
          </w:p>
        </w:tc>
        <w:tc>
          <w:tcPr>
            <w:tcW w:w="0" w:type="auto"/>
          </w:tcPr>
          <w:p w14:paraId="23F2AFDC" w14:textId="1078A0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30514E22" w14:textId="7EB79F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2F45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8CB6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18735E" w14:textId="77777777" w:rsidTr="00AB1096">
        <w:tc>
          <w:tcPr>
            <w:tcW w:w="0" w:type="auto"/>
          </w:tcPr>
          <w:p w14:paraId="46268D20" w14:textId="4E0E9C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R4-2119488</w:t>
            </w:r>
          </w:p>
        </w:tc>
        <w:tc>
          <w:tcPr>
            <w:tcW w:w="0" w:type="auto"/>
          </w:tcPr>
          <w:p w14:paraId="5000D3E6" w14:textId="2186E8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25MHz and 30MHz CBW to Band n71</w:t>
            </w:r>
          </w:p>
        </w:tc>
        <w:tc>
          <w:tcPr>
            <w:tcW w:w="0" w:type="auto"/>
          </w:tcPr>
          <w:p w14:paraId="4ACDFF23" w14:textId="4F7F83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BC1C0B9" w14:textId="69EEFD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0B5F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52F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2E0936" w14:textId="77777777" w:rsidTr="00AB1096">
        <w:tc>
          <w:tcPr>
            <w:tcW w:w="0" w:type="auto"/>
          </w:tcPr>
          <w:p w14:paraId="6094AE66" w14:textId="24245E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R4-2119489</w:t>
            </w:r>
          </w:p>
        </w:tc>
        <w:tc>
          <w:tcPr>
            <w:tcW w:w="0" w:type="auto"/>
          </w:tcPr>
          <w:p w14:paraId="42F37405" w14:textId="224613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pcmax corrections</w:t>
            </w:r>
          </w:p>
        </w:tc>
        <w:tc>
          <w:tcPr>
            <w:tcW w:w="0" w:type="auto"/>
          </w:tcPr>
          <w:p w14:paraId="10B6AC0D" w14:textId="755D27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F32618" w14:textId="11BFAF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0949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490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666049" w14:textId="77777777" w:rsidTr="00AB1096">
        <w:tc>
          <w:tcPr>
            <w:tcW w:w="0" w:type="auto"/>
          </w:tcPr>
          <w:p w14:paraId="1527EE81" w14:textId="6088B8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R4-2119490</w:t>
            </w:r>
          </w:p>
        </w:tc>
        <w:tc>
          <w:tcPr>
            <w:tcW w:w="0" w:type="auto"/>
          </w:tcPr>
          <w:p w14:paraId="37F59292" w14:textId="7818C4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offset framework and LS to RAN2</w:t>
            </w:r>
          </w:p>
        </w:tc>
        <w:tc>
          <w:tcPr>
            <w:tcW w:w="0" w:type="auto"/>
          </w:tcPr>
          <w:p w14:paraId="6304BE5C" w14:textId="6941FE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807A8A9" w14:textId="23CF55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DE42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89A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3C2F9F" w14:textId="77777777" w:rsidTr="00AB1096">
        <w:tc>
          <w:tcPr>
            <w:tcW w:w="0" w:type="auto"/>
          </w:tcPr>
          <w:p w14:paraId="2DCB9FA7" w14:textId="7AFB93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R4-2119491</w:t>
            </w:r>
          </w:p>
        </w:tc>
        <w:tc>
          <w:tcPr>
            <w:tcW w:w="0" w:type="auto"/>
          </w:tcPr>
          <w:p w14:paraId="77B89C63" w14:textId="205C0A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2tx dualPA use with NC UL CA</w:t>
            </w:r>
          </w:p>
        </w:tc>
        <w:tc>
          <w:tcPr>
            <w:tcW w:w="0" w:type="auto"/>
          </w:tcPr>
          <w:p w14:paraId="00547030" w14:textId="0600C1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609C68" w14:textId="661631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5D19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1A6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E43EB2" w14:textId="77777777" w:rsidTr="00AB1096">
        <w:tc>
          <w:tcPr>
            <w:tcW w:w="0" w:type="auto"/>
          </w:tcPr>
          <w:p w14:paraId="7D03A6CD" w14:textId="4E45D7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R4-2119492</w:t>
            </w:r>
          </w:p>
        </w:tc>
        <w:tc>
          <w:tcPr>
            <w:tcW w:w="0" w:type="auto"/>
          </w:tcPr>
          <w:p w14:paraId="1022F06D" w14:textId="6858FE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remove LO exceptions</w:t>
            </w:r>
          </w:p>
        </w:tc>
        <w:tc>
          <w:tcPr>
            <w:tcW w:w="0" w:type="auto"/>
          </w:tcPr>
          <w:p w14:paraId="276E3315" w14:textId="3931AF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AA69EC" w14:textId="4217E1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AE4C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B20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85B07B" w14:textId="77777777" w:rsidTr="00AB1096">
        <w:tc>
          <w:tcPr>
            <w:tcW w:w="0" w:type="auto"/>
          </w:tcPr>
          <w:p w14:paraId="6AD1F95E" w14:textId="09D02B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R4-2119493</w:t>
            </w:r>
          </w:p>
        </w:tc>
        <w:tc>
          <w:tcPr>
            <w:tcW w:w="0" w:type="auto"/>
          </w:tcPr>
          <w:p w14:paraId="145869C9" w14:textId="1226D4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Delta Pcell parameter to solve SCell dropping issue</w:t>
            </w:r>
          </w:p>
        </w:tc>
        <w:tc>
          <w:tcPr>
            <w:tcW w:w="0" w:type="auto"/>
          </w:tcPr>
          <w:p w14:paraId="1EDF0762" w14:textId="76B6B6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2AF964" w14:textId="5A9323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E53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2B4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DD45FB" w14:textId="77777777" w:rsidTr="00AB1096">
        <w:tc>
          <w:tcPr>
            <w:tcW w:w="0" w:type="auto"/>
          </w:tcPr>
          <w:p w14:paraId="0BC1DEBF" w14:textId="18D28F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R4-2119494</w:t>
            </w:r>
          </w:p>
        </w:tc>
        <w:tc>
          <w:tcPr>
            <w:tcW w:w="0" w:type="auto"/>
          </w:tcPr>
          <w:p w14:paraId="278AEE26" w14:textId="60E132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 for phase continuity</w:t>
            </w:r>
          </w:p>
        </w:tc>
        <w:tc>
          <w:tcPr>
            <w:tcW w:w="0" w:type="auto"/>
          </w:tcPr>
          <w:p w14:paraId="17DEFA74" w14:textId="3A5C62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3AF507" w14:textId="0534D8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D6F2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218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7630F0" w14:textId="77777777" w:rsidTr="00AB1096">
        <w:tc>
          <w:tcPr>
            <w:tcW w:w="0" w:type="auto"/>
          </w:tcPr>
          <w:p w14:paraId="35539702" w14:textId="5C402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R4-2119495</w:t>
            </w:r>
          </w:p>
        </w:tc>
        <w:tc>
          <w:tcPr>
            <w:tcW w:w="0" w:type="auto"/>
          </w:tcPr>
          <w:p w14:paraId="62D4E5D7" w14:textId="2403A0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and criterias for setting requriements for UE</w:t>
            </w:r>
          </w:p>
        </w:tc>
        <w:tc>
          <w:tcPr>
            <w:tcW w:w="0" w:type="auto"/>
          </w:tcPr>
          <w:p w14:paraId="1C825933" w14:textId="3A3663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FA4C92D" w14:textId="53A39B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C6A0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4A6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0024FF" w14:textId="77777777" w:rsidTr="00AB1096">
        <w:tc>
          <w:tcPr>
            <w:tcW w:w="0" w:type="auto"/>
          </w:tcPr>
          <w:p w14:paraId="77D89096" w14:textId="2E984A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R4-2119496</w:t>
            </w:r>
          </w:p>
        </w:tc>
        <w:tc>
          <w:tcPr>
            <w:tcW w:w="0" w:type="auto"/>
          </w:tcPr>
          <w:p w14:paraId="4A2FD46F" w14:textId="23734C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TxD work plan update</w:t>
            </w:r>
          </w:p>
        </w:tc>
        <w:tc>
          <w:tcPr>
            <w:tcW w:w="0" w:type="auto"/>
          </w:tcPr>
          <w:p w14:paraId="27F58F9A" w14:textId="193DCD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92C24B" w14:textId="72EEB9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3465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016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6A9262" w14:textId="77777777" w:rsidTr="00AB1096">
        <w:tc>
          <w:tcPr>
            <w:tcW w:w="0" w:type="auto"/>
          </w:tcPr>
          <w:p w14:paraId="39CAA77C" w14:textId="3A7E92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R4-2119497</w:t>
            </w:r>
          </w:p>
        </w:tc>
        <w:tc>
          <w:tcPr>
            <w:tcW w:w="0" w:type="auto"/>
          </w:tcPr>
          <w:p w14:paraId="2E880415" w14:textId="24C5C9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pcmax corrections</w:t>
            </w:r>
          </w:p>
        </w:tc>
        <w:tc>
          <w:tcPr>
            <w:tcW w:w="0" w:type="auto"/>
          </w:tcPr>
          <w:p w14:paraId="331170C6" w14:textId="52CC5D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2018EC" w14:textId="051952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68EA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6F5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D67B88" w14:textId="77777777" w:rsidTr="00AB1096">
        <w:tc>
          <w:tcPr>
            <w:tcW w:w="0" w:type="auto"/>
          </w:tcPr>
          <w:p w14:paraId="54FE821A" w14:textId="7D4DE8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R4-2119498</w:t>
            </w:r>
          </w:p>
        </w:tc>
        <w:tc>
          <w:tcPr>
            <w:tcW w:w="0" w:type="auto"/>
          </w:tcPr>
          <w:p w14:paraId="42D2148F" w14:textId="30E107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pcmax corrections</w:t>
            </w:r>
          </w:p>
        </w:tc>
        <w:tc>
          <w:tcPr>
            <w:tcW w:w="0" w:type="auto"/>
          </w:tcPr>
          <w:p w14:paraId="106B881F" w14:textId="43E5E1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51BC65" w14:textId="651222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2B52B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F6C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226EF4" w14:textId="77777777" w:rsidTr="00AB1096">
        <w:tc>
          <w:tcPr>
            <w:tcW w:w="0" w:type="auto"/>
          </w:tcPr>
          <w:p w14:paraId="76F3657C" w14:textId="02075E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R4-2119499</w:t>
            </w:r>
          </w:p>
        </w:tc>
        <w:tc>
          <w:tcPr>
            <w:tcW w:w="0" w:type="auto"/>
          </w:tcPr>
          <w:p w14:paraId="7289383C" w14:textId="6FD3A2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remove LO exceptions</w:t>
            </w:r>
          </w:p>
        </w:tc>
        <w:tc>
          <w:tcPr>
            <w:tcW w:w="0" w:type="auto"/>
          </w:tcPr>
          <w:p w14:paraId="153F4F1C" w14:textId="251ED6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CA9BA5" w14:textId="2B1D08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C1E4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380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98DCB8" w14:textId="77777777" w:rsidTr="00AB1096">
        <w:tc>
          <w:tcPr>
            <w:tcW w:w="0" w:type="auto"/>
          </w:tcPr>
          <w:p w14:paraId="5C10098E" w14:textId="72585A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R4-2119500</w:t>
            </w:r>
          </w:p>
        </w:tc>
        <w:tc>
          <w:tcPr>
            <w:tcW w:w="0" w:type="auto"/>
          </w:tcPr>
          <w:p w14:paraId="6E4B6FB7" w14:textId="429F7F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Inter-Donor Migration</w:t>
            </w:r>
          </w:p>
        </w:tc>
        <w:tc>
          <w:tcPr>
            <w:tcW w:w="0" w:type="auto"/>
          </w:tcPr>
          <w:p w14:paraId="5F09A53B" w14:textId="7BEFF6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14BC0D" w14:textId="3FCB34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7EFC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DEE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BF12C1" w14:textId="77777777" w:rsidTr="00AB1096">
        <w:tc>
          <w:tcPr>
            <w:tcW w:w="0" w:type="auto"/>
          </w:tcPr>
          <w:p w14:paraId="5DB87E6D" w14:textId="753F34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R4-2119501</w:t>
            </w:r>
          </w:p>
        </w:tc>
        <w:tc>
          <w:tcPr>
            <w:tcW w:w="0" w:type="auto"/>
          </w:tcPr>
          <w:p w14:paraId="09D70F24" w14:textId="14E043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37.141: correction of the OBUE requirements applicability, Rel-15</w:t>
            </w:r>
          </w:p>
        </w:tc>
        <w:tc>
          <w:tcPr>
            <w:tcW w:w="0" w:type="auto"/>
          </w:tcPr>
          <w:p w14:paraId="1A6C8F01" w14:textId="7A988E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B6D24F" w14:textId="49B162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AEFC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34E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6792D6" w14:textId="77777777" w:rsidTr="00AB1096">
        <w:tc>
          <w:tcPr>
            <w:tcW w:w="0" w:type="auto"/>
          </w:tcPr>
          <w:p w14:paraId="780DD39B" w14:textId="5378E9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R4-2119502</w:t>
            </w:r>
          </w:p>
        </w:tc>
        <w:tc>
          <w:tcPr>
            <w:tcW w:w="0" w:type="auto"/>
          </w:tcPr>
          <w:p w14:paraId="457BD646" w14:textId="60A35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37.141: correction of the OBUE requirements applicability, Rel-16</w:t>
            </w:r>
          </w:p>
        </w:tc>
        <w:tc>
          <w:tcPr>
            <w:tcW w:w="0" w:type="auto"/>
          </w:tcPr>
          <w:p w14:paraId="3AD803BC" w14:textId="75FEC7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142801" w14:textId="4A36FE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4F66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13E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485507" w14:textId="77777777" w:rsidTr="00AB1096">
        <w:tc>
          <w:tcPr>
            <w:tcW w:w="0" w:type="auto"/>
          </w:tcPr>
          <w:p w14:paraId="11A119FD" w14:textId="5CF2D7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R4-2119503</w:t>
            </w:r>
          </w:p>
        </w:tc>
        <w:tc>
          <w:tcPr>
            <w:tcW w:w="0" w:type="auto"/>
          </w:tcPr>
          <w:p w14:paraId="6C6EC39E" w14:textId="6B4A70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37.141: correction of the OBUE requirements applicability, Rel-17</w:t>
            </w:r>
          </w:p>
        </w:tc>
        <w:tc>
          <w:tcPr>
            <w:tcW w:w="0" w:type="auto"/>
          </w:tcPr>
          <w:p w14:paraId="705373E4" w14:textId="21BA9E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91D675" w14:textId="0F71FC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1DD1E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DE25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4B3149" w14:textId="77777777" w:rsidTr="00AB1096">
        <w:tc>
          <w:tcPr>
            <w:tcW w:w="0" w:type="auto"/>
          </w:tcPr>
          <w:p w14:paraId="0FE50898" w14:textId="5AAE9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R4-2119504</w:t>
            </w:r>
          </w:p>
        </w:tc>
        <w:tc>
          <w:tcPr>
            <w:tcW w:w="0" w:type="auto"/>
          </w:tcPr>
          <w:p w14:paraId="60876BE9" w14:textId="780B29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open issues on coverage enhancements</w:t>
            </w:r>
          </w:p>
        </w:tc>
        <w:tc>
          <w:tcPr>
            <w:tcW w:w="0" w:type="auto"/>
          </w:tcPr>
          <w:p w14:paraId="4643A86E" w14:textId="5F40D9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2CA1552F" w14:textId="55E0C4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4DC2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18FA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2835DC" w14:textId="77777777" w:rsidTr="00AB1096">
        <w:tc>
          <w:tcPr>
            <w:tcW w:w="0" w:type="auto"/>
          </w:tcPr>
          <w:p w14:paraId="2589DCFD" w14:textId="2FA738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R4-2119505</w:t>
            </w:r>
          </w:p>
        </w:tc>
        <w:tc>
          <w:tcPr>
            <w:tcW w:w="0" w:type="auto"/>
          </w:tcPr>
          <w:p w14:paraId="34EF9EBE" w14:textId="3D3BD2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NTN UL Timing Accuracy</w:t>
            </w:r>
          </w:p>
        </w:tc>
        <w:tc>
          <w:tcPr>
            <w:tcW w:w="0" w:type="auto"/>
          </w:tcPr>
          <w:p w14:paraId="67A9A7C7" w14:textId="3B135F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2966571" w14:textId="714118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BE8C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A11C3" w14:textId="695274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R4-2120240</w:t>
            </w:r>
          </w:p>
        </w:tc>
      </w:tr>
      <w:tr w:rsidR="00AB1096" w14:paraId="205E4068" w14:textId="77777777" w:rsidTr="00AB1096">
        <w:tc>
          <w:tcPr>
            <w:tcW w:w="0" w:type="auto"/>
          </w:tcPr>
          <w:p w14:paraId="5B7C4010" w14:textId="5AD9AA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R4-2119506</w:t>
            </w:r>
          </w:p>
        </w:tc>
        <w:tc>
          <w:tcPr>
            <w:tcW w:w="0" w:type="auto"/>
          </w:tcPr>
          <w:p w14:paraId="48B28CB0" w14:textId="6B6721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Relative power tolerance clarifications for FR2</w:t>
            </w:r>
          </w:p>
        </w:tc>
        <w:tc>
          <w:tcPr>
            <w:tcW w:w="0" w:type="auto"/>
          </w:tcPr>
          <w:p w14:paraId="04CC24D7" w14:textId="6E8175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26AE0AF9" w14:textId="7784A3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E7B5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D19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4C91AD" w14:textId="77777777" w:rsidTr="00AB1096">
        <w:tc>
          <w:tcPr>
            <w:tcW w:w="0" w:type="auto"/>
          </w:tcPr>
          <w:p w14:paraId="2B64ED86" w14:textId="427D3F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R4-2119507</w:t>
            </w:r>
          </w:p>
        </w:tc>
        <w:tc>
          <w:tcPr>
            <w:tcW w:w="0" w:type="auto"/>
          </w:tcPr>
          <w:p w14:paraId="59F8FD7A" w14:textId="59FB52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NR UE RRM Specification Discussion</w:t>
            </w:r>
          </w:p>
        </w:tc>
        <w:tc>
          <w:tcPr>
            <w:tcW w:w="0" w:type="auto"/>
          </w:tcPr>
          <w:p w14:paraId="40211C51" w14:textId="199D6E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14837F3" w14:textId="4797F0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974E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939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BD13D0" w14:textId="77777777" w:rsidTr="00AB1096">
        <w:tc>
          <w:tcPr>
            <w:tcW w:w="0" w:type="auto"/>
          </w:tcPr>
          <w:p w14:paraId="23D0B19F" w14:textId="5EADED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R4-2119508</w:t>
            </w:r>
          </w:p>
        </w:tc>
        <w:tc>
          <w:tcPr>
            <w:tcW w:w="0" w:type="auto"/>
          </w:tcPr>
          <w:p w14:paraId="183AF0DD" w14:textId="516CDB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FR2-2 channelization</w:t>
            </w:r>
          </w:p>
        </w:tc>
        <w:tc>
          <w:tcPr>
            <w:tcW w:w="0" w:type="auto"/>
          </w:tcPr>
          <w:p w14:paraId="2837086E" w14:textId="583DED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24B3C00" w14:textId="5AD723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49B6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17E74" w14:textId="0A7752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R4-2119829</w:t>
            </w:r>
          </w:p>
        </w:tc>
      </w:tr>
      <w:tr w:rsidR="00AB1096" w14:paraId="32B3251E" w14:textId="77777777" w:rsidTr="00AB1096">
        <w:tc>
          <w:tcPr>
            <w:tcW w:w="0" w:type="auto"/>
          </w:tcPr>
          <w:p w14:paraId="69179F4B" w14:textId="1DA3BD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R4-2119509</w:t>
            </w:r>
          </w:p>
        </w:tc>
        <w:tc>
          <w:tcPr>
            <w:tcW w:w="0" w:type="auto"/>
          </w:tcPr>
          <w:p w14:paraId="4A46F3B6" w14:textId="2D9C3F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Tx requirements for FR2-2</w:t>
            </w:r>
          </w:p>
        </w:tc>
        <w:tc>
          <w:tcPr>
            <w:tcW w:w="0" w:type="auto"/>
          </w:tcPr>
          <w:p w14:paraId="1F006370" w14:textId="5E2BFD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CF37CC0" w14:textId="58AE32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05D3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AED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A8FD56" w14:textId="77777777" w:rsidTr="00AB1096">
        <w:tc>
          <w:tcPr>
            <w:tcW w:w="0" w:type="auto"/>
          </w:tcPr>
          <w:p w14:paraId="26D50753" w14:textId="620B89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R4-2119510</w:t>
            </w:r>
          </w:p>
        </w:tc>
        <w:tc>
          <w:tcPr>
            <w:tcW w:w="0" w:type="auto"/>
          </w:tcPr>
          <w:p w14:paraId="5586D571" w14:textId="6FB0B6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Minimum peak EIS for FR2-2</w:t>
            </w:r>
          </w:p>
        </w:tc>
        <w:tc>
          <w:tcPr>
            <w:tcW w:w="0" w:type="auto"/>
          </w:tcPr>
          <w:p w14:paraId="30B7252C" w14:textId="694A19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D19C9A5" w14:textId="5AC875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59B5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F70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8F2EBA" w14:textId="77777777" w:rsidTr="00AB1096">
        <w:tc>
          <w:tcPr>
            <w:tcW w:w="0" w:type="auto"/>
          </w:tcPr>
          <w:p w14:paraId="2C7FD534" w14:textId="2B0074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R4-2119511</w:t>
            </w:r>
          </w:p>
        </w:tc>
        <w:tc>
          <w:tcPr>
            <w:tcW w:w="0" w:type="auto"/>
          </w:tcPr>
          <w:p w14:paraId="3F22FC70" w14:textId="4B7C98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types for FR2-2 OTA test methods</w:t>
            </w:r>
          </w:p>
        </w:tc>
        <w:tc>
          <w:tcPr>
            <w:tcW w:w="0" w:type="auto"/>
          </w:tcPr>
          <w:p w14:paraId="3C3B38A4" w14:textId="05EAD8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6F8D141" w14:textId="1D711E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8097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1E7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F96EFE" w14:textId="77777777" w:rsidTr="00AB1096">
        <w:tc>
          <w:tcPr>
            <w:tcW w:w="0" w:type="auto"/>
          </w:tcPr>
          <w:p w14:paraId="3D99129B" w14:textId="4023D5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R4-2119512</w:t>
            </w:r>
          </w:p>
        </w:tc>
        <w:tc>
          <w:tcPr>
            <w:tcW w:w="0" w:type="auto"/>
          </w:tcPr>
          <w:p w14:paraId="346B9BE7" w14:textId="39BB9C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FR2-2 OTA test methods for UE demodulation</w:t>
            </w:r>
          </w:p>
        </w:tc>
        <w:tc>
          <w:tcPr>
            <w:tcW w:w="0" w:type="auto"/>
          </w:tcPr>
          <w:p w14:paraId="1F48AD5C" w14:textId="6D7C5C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22F5DFD" w14:textId="56F126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359C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B878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212B82" w14:textId="77777777" w:rsidTr="00AB1096">
        <w:tc>
          <w:tcPr>
            <w:tcW w:w="0" w:type="auto"/>
          </w:tcPr>
          <w:p w14:paraId="05AD5B97" w14:textId="488EF1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R4-2119513</w:t>
            </w:r>
          </w:p>
        </w:tc>
        <w:tc>
          <w:tcPr>
            <w:tcW w:w="0" w:type="auto"/>
          </w:tcPr>
          <w:p w14:paraId="669F56AB" w14:textId="2ED166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PDSCH grant on TRS slots for CSI Reporting Tests</w:t>
            </w:r>
          </w:p>
        </w:tc>
        <w:tc>
          <w:tcPr>
            <w:tcW w:w="0" w:type="auto"/>
          </w:tcPr>
          <w:p w14:paraId="09CCBB69" w14:textId="325141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3E6418" w14:textId="723950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92A1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D6C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7D41D5" w14:textId="77777777" w:rsidTr="00AB1096">
        <w:tc>
          <w:tcPr>
            <w:tcW w:w="0" w:type="auto"/>
          </w:tcPr>
          <w:p w14:paraId="744AC77B" w14:textId="475346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R4-2119514</w:t>
            </w:r>
          </w:p>
        </w:tc>
        <w:tc>
          <w:tcPr>
            <w:tcW w:w="0" w:type="auto"/>
          </w:tcPr>
          <w:p w14:paraId="73D3BEE7" w14:textId="60D57F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PC2 intra-band contiguious CA with 2Tx</w:t>
            </w:r>
          </w:p>
        </w:tc>
        <w:tc>
          <w:tcPr>
            <w:tcW w:w="0" w:type="auto"/>
          </w:tcPr>
          <w:p w14:paraId="1D4FA2A0" w14:textId="797972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1E8D99" w14:textId="432FDC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2AE6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0CE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9752E0" w14:textId="77777777" w:rsidTr="00AB1096">
        <w:tc>
          <w:tcPr>
            <w:tcW w:w="0" w:type="auto"/>
          </w:tcPr>
          <w:p w14:paraId="604F2DB8" w14:textId="4B5340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R4-2119515</w:t>
            </w:r>
          </w:p>
        </w:tc>
        <w:tc>
          <w:tcPr>
            <w:tcW w:w="0" w:type="auto"/>
          </w:tcPr>
          <w:p w14:paraId="5899CDB3" w14:textId="53E7FC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PC2 intra-band UL CA with UL MIMO</w:t>
            </w:r>
          </w:p>
        </w:tc>
        <w:tc>
          <w:tcPr>
            <w:tcW w:w="0" w:type="auto"/>
          </w:tcPr>
          <w:p w14:paraId="1F752E69" w14:textId="05D7A3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823893" w14:textId="3C9D7C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C155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0220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4B7FE7" w14:textId="77777777" w:rsidTr="00AB1096">
        <w:tc>
          <w:tcPr>
            <w:tcW w:w="0" w:type="auto"/>
          </w:tcPr>
          <w:p w14:paraId="346ECD5E" w14:textId="05769C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R4-2119516</w:t>
            </w:r>
          </w:p>
        </w:tc>
        <w:tc>
          <w:tcPr>
            <w:tcW w:w="0" w:type="auto"/>
          </w:tcPr>
          <w:p w14:paraId="19C94B9E" w14:textId="325B13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correction of clauses of suffix H for CA with UL MIMO (R17)</w:t>
            </w:r>
          </w:p>
        </w:tc>
        <w:tc>
          <w:tcPr>
            <w:tcW w:w="0" w:type="auto"/>
          </w:tcPr>
          <w:p w14:paraId="5A66B647" w14:textId="6B0062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6B9F61" w14:textId="08DAB5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CE21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707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F8DB16" w14:textId="77777777" w:rsidTr="00AB1096">
        <w:tc>
          <w:tcPr>
            <w:tcW w:w="0" w:type="auto"/>
          </w:tcPr>
          <w:p w14:paraId="16A9DD11" w14:textId="52F9AF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R4-2119517</w:t>
            </w:r>
          </w:p>
        </w:tc>
        <w:tc>
          <w:tcPr>
            <w:tcW w:w="0" w:type="auto"/>
          </w:tcPr>
          <w:p w14:paraId="0D92977E" w14:textId="4FC0AA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contiguous CA with UL MIMO for power class 2</w:t>
            </w:r>
          </w:p>
        </w:tc>
        <w:tc>
          <w:tcPr>
            <w:tcW w:w="0" w:type="auto"/>
          </w:tcPr>
          <w:p w14:paraId="4BCA66BC" w14:textId="2D6859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D40959" w14:textId="173B5C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7767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7A319" w14:textId="5B52B3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R4-2119957</w:t>
            </w:r>
          </w:p>
        </w:tc>
      </w:tr>
      <w:tr w:rsidR="00AB1096" w14:paraId="65031460" w14:textId="77777777" w:rsidTr="00AB1096">
        <w:tc>
          <w:tcPr>
            <w:tcW w:w="0" w:type="auto"/>
          </w:tcPr>
          <w:p w14:paraId="6149BAEA" w14:textId="423194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R4-2119518</w:t>
            </w:r>
          </w:p>
        </w:tc>
        <w:tc>
          <w:tcPr>
            <w:tcW w:w="0" w:type="auto"/>
          </w:tcPr>
          <w:p w14:paraId="64947D38" w14:textId="03095C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dropping</w:t>
            </w:r>
          </w:p>
        </w:tc>
        <w:tc>
          <w:tcPr>
            <w:tcW w:w="0" w:type="auto"/>
          </w:tcPr>
          <w:p w14:paraId="2F94C1DC" w14:textId="19396F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DDD9B4" w14:textId="4B718B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5C4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DBF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F210E3" w14:textId="77777777" w:rsidTr="00AB1096">
        <w:tc>
          <w:tcPr>
            <w:tcW w:w="0" w:type="auto"/>
          </w:tcPr>
          <w:p w14:paraId="60018E4D" w14:textId="2D7EA5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R4-2119519</w:t>
            </w:r>
          </w:p>
        </w:tc>
        <w:tc>
          <w:tcPr>
            <w:tcW w:w="0" w:type="auto"/>
          </w:tcPr>
          <w:p w14:paraId="36BD14C9" w14:textId="6E9307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simultaneous RxTx for FR2</w:t>
            </w:r>
          </w:p>
        </w:tc>
        <w:tc>
          <w:tcPr>
            <w:tcW w:w="0" w:type="auto"/>
          </w:tcPr>
          <w:p w14:paraId="0ED343AE" w14:textId="199E87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D829D3" w14:textId="71BF5A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C965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DCE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E3E384" w14:textId="77777777" w:rsidTr="00AB1096">
        <w:tc>
          <w:tcPr>
            <w:tcW w:w="0" w:type="auto"/>
          </w:tcPr>
          <w:p w14:paraId="32C09AD1" w14:textId="3F9BEC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R4-2119520</w:t>
            </w:r>
          </w:p>
        </w:tc>
        <w:tc>
          <w:tcPr>
            <w:tcW w:w="0" w:type="auto"/>
          </w:tcPr>
          <w:p w14:paraId="22001407" w14:textId="5BCD21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2 bands DL with 2 bands UL into Rel-17 TS 36.101</w:t>
            </w:r>
          </w:p>
        </w:tc>
        <w:tc>
          <w:tcPr>
            <w:tcW w:w="0" w:type="auto"/>
          </w:tcPr>
          <w:p w14:paraId="780D0AAF" w14:textId="67986D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5FD9FB" w14:textId="5DBC27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3A36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BF9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F062C2" w14:textId="77777777" w:rsidTr="00AB1096">
        <w:tc>
          <w:tcPr>
            <w:tcW w:w="0" w:type="auto"/>
          </w:tcPr>
          <w:p w14:paraId="752FAC77" w14:textId="5B096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R4-2119521</w:t>
            </w:r>
          </w:p>
        </w:tc>
        <w:tc>
          <w:tcPr>
            <w:tcW w:w="0" w:type="auto"/>
          </w:tcPr>
          <w:p w14:paraId="40F84F56" w14:textId="134DF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LTE inter-band CA for 2 bands DL with 2 bands UL</w:t>
            </w:r>
          </w:p>
        </w:tc>
        <w:tc>
          <w:tcPr>
            <w:tcW w:w="0" w:type="auto"/>
          </w:tcPr>
          <w:p w14:paraId="110864B2" w14:textId="306944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0BBAF6" w14:textId="518200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F102E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735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1BDC4E" w14:textId="77777777" w:rsidTr="00AB1096">
        <w:tc>
          <w:tcPr>
            <w:tcW w:w="0" w:type="auto"/>
          </w:tcPr>
          <w:p w14:paraId="1B868DBB" w14:textId="52DF3F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R4-2119522</w:t>
            </w:r>
          </w:p>
        </w:tc>
        <w:tc>
          <w:tcPr>
            <w:tcW w:w="0" w:type="auto"/>
          </w:tcPr>
          <w:p w14:paraId="13F7EFF1" w14:textId="59902C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v0.3.0</w:t>
            </w:r>
          </w:p>
        </w:tc>
        <w:tc>
          <w:tcPr>
            <w:tcW w:w="0" w:type="auto"/>
          </w:tcPr>
          <w:p w14:paraId="29BC9C16" w14:textId="0B0A31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BCBFEC" w14:textId="210BAE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1BA8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2DB2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CF8C97" w14:textId="77777777" w:rsidTr="00AB1096">
        <w:tc>
          <w:tcPr>
            <w:tcW w:w="0" w:type="auto"/>
          </w:tcPr>
          <w:p w14:paraId="5D9052CD" w14:textId="1B514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R4-2119523</w:t>
            </w:r>
          </w:p>
        </w:tc>
        <w:tc>
          <w:tcPr>
            <w:tcW w:w="0" w:type="auto"/>
          </w:tcPr>
          <w:p w14:paraId="04C57BEF" w14:textId="17E579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36.717-02-02: Scope of LTE CA 2UL2DL R17 combinations</w:t>
            </w:r>
          </w:p>
        </w:tc>
        <w:tc>
          <w:tcPr>
            <w:tcW w:w="0" w:type="auto"/>
          </w:tcPr>
          <w:p w14:paraId="27304429" w14:textId="59844F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B3A58D" w14:textId="43F13E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E2BE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BE1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4FC77D" w14:textId="77777777" w:rsidTr="00AB1096">
        <w:tc>
          <w:tcPr>
            <w:tcW w:w="0" w:type="auto"/>
          </w:tcPr>
          <w:p w14:paraId="6D0C316F" w14:textId="67A4E7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R4-2119524</w:t>
            </w:r>
          </w:p>
        </w:tc>
        <w:tc>
          <w:tcPr>
            <w:tcW w:w="0" w:type="auto"/>
          </w:tcPr>
          <w:p w14:paraId="07D1736D" w14:textId="3C4FBC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Tx diversity requirements (phase 2)</w:t>
            </w:r>
          </w:p>
        </w:tc>
        <w:tc>
          <w:tcPr>
            <w:tcW w:w="0" w:type="auto"/>
          </w:tcPr>
          <w:p w14:paraId="0945D912" w14:textId="59FF94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A52B0E" w14:textId="3CF5B0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7195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7BC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57C5BB" w14:textId="77777777" w:rsidTr="00AB1096">
        <w:tc>
          <w:tcPr>
            <w:tcW w:w="0" w:type="auto"/>
          </w:tcPr>
          <w:p w14:paraId="796165AC" w14:textId="73497F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R4-2119525</w:t>
            </w:r>
          </w:p>
        </w:tc>
        <w:tc>
          <w:tcPr>
            <w:tcW w:w="0" w:type="auto"/>
          </w:tcPr>
          <w:p w14:paraId="28867B0F" w14:textId="65A8B4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release independent requirements for TxD</w:t>
            </w:r>
          </w:p>
        </w:tc>
        <w:tc>
          <w:tcPr>
            <w:tcW w:w="0" w:type="auto"/>
          </w:tcPr>
          <w:p w14:paraId="4A2BC6CA" w14:textId="141CEF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761325" w14:textId="350D16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C92B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89B0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6E51C7" w14:textId="77777777" w:rsidTr="00AB1096">
        <w:tc>
          <w:tcPr>
            <w:tcW w:w="0" w:type="auto"/>
          </w:tcPr>
          <w:p w14:paraId="4FD8300B" w14:textId="704413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R4-2119526</w:t>
            </w:r>
          </w:p>
        </w:tc>
        <w:tc>
          <w:tcPr>
            <w:tcW w:w="0" w:type="auto"/>
          </w:tcPr>
          <w:p w14:paraId="33B7EF50" w14:textId="7E9C29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38.307: release independent requirements for TxD</w:t>
            </w:r>
          </w:p>
        </w:tc>
        <w:tc>
          <w:tcPr>
            <w:tcW w:w="0" w:type="auto"/>
          </w:tcPr>
          <w:p w14:paraId="32649752" w14:textId="47F0E1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0DF4A9" w14:textId="7F07C8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6FE9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852D4" w14:textId="68AEA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R4-2119976</w:t>
            </w:r>
          </w:p>
        </w:tc>
      </w:tr>
      <w:tr w:rsidR="00AB1096" w14:paraId="5325FD70" w14:textId="77777777" w:rsidTr="00AB1096">
        <w:tc>
          <w:tcPr>
            <w:tcW w:w="0" w:type="auto"/>
          </w:tcPr>
          <w:p w14:paraId="655F92D6" w14:textId="73788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R4-2119527</w:t>
            </w:r>
          </w:p>
        </w:tc>
        <w:tc>
          <w:tcPr>
            <w:tcW w:w="0" w:type="auto"/>
          </w:tcPr>
          <w:p w14:paraId="1E911607" w14:textId="7311C5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correction of power class for EN-DC (R15)</w:t>
            </w:r>
          </w:p>
        </w:tc>
        <w:tc>
          <w:tcPr>
            <w:tcW w:w="0" w:type="auto"/>
          </w:tcPr>
          <w:p w14:paraId="3F06CECE" w14:textId="0BDCCB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387A86" w14:textId="3084D6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C117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8071F" w14:textId="732B1B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R4-2119839</w:t>
            </w:r>
          </w:p>
        </w:tc>
      </w:tr>
      <w:tr w:rsidR="00AB1096" w14:paraId="48316C93" w14:textId="77777777" w:rsidTr="00AB1096">
        <w:tc>
          <w:tcPr>
            <w:tcW w:w="0" w:type="auto"/>
          </w:tcPr>
          <w:p w14:paraId="6641420D" w14:textId="2B1F15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R4-2119528</w:t>
            </w:r>
          </w:p>
        </w:tc>
        <w:tc>
          <w:tcPr>
            <w:tcW w:w="0" w:type="auto"/>
          </w:tcPr>
          <w:p w14:paraId="708FCF53" w14:textId="629232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38.839 v0.1.0</w:t>
            </w:r>
          </w:p>
        </w:tc>
        <w:tc>
          <w:tcPr>
            <w:tcW w:w="0" w:type="auto"/>
          </w:tcPr>
          <w:p w14:paraId="5811A4DA" w14:textId="1D99EB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EE2938" w14:textId="34EBE9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B024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232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707D5F" w14:textId="77777777" w:rsidTr="00AB1096">
        <w:tc>
          <w:tcPr>
            <w:tcW w:w="0" w:type="auto"/>
          </w:tcPr>
          <w:p w14:paraId="7735AEED" w14:textId="1D8690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R4-2119529</w:t>
            </w:r>
          </w:p>
        </w:tc>
        <w:tc>
          <w:tcPr>
            <w:tcW w:w="0" w:type="auto"/>
          </w:tcPr>
          <w:p w14:paraId="6184BAD3" w14:textId="4E688A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38.839: Principles for simultaneous RxTx capability</w:t>
            </w:r>
          </w:p>
        </w:tc>
        <w:tc>
          <w:tcPr>
            <w:tcW w:w="0" w:type="auto"/>
          </w:tcPr>
          <w:p w14:paraId="3C000CE4" w14:textId="1B9601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FB514E" w14:textId="64C763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6B0C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3E6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8A1B45" w14:textId="77777777" w:rsidTr="00AB1096">
        <w:tc>
          <w:tcPr>
            <w:tcW w:w="0" w:type="auto"/>
          </w:tcPr>
          <w:p w14:paraId="770B7B1E" w14:textId="1C44D7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R4-2119530</w:t>
            </w:r>
          </w:p>
        </w:tc>
        <w:tc>
          <w:tcPr>
            <w:tcW w:w="0" w:type="auto"/>
          </w:tcPr>
          <w:p w14:paraId="0E7F2689" w14:textId="18043F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Introduce UL MIMO configurations for band n40</w:t>
            </w:r>
          </w:p>
        </w:tc>
        <w:tc>
          <w:tcPr>
            <w:tcW w:w="0" w:type="auto"/>
          </w:tcPr>
          <w:p w14:paraId="3EF61A54" w14:textId="75F391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5CEA14" w14:textId="1C19AD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18CA1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910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C63C96" w14:textId="77777777" w:rsidTr="00AB1096">
        <w:tc>
          <w:tcPr>
            <w:tcW w:w="0" w:type="auto"/>
          </w:tcPr>
          <w:p w14:paraId="350C8820" w14:textId="4B0F1B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R4-2119531</w:t>
            </w:r>
          </w:p>
        </w:tc>
        <w:tc>
          <w:tcPr>
            <w:tcW w:w="0" w:type="auto"/>
          </w:tcPr>
          <w:p w14:paraId="3CCEF783" w14:textId="1DA316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Rel-17 Basket UL MIMO bands</w:t>
            </w:r>
          </w:p>
        </w:tc>
        <w:tc>
          <w:tcPr>
            <w:tcW w:w="0" w:type="auto"/>
          </w:tcPr>
          <w:p w14:paraId="6AFA25CB" w14:textId="14AAA1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88C859" w14:textId="710288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7AAB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2AE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69AB7C" w14:textId="77777777" w:rsidTr="00AB1096">
        <w:tc>
          <w:tcPr>
            <w:tcW w:w="0" w:type="auto"/>
          </w:tcPr>
          <w:p w14:paraId="515D5563" w14:textId="08E4A2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R4-2119532</w:t>
            </w:r>
          </w:p>
        </w:tc>
        <w:tc>
          <w:tcPr>
            <w:tcW w:w="0" w:type="auto"/>
          </w:tcPr>
          <w:p w14:paraId="04A19B86" w14:textId="4631EC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specific HPUE power class capability for NR V2X</w:t>
            </w:r>
          </w:p>
        </w:tc>
        <w:tc>
          <w:tcPr>
            <w:tcW w:w="0" w:type="auto"/>
          </w:tcPr>
          <w:p w14:paraId="46D80E04" w14:textId="0438ED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9E7AFB" w14:textId="16F1FA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0CC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6B6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904E0B" w14:textId="77777777" w:rsidTr="00AB1096">
        <w:tc>
          <w:tcPr>
            <w:tcW w:w="0" w:type="auto"/>
          </w:tcPr>
          <w:p w14:paraId="49DAF47E" w14:textId="220EB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R4-2119533</w:t>
            </w:r>
          </w:p>
        </w:tc>
        <w:tc>
          <w:tcPr>
            <w:tcW w:w="0" w:type="auto"/>
          </w:tcPr>
          <w:p w14:paraId="6FE26C33" w14:textId="299979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new power class 2 capability for NR-V2X</w:t>
            </w:r>
          </w:p>
        </w:tc>
        <w:tc>
          <w:tcPr>
            <w:tcW w:w="0" w:type="auto"/>
          </w:tcPr>
          <w:p w14:paraId="5C5DC5FB" w14:textId="7FCAAC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8105ED" w14:textId="1D48C6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4CD23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6B2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07B5AF" w14:textId="77777777" w:rsidTr="00AB1096">
        <w:tc>
          <w:tcPr>
            <w:tcW w:w="0" w:type="auto"/>
          </w:tcPr>
          <w:p w14:paraId="60ED471A" w14:textId="17D1CE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R4-2119534</w:t>
            </w:r>
          </w:p>
        </w:tc>
        <w:tc>
          <w:tcPr>
            <w:tcW w:w="0" w:type="auto"/>
          </w:tcPr>
          <w:p w14:paraId="09CDA3D7" w14:textId="66DD43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Pcmax for intra-band concurrent operation</w:t>
            </w:r>
          </w:p>
        </w:tc>
        <w:tc>
          <w:tcPr>
            <w:tcW w:w="0" w:type="auto"/>
          </w:tcPr>
          <w:p w14:paraId="31131818" w14:textId="5161D7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9011E8" w14:textId="318CE0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BCC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474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3EAB22" w14:textId="77777777" w:rsidTr="00AB1096">
        <w:tc>
          <w:tcPr>
            <w:tcW w:w="0" w:type="auto"/>
          </w:tcPr>
          <w:p w14:paraId="566AD3CC" w14:textId="183818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R4-2119535</w:t>
            </w:r>
          </w:p>
        </w:tc>
        <w:tc>
          <w:tcPr>
            <w:tcW w:w="0" w:type="auto"/>
          </w:tcPr>
          <w:p w14:paraId="5B4C1605" w14:textId="3B0C4A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Configured transmitted power for NR V2X intra-band con-current operation</w:t>
            </w:r>
          </w:p>
        </w:tc>
        <w:tc>
          <w:tcPr>
            <w:tcW w:w="0" w:type="auto"/>
          </w:tcPr>
          <w:p w14:paraId="10F5A0A6" w14:textId="6184CE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20CA2F" w14:textId="3EFB56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F94A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B20A36" w14:textId="4B4222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R4-2120048</w:t>
            </w:r>
          </w:p>
        </w:tc>
      </w:tr>
      <w:tr w:rsidR="00AB1096" w14:paraId="126BA9CE" w14:textId="77777777" w:rsidTr="00AB1096">
        <w:tc>
          <w:tcPr>
            <w:tcW w:w="0" w:type="auto"/>
          </w:tcPr>
          <w:p w14:paraId="5A95B654" w14:textId="475E09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R4-2119536</w:t>
            </w:r>
          </w:p>
        </w:tc>
        <w:tc>
          <w:tcPr>
            <w:tcW w:w="0" w:type="auto"/>
          </w:tcPr>
          <w:p w14:paraId="3C80A2BC" w14:textId="7D91AA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correction of output power for intra-band V2X operation (R16)</w:t>
            </w:r>
          </w:p>
        </w:tc>
        <w:tc>
          <w:tcPr>
            <w:tcW w:w="0" w:type="auto"/>
          </w:tcPr>
          <w:p w14:paraId="2DEFE78E" w14:textId="58583C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930395" w14:textId="4C1C20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FD52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3F8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152706" w14:textId="77777777" w:rsidTr="00AB1096">
        <w:tc>
          <w:tcPr>
            <w:tcW w:w="0" w:type="auto"/>
          </w:tcPr>
          <w:p w14:paraId="1EDECE47" w14:textId="3386E5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R4-2119537</w:t>
            </w:r>
          </w:p>
        </w:tc>
        <w:tc>
          <w:tcPr>
            <w:tcW w:w="0" w:type="auto"/>
          </w:tcPr>
          <w:p w14:paraId="649C2E04" w14:textId="591B5A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correction of output power for intra-band V2X operation (R17)</w:t>
            </w:r>
          </w:p>
        </w:tc>
        <w:tc>
          <w:tcPr>
            <w:tcW w:w="0" w:type="auto"/>
          </w:tcPr>
          <w:p w14:paraId="569E4072" w14:textId="095FBF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1B2BF6" w14:textId="392F3B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D7227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7470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C6729A" w14:textId="77777777" w:rsidTr="00AB1096">
        <w:tc>
          <w:tcPr>
            <w:tcW w:w="0" w:type="auto"/>
          </w:tcPr>
          <w:p w14:paraId="3894FBD5" w14:textId="71276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R4-2119538</w:t>
            </w:r>
          </w:p>
        </w:tc>
        <w:tc>
          <w:tcPr>
            <w:tcW w:w="0" w:type="auto"/>
          </w:tcPr>
          <w:p w14:paraId="468DF604" w14:textId="0F6AB4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38.101-2: Alignment of description of mpr-PowerBoost-Fr2-r16 (R16)</w:t>
            </w:r>
          </w:p>
        </w:tc>
        <w:tc>
          <w:tcPr>
            <w:tcW w:w="0" w:type="auto"/>
          </w:tcPr>
          <w:p w14:paraId="4F23D6E9" w14:textId="0B9106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F89238" w14:textId="55BC49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0E45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F69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A4799B" w14:textId="77777777" w:rsidTr="00AB1096">
        <w:tc>
          <w:tcPr>
            <w:tcW w:w="0" w:type="auto"/>
          </w:tcPr>
          <w:p w14:paraId="072EF08B" w14:textId="47D9F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R4-2119539</w:t>
            </w:r>
          </w:p>
        </w:tc>
        <w:tc>
          <w:tcPr>
            <w:tcW w:w="0" w:type="auto"/>
          </w:tcPr>
          <w:p w14:paraId="2ECEBD85" w14:textId="0F2590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description of mpr-PowerBoost-Fr2-r16</w:t>
            </w:r>
          </w:p>
        </w:tc>
        <w:tc>
          <w:tcPr>
            <w:tcW w:w="0" w:type="auto"/>
          </w:tcPr>
          <w:p w14:paraId="4C49538F" w14:textId="2F22F9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17704A" w14:textId="6BCA4A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3B8A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BF1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502286" w14:textId="77777777" w:rsidTr="00AB1096">
        <w:tc>
          <w:tcPr>
            <w:tcW w:w="0" w:type="auto"/>
          </w:tcPr>
          <w:p w14:paraId="2AC09490" w14:textId="65495E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R4-2119540</w:t>
            </w:r>
          </w:p>
        </w:tc>
        <w:tc>
          <w:tcPr>
            <w:tcW w:w="0" w:type="auto"/>
          </w:tcPr>
          <w:p w14:paraId="39101382" w14:textId="4ABFE1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FR1 measurement uncertianty</w:t>
            </w:r>
          </w:p>
        </w:tc>
        <w:tc>
          <w:tcPr>
            <w:tcW w:w="0" w:type="auto"/>
          </w:tcPr>
          <w:p w14:paraId="38C928BC" w14:textId="3E47B4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2C8B37" w14:textId="5FD2FA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58B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2DB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9BE6B1" w14:textId="77777777" w:rsidTr="00AB1096">
        <w:tc>
          <w:tcPr>
            <w:tcW w:w="0" w:type="auto"/>
          </w:tcPr>
          <w:p w14:paraId="45ABD933" w14:textId="12EDF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R4-2119541</w:t>
            </w:r>
          </w:p>
        </w:tc>
        <w:tc>
          <w:tcPr>
            <w:tcW w:w="0" w:type="auto"/>
          </w:tcPr>
          <w:p w14:paraId="6CB8522A" w14:textId="4D87E4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channel validation results</w:t>
            </w:r>
          </w:p>
        </w:tc>
        <w:tc>
          <w:tcPr>
            <w:tcW w:w="0" w:type="auto"/>
          </w:tcPr>
          <w:p w14:paraId="763510E3" w14:textId="715EC0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D5C993" w14:textId="5B066E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A309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D6E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31C70F" w14:textId="77777777" w:rsidTr="00AB1096">
        <w:tc>
          <w:tcPr>
            <w:tcW w:w="0" w:type="auto"/>
          </w:tcPr>
          <w:p w14:paraId="0F3F324C" w14:textId="04AE4C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R4-2119542</w:t>
            </w:r>
          </w:p>
        </w:tc>
        <w:tc>
          <w:tcPr>
            <w:tcW w:w="0" w:type="auto"/>
          </w:tcPr>
          <w:p w14:paraId="06793613" w14:textId="2DC685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EN-DC power splitting of FR1 TRP-TRS test</w:t>
            </w:r>
          </w:p>
        </w:tc>
        <w:tc>
          <w:tcPr>
            <w:tcW w:w="0" w:type="auto"/>
          </w:tcPr>
          <w:p w14:paraId="731C2DAC" w14:textId="33EA75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111739" w14:textId="449EF1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4A3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C60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C61231" w14:textId="77777777" w:rsidTr="00AB1096">
        <w:tc>
          <w:tcPr>
            <w:tcW w:w="0" w:type="auto"/>
          </w:tcPr>
          <w:p w14:paraId="5584D844" w14:textId="7BB4BA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R4-2119543</w:t>
            </w:r>
          </w:p>
        </w:tc>
        <w:tc>
          <w:tcPr>
            <w:tcW w:w="0" w:type="auto"/>
          </w:tcPr>
          <w:p w14:paraId="646983BD" w14:textId="5F5B96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TAS ON test</w:t>
            </w:r>
          </w:p>
        </w:tc>
        <w:tc>
          <w:tcPr>
            <w:tcW w:w="0" w:type="auto"/>
          </w:tcPr>
          <w:p w14:paraId="3EEFDE19" w14:textId="57AC82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284944" w14:textId="101B6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8F63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EB45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947834" w14:textId="77777777" w:rsidTr="00AB1096">
        <w:tc>
          <w:tcPr>
            <w:tcW w:w="0" w:type="auto"/>
          </w:tcPr>
          <w:p w14:paraId="0BA4AAFF" w14:textId="2ED45A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R4-2119544</w:t>
            </w:r>
          </w:p>
        </w:tc>
        <w:tc>
          <w:tcPr>
            <w:tcW w:w="0" w:type="auto"/>
          </w:tcPr>
          <w:p w14:paraId="4740A658" w14:textId="23B10F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CA Tests</w:t>
            </w:r>
          </w:p>
        </w:tc>
        <w:tc>
          <w:tcPr>
            <w:tcW w:w="0" w:type="auto"/>
          </w:tcPr>
          <w:p w14:paraId="163A502B" w14:textId="5AABFC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223F10" w14:textId="1307C4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DA20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FB5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898486" w14:textId="77777777" w:rsidTr="00AB1096">
        <w:tc>
          <w:tcPr>
            <w:tcW w:w="0" w:type="auto"/>
          </w:tcPr>
          <w:p w14:paraId="7CA54A4E" w14:textId="67AE04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R4-2119545</w:t>
            </w:r>
          </w:p>
        </w:tc>
        <w:tc>
          <w:tcPr>
            <w:tcW w:w="0" w:type="auto"/>
          </w:tcPr>
          <w:p w14:paraId="6C208AAB" w14:textId="19F69F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Inter-cell Interference PDSCH Tests</w:t>
            </w:r>
          </w:p>
        </w:tc>
        <w:tc>
          <w:tcPr>
            <w:tcW w:w="0" w:type="auto"/>
          </w:tcPr>
          <w:p w14:paraId="3774B789" w14:textId="253F36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B1CE86" w14:textId="05186C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4CB6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82B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AA28B9" w14:textId="77777777" w:rsidTr="00AB1096">
        <w:tc>
          <w:tcPr>
            <w:tcW w:w="0" w:type="auto"/>
          </w:tcPr>
          <w:p w14:paraId="5667FD30" w14:textId="15E906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R4-2119546</w:t>
            </w:r>
          </w:p>
        </w:tc>
        <w:tc>
          <w:tcPr>
            <w:tcW w:w="0" w:type="auto"/>
          </w:tcPr>
          <w:p w14:paraId="6E68F83F" w14:textId="27ABD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some Simulation Parameters for NTN Coexistence Scenarios</w:t>
            </w:r>
          </w:p>
        </w:tc>
        <w:tc>
          <w:tcPr>
            <w:tcW w:w="0" w:type="auto"/>
          </w:tcPr>
          <w:p w14:paraId="4C08729C" w14:textId="05694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B21AFE6" w14:textId="34124B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65F3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F4E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6F8A29" w14:textId="77777777" w:rsidTr="00AB1096">
        <w:tc>
          <w:tcPr>
            <w:tcW w:w="0" w:type="auto"/>
          </w:tcPr>
          <w:p w14:paraId="4C168313" w14:textId="1613F7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R4-2119547</w:t>
            </w:r>
          </w:p>
        </w:tc>
        <w:tc>
          <w:tcPr>
            <w:tcW w:w="0" w:type="auto"/>
          </w:tcPr>
          <w:p w14:paraId="16AF5728" w14:textId="1708C5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Irregular channel bandwidths – issues to address in TR38.844</w:t>
            </w:r>
          </w:p>
        </w:tc>
        <w:tc>
          <w:tcPr>
            <w:tcW w:w="0" w:type="auto"/>
          </w:tcPr>
          <w:p w14:paraId="5FAF588B" w14:textId="468322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64E4C37B" w14:textId="2FD81F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2C30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18B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C3DC0B" w14:textId="77777777" w:rsidTr="00AB1096">
        <w:tc>
          <w:tcPr>
            <w:tcW w:w="0" w:type="auto"/>
          </w:tcPr>
          <w:p w14:paraId="7A129990" w14:textId="61DD7D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R4-2119548</w:t>
            </w:r>
          </w:p>
        </w:tc>
        <w:tc>
          <w:tcPr>
            <w:tcW w:w="0" w:type="auto"/>
          </w:tcPr>
          <w:p w14:paraId="369A13B4" w14:textId="093383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Inter-cell Interference CSI Reporting Tests</w:t>
            </w:r>
          </w:p>
        </w:tc>
        <w:tc>
          <w:tcPr>
            <w:tcW w:w="0" w:type="auto"/>
          </w:tcPr>
          <w:p w14:paraId="4FF2A865" w14:textId="183EE5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3319E3" w14:textId="3FF907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74E2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766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023C1C" w14:textId="77777777" w:rsidTr="00AB1096">
        <w:tc>
          <w:tcPr>
            <w:tcW w:w="0" w:type="auto"/>
          </w:tcPr>
          <w:p w14:paraId="16377218" w14:textId="43C8F8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R4-2119549</w:t>
            </w:r>
          </w:p>
        </w:tc>
        <w:tc>
          <w:tcPr>
            <w:tcW w:w="0" w:type="auto"/>
          </w:tcPr>
          <w:p w14:paraId="6820B8BD" w14:textId="0FED84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Intra-cell Inter-user Interference Scenarios</w:t>
            </w:r>
          </w:p>
        </w:tc>
        <w:tc>
          <w:tcPr>
            <w:tcW w:w="0" w:type="auto"/>
          </w:tcPr>
          <w:p w14:paraId="4A5C2970" w14:textId="2612EE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AE946A" w14:textId="3F628D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8081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3C6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5A5B0B" w14:textId="77777777" w:rsidTr="00AB1096">
        <w:tc>
          <w:tcPr>
            <w:tcW w:w="0" w:type="auto"/>
          </w:tcPr>
          <w:p w14:paraId="0058BC33" w14:textId="6063BC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R4-2119550</w:t>
            </w:r>
          </w:p>
        </w:tc>
        <w:tc>
          <w:tcPr>
            <w:tcW w:w="0" w:type="auto"/>
          </w:tcPr>
          <w:p w14:paraId="6738A6D9" w14:textId="6D5629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CRS Interference Mitigation in NR</w:t>
            </w:r>
          </w:p>
        </w:tc>
        <w:tc>
          <w:tcPr>
            <w:tcW w:w="0" w:type="auto"/>
          </w:tcPr>
          <w:p w14:paraId="0365C720" w14:textId="1D8F5D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294D4E3" w14:textId="1FFF9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B806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DDFD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351B66" w14:textId="77777777" w:rsidTr="00AB1096">
        <w:tc>
          <w:tcPr>
            <w:tcW w:w="0" w:type="auto"/>
          </w:tcPr>
          <w:p w14:paraId="3CA754B7" w14:textId="1668F8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R4-2119551</w:t>
            </w:r>
          </w:p>
        </w:tc>
        <w:tc>
          <w:tcPr>
            <w:tcW w:w="0" w:type="auto"/>
          </w:tcPr>
          <w:p w14:paraId="7A69CA51" w14:textId="542003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Issues with FR1 MIMO EVM Measurement Using the Pseudo-Inverse</w:t>
            </w:r>
          </w:p>
        </w:tc>
        <w:tc>
          <w:tcPr>
            <w:tcW w:w="0" w:type="auto"/>
          </w:tcPr>
          <w:p w14:paraId="47837D76" w14:textId="6B4002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1A70F169" w14:textId="11ACFF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E9FE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64D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49DD0E" w14:textId="77777777" w:rsidTr="00AB1096">
        <w:tc>
          <w:tcPr>
            <w:tcW w:w="0" w:type="auto"/>
          </w:tcPr>
          <w:p w14:paraId="138EAA25" w14:textId="73B261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R4-2119552</w:t>
            </w:r>
          </w:p>
        </w:tc>
        <w:tc>
          <w:tcPr>
            <w:tcW w:w="0" w:type="auto"/>
          </w:tcPr>
          <w:p w14:paraId="6321FA2C" w14:textId="1D4664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coexistence simulation results</w:t>
            </w:r>
          </w:p>
        </w:tc>
        <w:tc>
          <w:tcPr>
            <w:tcW w:w="0" w:type="auto"/>
          </w:tcPr>
          <w:p w14:paraId="298754AF" w14:textId="308A26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47C88A3A" w14:textId="3EFB23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6BA5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9E4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D2807D" w14:textId="77777777" w:rsidTr="00AB1096">
        <w:tc>
          <w:tcPr>
            <w:tcW w:w="0" w:type="auto"/>
          </w:tcPr>
          <w:p w14:paraId="326487E5" w14:textId="669800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R4-2119553</w:t>
            </w:r>
          </w:p>
        </w:tc>
        <w:tc>
          <w:tcPr>
            <w:tcW w:w="0" w:type="auto"/>
          </w:tcPr>
          <w:p w14:paraId="55BE2EC3" w14:textId="70468E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NR UE Technical Specification Discussion</w:t>
            </w:r>
          </w:p>
        </w:tc>
        <w:tc>
          <w:tcPr>
            <w:tcW w:w="0" w:type="auto"/>
          </w:tcPr>
          <w:p w14:paraId="7C14CF1F" w14:textId="5DD66D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455AC1C3" w14:textId="0622FC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C826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A08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51C068" w14:textId="77777777" w:rsidTr="00AB1096">
        <w:tc>
          <w:tcPr>
            <w:tcW w:w="0" w:type="auto"/>
          </w:tcPr>
          <w:p w14:paraId="6B8BB731" w14:textId="344F12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R4-2119554</w:t>
            </w:r>
          </w:p>
        </w:tc>
        <w:tc>
          <w:tcPr>
            <w:tcW w:w="0" w:type="auto"/>
          </w:tcPr>
          <w:p w14:paraId="69FFCC68" w14:textId="58876A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NTN-NTN Coexistence Analysis</w:t>
            </w:r>
          </w:p>
        </w:tc>
        <w:tc>
          <w:tcPr>
            <w:tcW w:w="0" w:type="auto"/>
          </w:tcPr>
          <w:p w14:paraId="1551AA7E" w14:textId="5E11D6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9066F26" w14:textId="6D50D3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E2FA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741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F4C6AF" w14:textId="77777777" w:rsidTr="00AB1096">
        <w:tc>
          <w:tcPr>
            <w:tcW w:w="0" w:type="auto"/>
          </w:tcPr>
          <w:p w14:paraId="4FE5BCFB" w14:textId="2076F1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R4-2119555</w:t>
            </w:r>
          </w:p>
        </w:tc>
        <w:tc>
          <w:tcPr>
            <w:tcW w:w="0" w:type="auto"/>
          </w:tcPr>
          <w:p w14:paraId="3B8FC220" w14:textId="0E2DEB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Issues with FR2 MIMO EVM Measurement Using the Pseudo-Inverse</w:t>
            </w:r>
          </w:p>
        </w:tc>
        <w:tc>
          <w:tcPr>
            <w:tcW w:w="0" w:type="auto"/>
          </w:tcPr>
          <w:p w14:paraId="15171068" w14:textId="12BCB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30DD23E6" w14:textId="6C9088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B6F8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5FD8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2FB38B" w14:textId="77777777" w:rsidTr="00AB1096">
        <w:tc>
          <w:tcPr>
            <w:tcW w:w="0" w:type="auto"/>
          </w:tcPr>
          <w:p w14:paraId="07BC489B" w14:textId="4907AE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R4-2119556</w:t>
            </w:r>
          </w:p>
        </w:tc>
        <w:tc>
          <w:tcPr>
            <w:tcW w:w="0" w:type="auto"/>
          </w:tcPr>
          <w:p w14:paraId="5D3A109D" w14:textId="46B362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Variation of NTN ACLR and NTN ACS Parameters</w:t>
            </w:r>
          </w:p>
        </w:tc>
        <w:tc>
          <w:tcPr>
            <w:tcW w:w="0" w:type="auto"/>
          </w:tcPr>
          <w:p w14:paraId="179C3A9E" w14:textId="6ACB1F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F81823C" w14:textId="0D8F33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E12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C9EA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7B186A" w14:textId="77777777" w:rsidTr="00AB1096">
        <w:tc>
          <w:tcPr>
            <w:tcW w:w="0" w:type="auto"/>
          </w:tcPr>
          <w:p w14:paraId="360405AF" w14:textId="6D6481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R4-2119557</w:t>
            </w:r>
          </w:p>
        </w:tc>
        <w:tc>
          <w:tcPr>
            <w:tcW w:w="0" w:type="auto"/>
          </w:tcPr>
          <w:p w14:paraId="535ACA90" w14:textId="43C1AC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TN-NTN Coexistence Results for Phase 1</w:t>
            </w:r>
          </w:p>
        </w:tc>
        <w:tc>
          <w:tcPr>
            <w:tcW w:w="0" w:type="auto"/>
          </w:tcPr>
          <w:p w14:paraId="5D19D4CC" w14:textId="7808A3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Magister Solutions Ltd</w:t>
            </w:r>
          </w:p>
        </w:tc>
        <w:tc>
          <w:tcPr>
            <w:tcW w:w="0" w:type="auto"/>
          </w:tcPr>
          <w:p w14:paraId="430571D2" w14:textId="7E6CF8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EC6B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D30F0" w14:textId="3589A7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R4-2120628</w:t>
            </w:r>
          </w:p>
        </w:tc>
      </w:tr>
      <w:tr w:rsidR="00AB1096" w14:paraId="1A58072D" w14:textId="77777777" w:rsidTr="00AB1096">
        <w:tc>
          <w:tcPr>
            <w:tcW w:w="0" w:type="auto"/>
          </w:tcPr>
          <w:p w14:paraId="02BB01AE" w14:textId="3E1816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R4-2119558</w:t>
            </w:r>
          </w:p>
        </w:tc>
        <w:tc>
          <w:tcPr>
            <w:tcW w:w="0" w:type="auto"/>
          </w:tcPr>
          <w:p w14:paraId="5B3C294E" w14:textId="3D1C50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MIMO OTA channel model validation results</w:t>
            </w:r>
          </w:p>
        </w:tc>
        <w:tc>
          <w:tcPr>
            <w:tcW w:w="0" w:type="auto"/>
          </w:tcPr>
          <w:p w14:paraId="2E097EEA" w14:textId="024378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3D569EDD" w14:textId="716D88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1965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956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EBAE11" w14:textId="77777777" w:rsidTr="00AB1096">
        <w:tc>
          <w:tcPr>
            <w:tcW w:w="0" w:type="auto"/>
          </w:tcPr>
          <w:p w14:paraId="6E98788F" w14:textId="7C819E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R4-2119559</w:t>
            </w:r>
          </w:p>
        </w:tc>
        <w:tc>
          <w:tcPr>
            <w:tcW w:w="0" w:type="auto"/>
          </w:tcPr>
          <w:p w14:paraId="6A55F9C9" w14:textId="13B572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NCD-SSB instead of CD-SSB for RedCap UE</w:t>
            </w:r>
          </w:p>
        </w:tc>
        <w:tc>
          <w:tcPr>
            <w:tcW w:w="0" w:type="auto"/>
          </w:tcPr>
          <w:p w14:paraId="7F5C8D53" w14:textId="32F04E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A6AC48" w14:textId="47EEDF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2BF4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C95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56E49A" w14:textId="77777777" w:rsidTr="00AB1096">
        <w:tc>
          <w:tcPr>
            <w:tcW w:w="0" w:type="auto"/>
          </w:tcPr>
          <w:p w14:paraId="360CD781" w14:textId="228CE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R4-2119560</w:t>
            </w:r>
          </w:p>
        </w:tc>
        <w:tc>
          <w:tcPr>
            <w:tcW w:w="0" w:type="auto"/>
          </w:tcPr>
          <w:p w14:paraId="25B43926" w14:textId="118C2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complexity reduction impact on RLM</w:t>
            </w:r>
          </w:p>
        </w:tc>
        <w:tc>
          <w:tcPr>
            <w:tcW w:w="0" w:type="auto"/>
          </w:tcPr>
          <w:p w14:paraId="0E0123A6" w14:textId="4904EA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CC15DA9" w14:textId="5CB28C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330B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628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E27CB1" w14:textId="77777777" w:rsidTr="00AB1096">
        <w:tc>
          <w:tcPr>
            <w:tcW w:w="0" w:type="auto"/>
          </w:tcPr>
          <w:p w14:paraId="69395788" w14:textId="26D674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R4-2119561</w:t>
            </w:r>
          </w:p>
        </w:tc>
        <w:tc>
          <w:tcPr>
            <w:tcW w:w="0" w:type="auto"/>
          </w:tcPr>
          <w:p w14:paraId="57DFDDF6" w14:textId="0C38C4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complexity reduction impact on measurement procedures</w:t>
            </w:r>
          </w:p>
        </w:tc>
        <w:tc>
          <w:tcPr>
            <w:tcW w:w="0" w:type="auto"/>
          </w:tcPr>
          <w:p w14:paraId="4253133D" w14:textId="78DD1F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15E215" w14:textId="56039E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8EE7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5C38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60E35C" w14:textId="77777777" w:rsidTr="00AB1096">
        <w:tc>
          <w:tcPr>
            <w:tcW w:w="0" w:type="auto"/>
          </w:tcPr>
          <w:p w14:paraId="708D776C" w14:textId="3BFF26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R4-2119562</w:t>
            </w:r>
          </w:p>
        </w:tc>
        <w:tc>
          <w:tcPr>
            <w:tcW w:w="0" w:type="auto"/>
          </w:tcPr>
          <w:p w14:paraId="7E2B6D0E" w14:textId="468238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eDRX enhancements for RedCap UE</w:t>
            </w:r>
          </w:p>
        </w:tc>
        <w:tc>
          <w:tcPr>
            <w:tcW w:w="0" w:type="auto"/>
          </w:tcPr>
          <w:p w14:paraId="6303B7FB" w14:textId="0CB620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B608CE" w14:textId="41FAB8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7C7A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5C0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EE90CC" w14:textId="77777777" w:rsidTr="00AB1096">
        <w:tc>
          <w:tcPr>
            <w:tcW w:w="0" w:type="auto"/>
          </w:tcPr>
          <w:p w14:paraId="54AD1259" w14:textId="2D35CD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R4-2119563</w:t>
            </w:r>
          </w:p>
        </w:tc>
        <w:tc>
          <w:tcPr>
            <w:tcW w:w="0" w:type="auto"/>
          </w:tcPr>
          <w:p w14:paraId="0EA5C557" w14:textId="041BAC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relaxations enhancements for RedCap UE</w:t>
            </w:r>
          </w:p>
        </w:tc>
        <w:tc>
          <w:tcPr>
            <w:tcW w:w="0" w:type="auto"/>
          </w:tcPr>
          <w:p w14:paraId="08904864" w14:textId="34BD79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35D722" w14:textId="63F332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AEC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65A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CE2958" w14:textId="77777777" w:rsidTr="00AB1096">
        <w:tc>
          <w:tcPr>
            <w:tcW w:w="0" w:type="auto"/>
          </w:tcPr>
          <w:p w14:paraId="7A3757F8" w14:textId="1514E4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R4-2119564</w:t>
            </w:r>
          </w:p>
        </w:tc>
        <w:tc>
          <w:tcPr>
            <w:tcW w:w="0" w:type="auto"/>
          </w:tcPr>
          <w:p w14:paraId="3836CDEA" w14:textId="5D87DE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in FR2-2</w:t>
            </w:r>
          </w:p>
        </w:tc>
        <w:tc>
          <w:tcPr>
            <w:tcW w:w="0" w:type="auto"/>
          </w:tcPr>
          <w:p w14:paraId="2986578F" w14:textId="4081F7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D9E2B7" w14:textId="5508C1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DB51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655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98216D" w14:textId="77777777" w:rsidTr="00AB1096">
        <w:tc>
          <w:tcPr>
            <w:tcW w:w="0" w:type="auto"/>
          </w:tcPr>
          <w:p w14:paraId="34BB0DE1" w14:textId="744753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R4-2119565</w:t>
            </w:r>
          </w:p>
        </w:tc>
        <w:tc>
          <w:tcPr>
            <w:tcW w:w="0" w:type="auto"/>
          </w:tcPr>
          <w:p w14:paraId="07104BDB" w14:textId="6F5473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Channelization and synchronization raster for 60GHz</w:t>
            </w:r>
          </w:p>
        </w:tc>
        <w:tc>
          <w:tcPr>
            <w:tcW w:w="0" w:type="auto"/>
          </w:tcPr>
          <w:p w14:paraId="173ABF3E" w14:textId="15DB8D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43C76738" w14:textId="22DEE6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CFA3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10A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266ACD" w14:textId="77777777" w:rsidTr="00AB1096">
        <w:tc>
          <w:tcPr>
            <w:tcW w:w="0" w:type="auto"/>
          </w:tcPr>
          <w:p w14:paraId="33C63260" w14:textId="1CDC18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R4-2119566</w:t>
            </w:r>
          </w:p>
        </w:tc>
        <w:tc>
          <w:tcPr>
            <w:tcW w:w="0" w:type="auto"/>
          </w:tcPr>
          <w:p w14:paraId="55876344" w14:textId="42B36A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NRU receiver blocking performance for 6GHz European band</w:t>
            </w:r>
          </w:p>
        </w:tc>
        <w:tc>
          <w:tcPr>
            <w:tcW w:w="0" w:type="auto"/>
          </w:tcPr>
          <w:p w14:paraId="45F8121A" w14:textId="7816CB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8DB4696" w14:textId="1D773D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FCB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C18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952C23" w14:textId="77777777" w:rsidTr="00AB1096">
        <w:tc>
          <w:tcPr>
            <w:tcW w:w="0" w:type="auto"/>
          </w:tcPr>
          <w:p w14:paraId="2084C1D1" w14:textId="30CB2B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R4-2119567</w:t>
            </w:r>
          </w:p>
        </w:tc>
        <w:tc>
          <w:tcPr>
            <w:tcW w:w="0" w:type="auto"/>
          </w:tcPr>
          <w:p w14:paraId="200C2DCB" w14:textId="7D5B75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correction of IE for DC location for CA (R16)</w:t>
            </w:r>
          </w:p>
        </w:tc>
        <w:tc>
          <w:tcPr>
            <w:tcW w:w="0" w:type="auto"/>
          </w:tcPr>
          <w:p w14:paraId="0E458770" w14:textId="38ADA0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697A21" w14:textId="77ED1B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7EFE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3B5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C6EBA7" w14:textId="77777777" w:rsidTr="00AB1096">
        <w:tc>
          <w:tcPr>
            <w:tcW w:w="0" w:type="auto"/>
          </w:tcPr>
          <w:p w14:paraId="07979D46" w14:textId="5E4B1C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R4-2119568</w:t>
            </w:r>
          </w:p>
        </w:tc>
        <w:tc>
          <w:tcPr>
            <w:tcW w:w="0" w:type="auto"/>
          </w:tcPr>
          <w:p w14:paraId="5E79478A" w14:textId="02864C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Cat-F CR to RRC based BWP switching delay on single CC in EN-DC</w:t>
            </w:r>
          </w:p>
        </w:tc>
        <w:tc>
          <w:tcPr>
            <w:tcW w:w="0" w:type="auto"/>
          </w:tcPr>
          <w:p w14:paraId="6DBA736A" w14:textId="753D91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EA9422" w14:textId="560179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641A2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F4EA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B42190" w14:textId="77777777" w:rsidTr="00AB1096">
        <w:tc>
          <w:tcPr>
            <w:tcW w:w="0" w:type="auto"/>
          </w:tcPr>
          <w:p w14:paraId="14626AAF" w14:textId="507864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R4-2119569</w:t>
            </w:r>
          </w:p>
        </w:tc>
        <w:tc>
          <w:tcPr>
            <w:tcW w:w="0" w:type="auto"/>
          </w:tcPr>
          <w:p w14:paraId="1EA38A1A" w14:textId="35BC53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Cat-A CR to RRC based BWP switching delay on single CC in EN-DC</w:t>
            </w:r>
          </w:p>
        </w:tc>
        <w:tc>
          <w:tcPr>
            <w:tcW w:w="0" w:type="auto"/>
          </w:tcPr>
          <w:p w14:paraId="02F5C8B6" w14:textId="14EDE6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21A99D" w14:textId="05BFD9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74A8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FFE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764EC8" w14:textId="77777777" w:rsidTr="00AB1096">
        <w:tc>
          <w:tcPr>
            <w:tcW w:w="0" w:type="auto"/>
          </w:tcPr>
          <w:p w14:paraId="00A55C4F" w14:textId="17B90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R4-2119570</w:t>
            </w:r>
          </w:p>
        </w:tc>
        <w:tc>
          <w:tcPr>
            <w:tcW w:w="0" w:type="auto"/>
          </w:tcPr>
          <w:p w14:paraId="62D2F3B3" w14:textId="313FF0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Cat-A CR to RRC based BWP switching delay on single CC in EN-DC</w:t>
            </w:r>
          </w:p>
        </w:tc>
        <w:tc>
          <w:tcPr>
            <w:tcW w:w="0" w:type="auto"/>
          </w:tcPr>
          <w:p w14:paraId="51DC124A" w14:textId="7D03F5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B67448" w14:textId="1BE584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C97A8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14EA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145B80" w14:textId="77777777" w:rsidTr="00AB1096">
        <w:tc>
          <w:tcPr>
            <w:tcW w:w="0" w:type="auto"/>
          </w:tcPr>
          <w:p w14:paraId="12B2FEDB" w14:textId="4C0740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R4-2119571</w:t>
            </w:r>
          </w:p>
        </w:tc>
        <w:tc>
          <w:tcPr>
            <w:tcW w:w="0" w:type="auto"/>
          </w:tcPr>
          <w:p w14:paraId="77E7C975" w14:textId="4D38AF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Cat-F CR to RMC CORESET reference channel for test cases A.5.3.2.2.x</w:t>
            </w:r>
          </w:p>
        </w:tc>
        <w:tc>
          <w:tcPr>
            <w:tcW w:w="0" w:type="auto"/>
          </w:tcPr>
          <w:p w14:paraId="12288CA9" w14:textId="12BAD3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A8EC50" w14:textId="244B2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7E86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66F2F" w14:textId="713A05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R4-2120253</w:t>
            </w:r>
          </w:p>
        </w:tc>
      </w:tr>
      <w:tr w:rsidR="00AB1096" w14:paraId="4C4230AE" w14:textId="77777777" w:rsidTr="00AB1096">
        <w:tc>
          <w:tcPr>
            <w:tcW w:w="0" w:type="auto"/>
          </w:tcPr>
          <w:p w14:paraId="64B52D1B" w14:textId="22525B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R4-2119572</w:t>
            </w:r>
          </w:p>
        </w:tc>
        <w:tc>
          <w:tcPr>
            <w:tcW w:w="0" w:type="auto"/>
          </w:tcPr>
          <w:p w14:paraId="15904911" w14:textId="4C9D6F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Cat-A CR to RMC CORESET reference channel for test cases A.5.3.2.2.x</w:t>
            </w:r>
          </w:p>
        </w:tc>
        <w:tc>
          <w:tcPr>
            <w:tcW w:w="0" w:type="auto"/>
          </w:tcPr>
          <w:p w14:paraId="5B4FC600" w14:textId="4EC500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6BCA04" w14:textId="76B981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31B1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612E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0F3440" w14:textId="77777777" w:rsidTr="00AB1096">
        <w:tc>
          <w:tcPr>
            <w:tcW w:w="0" w:type="auto"/>
          </w:tcPr>
          <w:p w14:paraId="52539F5F" w14:textId="6D5428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R4-2119573</w:t>
            </w:r>
          </w:p>
        </w:tc>
        <w:tc>
          <w:tcPr>
            <w:tcW w:w="0" w:type="auto"/>
          </w:tcPr>
          <w:p w14:paraId="6D15F3DF" w14:textId="50AB71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Cat-A CR to RMC CORESET reference channel for test cases A.5.3.2.2.x</w:t>
            </w:r>
          </w:p>
        </w:tc>
        <w:tc>
          <w:tcPr>
            <w:tcW w:w="0" w:type="auto"/>
          </w:tcPr>
          <w:p w14:paraId="7E39B595" w14:textId="5C3177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6F813D6" w14:textId="70CE24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1DB2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AA7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B84605" w14:textId="77777777" w:rsidTr="00AB1096">
        <w:tc>
          <w:tcPr>
            <w:tcW w:w="0" w:type="auto"/>
          </w:tcPr>
          <w:p w14:paraId="0A0F00E2" w14:textId="3C6316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R4-2119574</w:t>
            </w:r>
          </w:p>
        </w:tc>
        <w:tc>
          <w:tcPr>
            <w:tcW w:w="0" w:type="auto"/>
          </w:tcPr>
          <w:p w14:paraId="7CA185E3" w14:textId="405CF0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Cat-F CR to RMC CORESET reference channel for test cases A.5.3.2.2.y</w:t>
            </w:r>
          </w:p>
        </w:tc>
        <w:tc>
          <w:tcPr>
            <w:tcW w:w="0" w:type="auto"/>
          </w:tcPr>
          <w:p w14:paraId="5B9A409C" w14:textId="487DAA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7AD9749" w14:textId="17FD09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9193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84ABF" w14:textId="61670B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R4-2120409</w:t>
            </w:r>
          </w:p>
        </w:tc>
      </w:tr>
      <w:tr w:rsidR="00AB1096" w14:paraId="1517E9DB" w14:textId="77777777" w:rsidTr="00AB1096">
        <w:tc>
          <w:tcPr>
            <w:tcW w:w="0" w:type="auto"/>
          </w:tcPr>
          <w:p w14:paraId="3F5528D1" w14:textId="517329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R4-2119575</w:t>
            </w:r>
          </w:p>
        </w:tc>
        <w:tc>
          <w:tcPr>
            <w:tcW w:w="0" w:type="auto"/>
          </w:tcPr>
          <w:p w14:paraId="410BB4F7" w14:textId="49FB0E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Cat-A CR to RMC CORESET reference channel for test cases A.5.3.2.2.y</w:t>
            </w:r>
          </w:p>
        </w:tc>
        <w:tc>
          <w:tcPr>
            <w:tcW w:w="0" w:type="auto"/>
          </w:tcPr>
          <w:p w14:paraId="792A35CD" w14:textId="3F6CD2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5F0403" w14:textId="4CCF03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F29E1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643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D815ED" w14:textId="77777777" w:rsidTr="00AB1096">
        <w:tc>
          <w:tcPr>
            <w:tcW w:w="0" w:type="auto"/>
          </w:tcPr>
          <w:p w14:paraId="6AC8F856" w14:textId="62CDE0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R4-2119576</w:t>
            </w:r>
          </w:p>
        </w:tc>
        <w:tc>
          <w:tcPr>
            <w:tcW w:w="0" w:type="auto"/>
          </w:tcPr>
          <w:p w14:paraId="3AEBF0BB" w14:textId="0F2263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Cat-F CR to E-UTRAN - NR FR2 interruptions at transitions between active and non-active during DRX in Xsynchronous EN-DC A.5.5.2.x</w:t>
            </w:r>
          </w:p>
        </w:tc>
        <w:tc>
          <w:tcPr>
            <w:tcW w:w="0" w:type="auto"/>
          </w:tcPr>
          <w:p w14:paraId="087F0895" w14:textId="3559BA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78FD05" w14:textId="4E429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8F67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8F27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49D767" w14:textId="77777777" w:rsidTr="00AB1096">
        <w:tc>
          <w:tcPr>
            <w:tcW w:w="0" w:type="auto"/>
          </w:tcPr>
          <w:p w14:paraId="40366622" w14:textId="0ED96E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R4-2119577</w:t>
            </w:r>
          </w:p>
        </w:tc>
        <w:tc>
          <w:tcPr>
            <w:tcW w:w="0" w:type="auto"/>
          </w:tcPr>
          <w:p w14:paraId="01F90C7C" w14:textId="466C18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Cat-A CR to E-UTRAN - NR FR2 interruptions at transitions between active and non-active during DRX in Xsynchronous EN-DC A.5.5.2.x</w:t>
            </w:r>
          </w:p>
        </w:tc>
        <w:tc>
          <w:tcPr>
            <w:tcW w:w="0" w:type="auto"/>
          </w:tcPr>
          <w:p w14:paraId="4A609443" w14:textId="3BE8D5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24B66A" w14:textId="6E640C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976FC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D9E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857D53" w14:textId="77777777" w:rsidTr="00AB1096">
        <w:tc>
          <w:tcPr>
            <w:tcW w:w="0" w:type="auto"/>
          </w:tcPr>
          <w:p w14:paraId="4008858D" w14:textId="3D25A2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R4-2119578</w:t>
            </w:r>
          </w:p>
        </w:tc>
        <w:tc>
          <w:tcPr>
            <w:tcW w:w="0" w:type="auto"/>
          </w:tcPr>
          <w:p w14:paraId="21F83908" w14:textId="67D268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Cat-A CR to E-UTRAN - NR FR2 interruptions at transitions between active and non-active during DRX in Xsynchronous EN-DC A.5.5.2.x</w:t>
            </w:r>
          </w:p>
        </w:tc>
        <w:tc>
          <w:tcPr>
            <w:tcW w:w="0" w:type="auto"/>
          </w:tcPr>
          <w:p w14:paraId="4AB0B455" w14:textId="0E05C8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030534" w14:textId="0EEC9D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EBA4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F28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074803" w14:textId="77777777" w:rsidTr="00AB1096">
        <w:tc>
          <w:tcPr>
            <w:tcW w:w="0" w:type="auto"/>
          </w:tcPr>
          <w:p w14:paraId="70D6736E" w14:textId="766258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R4-2119579</w:t>
            </w:r>
          </w:p>
        </w:tc>
        <w:tc>
          <w:tcPr>
            <w:tcW w:w="0" w:type="auto"/>
          </w:tcPr>
          <w:p w14:paraId="6E174808" w14:textId="35F3D0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Efficient activation and deactivation mechanism for SCells</w:t>
            </w:r>
          </w:p>
        </w:tc>
        <w:tc>
          <w:tcPr>
            <w:tcW w:w="0" w:type="auto"/>
          </w:tcPr>
          <w:p w14:paraId="0E334B87" w14:textId="659C8B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E52DD1" w14:textId="418D67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1B98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522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686125" w14:textId="77777777" w:rsidTr="00AB1096">
        <w:tc>
          <w:tcPr>
            <w:tcW w:w="0" w:type="auto"/>
          </w:tcPr>
          <w:p w14:paraId="0CA23BBE" w14:textId="67639C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R4-2119580</w:t>
            </w:r>
          </w:p>
        </w:tc>
        <w:tc>
          <w:tcPr>
            <w:tcW w:w="0" w:type="auto"/>
          </w:tcPr>
          <w:p w14:paraId="46DAAD68" w14:textId="737DDF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Efficient activation and deactivation mechanism for one SCG</w:t>
            </w:r>
          </w:p>
        </w:tc>
        <w:tc>
          <w:tcPr>
            <w:tcW w:w="0" w:type="auto"/>
          </w:tcPr>
          <w:p w14:paraId="4E3B5043" w14:textId="3EF519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483003E" w14:textId="5BE427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AD25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6D3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4F4EA1" w14:textId="77777777" w:rsidTr="00AB1096">
        <w:tc>
          <w:tcPr>
            <w:tcW w:w="0" w:type="auto"/>
          </w:tcPr>
          <w:p w14:paraId="445F78C1" w14:textId="7F8869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R4-2119581</w:t>
            </w:r>
          </w:p>
        </w:tc>
        <w:tc>
          <w:tcPr>
            <w:tcW w:w="0" w:type="auto"/>
          </w:tcPr>
          <w:p w14:paraId="1DA8588F" w14:textId="2F558B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 with PSCell</w:t>
            </w:r>
          </w:p>
        </w:tc>
        <w:tc>
          <w:tcPr>
            <w:tcW w:w="0" w:type="auto"/>
          </w:tcPr>
          <w:p w14:paraId="5E5A349F" w14:textId="7FE719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5A1AD53" w14:textId="5FC792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8322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99C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0E80FF" w14:textId="77777777" w:rsidTr="00AB1096">
        <w:tc>
          <w:tcPr>
            <w:tcW w:w="0" w:type="auto"/>
          </w:tcPr>
          <w:p w14:paraId="226E61B3" w14:textId="1177A5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R4-2119582</w:t>
            </w:r>
          </w:p>
        </w:tc>
        <w:tc>
          <w:tcPr>
            <w:tcW w:w="0" w:type="auto"/>
          </w:tcPr>
          <w:p w14:paraId="7FA6E7D7" w14:textId="362485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PUCCH SCell activation and deactivation</w:t>
            </w:r>
          </w:p>
        </w:tc>
        <w:tc>
          <w:tcPr>
            <w:tcW w:w="0" w:type="auto"/>
          </w:tcPr>
          <w:p w14:paraId="41191ED0" w14:textId="320F5B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BBFE734" w14:textId="1231F7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5A7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142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ECE37B" w14:textId="77777777" w:rsidTr="00AB1096">
        <w:tc>
          <w:tcPr>
            <w:tcW w:w="0" w:type="auto"/>
          </w:tcPr>
          <w:p w14:paraId="4E9ECAA2" w14:textId="3CDF8D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R4-2119583</w:t>
            </w:r>
          </w:p>
        </w:tc>
        <w:tc>
          <w:tcPr>
            <w:tcW w:w="0" w:type="auto"/>
          </w:tcPr>
          <w:p w14:paraId="3CD07BCC" w14:textId="673D5F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requirements for CBM based Inter-band DL CA</w:t>
            </w:r>
          </w:p>
        </w:tc>
        <w:tc>
          <w:tcPr>
            <w:tcW w:w="0" w:type="auto"/>
          </w:tcPr>
          <w:p w14:paraId="252A1DDF" w14:textId="3898B8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BC8C8E7" w14:textId="55E4C1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D03E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6D2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7DA028" w14:textId="77777777" w:rsidTr="00AB1096">
        <w:tc>
          <w:tcPr>
            <w:tcW w:w="0" w:type="auto"/>
          </w:tcPr>
          <w:p w14:paraId="206218AF" w14:textId="367613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R4-2119584</w:t>
            </w:r>
          </w:p>
        </w:tc>
        <w:tc>
          <w:tcPr>
            <w:tcW w:w="0" w:type="auto"/>
          </w:tcPr>
          <w:p w14:paraId="6E59C125" w14:textId="6ACE17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CBM based Inter-band DL CA</w:t>
            </w:r>
          </w:p>
        </w:tc>
        <w:tc>
          <w:tcPr>
            <w:tcW w:w="0" w:type="auto"/>
          </w:tcPr>
          <w:p w14:paraId="0453A4E7" w14:textId="7F7231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E9DA28" w14:textId="5AD6C6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62F8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E2E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2F3B9D" w14:textId="77777777" w:rsidTr="00AB1096">
        <w:tc>
          <w:tcPr>
            <w:tcW w:w="0" w:type="auto"/>
          </w:tcPr>
          <w:p w14:paraId="108896E7" w14:textId="740E9D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R4-2119585</w:t>
            </w:r>
          </w:p>
        </w:tc>
        <w:tc>
          <w:tcPr>
            <w:tcW w:w="0" w:type="auto"/>
          </w:tcPr>
          <w:p w14:paraId="6311D1B7" w14:textId="6FCC4C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self-calibration and monitoring</w:t>
            </w:r>
          </w:p>
        </w:tc>
        <w:tc>
          <w:tcPr>
            <w:tcW w:w="0" w:type="auto"/>
          </w:tcPr>
          <w:p w14:paraId="3DA7435B" w14:textId="0B983E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4CFC6C9" w14:textId="6AAC33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09E6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A57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45B000" w14:textId="77777777" w:rsidTr="00AB1096">
        <w:tc>
          <w:tcPr>
            <w:tcW w:w="0" w:type="auto"/>
          </w:tcPr>
          <w:p w14:paraId="5A4F9093" w14:textId="797DD4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R4-2119586</w:t>
            </w:r>
          </w:p>
        </w:tc>
        <w:tc>
          <w:tcPr>
            <w:tcW w:w="0" w:type="auto"/>
          </w:tcPr>
          <w:p w14:paraId="396A3F2E" w14:textId="6B3BFD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and RRM requirements impacts</w:t>
            </w:r>
          </w:p>
        </w:tc>
        <w:tc>
          <w:tcPr>
            <w:tcW w:w="0" w:type="auto"/>
          </w:tcPr>
          <w:p w14:paraId="3C069124" w14:textId="776D02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FAEC37" w14:textId="2C1780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44E7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2EE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CD3F34" w14:textId="77777777" w:rsidTr="00AB1096">
        <w:tc>
          <w:tcPr>
            <w:tcW w:w="0" w:type="auto"/>
          </w:tcPr>
          <w:p w14:paraId="6AA28A66" w14:textId="6EFE77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R4-2119587</w:t>
            </w:r>
          </w:p>
        </w:tc>
        <w:tc>
          <w:tcPr>
            <w:tcW w:w="0" w:type="auto"/>
          </w:tcPr>
          <w:p w14:paraId="78A44D23" w14:textId="33317F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Mobility requirements</w:t>
            </w:r>
          </w:p>
        </w:tc>
        <w:tc>
          <w:tcPr>
            <w:tcW w:w="0" w:type="auto"/>
          </w:tcPr>
          <w:p w14:paraId="52301FA4" w14:textId="0CE42D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3AAE06" w14:textId="28C1CD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32CE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2FD3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6A9306" w14:textId="77777777" w:rsidTr="00AB1096">
        <w:tc>
          <w:tcPr>
            <w:tcW w:w="0" w:type="auto"/>
          </w:tcPr>
          <w:p w14:paraId="4280C5C8" w14:textId="6D971B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R4-2119588</w:t>
            </w:r>
          </w:p>
        </w:tc>
        <w:tc>
          <w:tcPr>
            <w:tcW w:w="0" w:type="auto"/>
          </w:tcPr>
          <w:p w14:paraId="61305987" w14:textId="58F7B1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0" w:type="auto"/>
          </w:tcPr>
          <w:p w14:paraId="16E78203" w14:textId="31501C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736B21" w14:textId="6958F6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E1BA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DBE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05D55A" w14:textId="77777777" w:rsidTr="00AB1096">
        <w:tc>
          <w:tcPr>
            <w:tcW w:w="0" w:type="auto"/>
          </w:tcPr>
          <w:p w14:paraId="471F8894" w14:textId="64D6D5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R4-2119589</w:t>
            </w:r>
          </w:p>
        </w:tc>
        <w:tc>
          <w:tcPr>
            <w:tcW w:w="0" w:type="auto"/>
          </w:tcPr>
          <w:p w14:paraId="1FC77AFF" w14:textId="20D240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procedure requirements</w:t>
            </w:r>
          </w:p>
        </w:tc>
        <w:tc>
          <w:tcPr>
            <w:tcW w:w="0" w:type="auto"/>
          </w:tcPr>
          <w:p w14:paraId="42C64B53" w14:textId="3D003E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447BF4" w14:textId="4D5BEE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5420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DA9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ACECE7" w14:textId="77777777" w:rsidTr="00AB1096">
        <w:tc>
          <w:tcPr>
            <w:tcW w:w="0" w:type="auto"/>
          </w:tcPr>
          <w:p w14:paraId="7568F3DB" w14:textId="390926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R4-2119590</w:t>
            </w:r>
          </w:p>
        </w:tc>
        <w:tc>
          <w:tcPr>
            <w:tcW w:w="0" w:type="auto"/>
          </w:tcPr>
          <w:p w14:paraId="566018C3" w14:textId="2F0B22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38.834 on performance metrics</w:t>
            </w:r>
          </w:p>
        </w:tc>
        <w:tc>
          <w:tcPr>
            <w:tcW w:w="0" w:type="auto"/>
          </w:tcPr>
          <w:p w14:paraId="3FA2C296" w14:textId="59398B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620FD4D9" w14:textId="0FBC1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6579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B4B1A" w14:textId="3E3258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R4-2120691</w:t>
            </w:r>
          </w:p>
        </w:tc>
      </w:tr>
      <w:tr w:rsidR="00AB1096" w14:paraId="2A155A04" w14:textId="77777777" w:rsidTr="00AB1096">
        <w:tc>
          <w:tcPr>
            <w:tcW w:w="0" w:type="auto"/>
          </w:tcPr>
          <w:p w14:paraId="79A6D5F6" w14:textId="102B1C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R4-2119591</w:t>
            </w:r>
          </w:p>
        </w:tc>
        <w:tc>
          <w:tcPr>
            <w:tcW w:w="0" w:type="auto"/>
          </w:tcPr>
          <w:p w14:paraId="106B37E7" w14:textId="61036E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MSD improvements</w:t>
            </w:r>
          </w:p>
        </w:tc>
        <w:tc>
          <w:tcPr>
            <w:tcW w:w="0" w:type="auto"/>
          </w:tcPr>
          <w:p w14:paraId="7C4C645E" w14:textId="5BAA49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9B366FB" w14:textId="2EE1C7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8276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2A2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973B14" w14:textId="77777777" w:rsidTr="00AB1096">
        <w:tc>
          <w:tcPr>
            <w:tcW w:w="0" w:type="auto"/>
          </w:tcPr>
          <w:p w14:paraId="35002FFE" w14:textId="33C240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R4-2119592</w:t>
            </w:r>
          </w:p>
        </w:tc>
        <w:tc>
          <w:tcPr>
            <w:tcW w:w="0" w:type="auto"/>
          </w:tcPr>
          <w:p w14:paraId="633DF5D8" w14:textId="3E4111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Definition of NTN gNB Classes</w:t>
            </w:r>
          </w:p>
        </w:tc>
        <w:tc>
          <w:tcPr>
            <w:tcW w:w="0" w:type="auto"/>
          </w:tcPr>
          <w:p w14:paraId="5B0D3FC0" w14:textId="615863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6539240" w14:textId="16F0A8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1E71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503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BA97DB" w14:textId="77777777" w:rsidTr="00AB1096">
        <w:tc>
          <w:tcPr>
            <w:tcW w:w="0" w:type="auto"/>
          </w:tcPr>
          <w:p w14:paraId="6B8B1E52" w14:textId="356099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R4-2119593</w:t>
            </w:r>
          </w:p>
        </w:tc>
        <w:tc>
          <w:tcPr>
            <w:tcW w:w="0" w:type="auto"/>
          </w:tcPr>
          <w:p w14:paraId="531711CB" w14:textId="55F94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Using the Pseudo-Inverse to Define EVM for Transmit Diversity</w:t>
            </w:r>
          </w:p>
        </w:tc>
        <w:tc>
          <w:tcPr>
            <w:tcW w:w="0" w:type="auto"/>
          </w:tcPr>
          <w:p w14:paraId="37128911" w14:textId="573442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5D210F5D" w14:textId="0AE383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759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EA5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66873D" w14:textId="77777777" w:rsidTr="00AB1096">
        <w:tc>
          <w:tcPr>
            <w:tcW w:w="0" w:type="auto"/>
          </w:tcPr>
          <w:p w14:paraId="09C28E4D" w14:textId="1C5F3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R4-2119594</w:t>
            </w:r>
          </w:p>
        </w:tc>
        <w:tc>
          <w:tcPr>
            <w:tcW w:w="0" w:type="auto"/>
          </w:tcPr>
          <w:p w14:paraId="07D9DC72" w14:textId="0AE811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neighbour cell measurements in NB-IoT RRC_CONNECTED state</w:t>
            </w:r>
          </w:p>
        </w:tc>
        <w:tc>
          <w:tcPr>
            <w:tcW w:w="0" w:type="auto"/>
          </w:tcPr>
          <w:p w14:paraId="4BEAA4EE" w14:textId="03FB5F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C61C0D" w14:textId="5D861E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ECD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228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4ECB4B" w14:textId="77777777" w:rsidTr="00AB1096">
        <w:tc>
          <w:tcPr>
            <w:tcW w:w="0" w:type="auto"/>
          </w:tcPr>
          <w:p w14:paraId="7CC148F5" w14:textId="78D9DC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R4-2119595</w:t>
            </w:r>
          </w:p>
        </w:tc>
        <w:tc>
          <w:tcPr>
            <w:tcW w:w="0" w:type="auto"/>
          </w:tcPr>
          <w:p w14:paraId="1E18DBB0" w14:textId="58F990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Potential High speed train scenarios in FR2</w:t>
            </w:r>
          </w:p>
        </w:tc>
        <w:tc>
          <w:tcPr>
            <w:tcW w:w="0" w:type="auto"/>
          </w:tcPr>
          <w:p w14:paraId="3AB0B78B" w14:textId="79171C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GDCNI</w:t>
            </w:r>
          </w:p>
        </w:tc>
        <w:tc>
          <w:tcPr>
            <w:tcW w:w="0" w:type="auto"/>
          </w:tcPr>
          <w:p w14:paraId="287E29B6" w14:textId="06A5CC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B12F9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190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0C61D2" w14:textId="77777777" w:rsidTr="00AB1096">
        <w:tc>
          <w:tcPr>
            <w:tcW w:w="0" w:type="auto"/>
          </w:tcPr>
          <w:p w14:paraId="497CA6AB" w14:textId="5611A0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R4-2119596</w:t>
            </w:r>
          </w:p>
        </w:tc>
        <w:tc>
          <w:tcPr>
            <w:tcW w:w="0" w:type="auto"/>
          </w:tcPr>
          <w:p w14:paraId="4E12C0B1" w14:textId="7D41D8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Working Party 5D work towards two new recommendations "Generic unwanted emission characteristics of base / mobile stations using the terrestrial radio interfaces of IMT-2020"</w:t>
            </w:r>
          </w:p>
        </w:tc>
        <w:tc>
          <w:tcPr>
            <w:tcW w:w="0" w:type="auto"/>
          </w:tcPr>
          <w:p w14:paraId="40772695" w14:textId="622B6D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Working Party 5D</w:t>
            </w:r>
          </w:p>
        </w:tc>
        <w:tc>
          <w:tcPr>
            <w:tcW w:w="0" w:type="auto"/>
          </w:tcPr>
          <w:p w14:paraId="36100BA1" w14:textId="3719DD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AEF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BED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D4859C" w14:textId="77777777" w:rsidTr="00AB1096">
        <w:tc>
          <w:tcPr>
            <w:tcW w:w="0" w:type="auto"/>
          </w:tcPr>
          <w:p w14:paraId="711DCE13" w14:textId="6A16AE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R4-2119597</w:t>
            </w:r>
          </w:p>
        </w:tc>
        <w:tc>
          <w:tcPr>
            <w:tcW w:w="0" w:type="auto"/>
          </w:tcPr>
          <w:p w14:paraId="1F779DCC" w14:textId="0328B6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Re-17 LTE and NR higher-layers parameter list</w:t>
            </w:r>
          </w:p>
        </w:tc>
        <w:tc>
          <w:tcPr>
            <w:tcW w:w="0" w:type="auto"/>
          </w:tcPr>
          <w:p w14:paraId="4AED6E5B" w14:textId="4BE79A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AF6B55" w14:textId="0F2D15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B560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BCA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181B41" w14:textId="77777777" w:rsidTr="00AB1096">
        <w:tc>
          <w:tcPr>
            <w:tcW w:w="0" w:type="auto"/>
          </w:tcPr>
          <w:p w14:paraId="0F33BB97" w14:textId="1FDA4E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R4-2119598</w:t>
            </w:r>
          </w:p>
        </w:tc>
        <w:tc>
          <w:tcPr>
            <w:tcW w:w="0" w:type="auto"/>
          </w:tcPr>
          <w:p w14:paraId="4EB05923" w14:textId="14FE8B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SCell dropping issue of CA</w:t>
            </w:r>
          </w:p>
        </w:tc>
        <w:tc>
          <w:tcPr>
            <w:tcW w:w="0" w:type="auto"/>
          </w:tcPr>
          <w:p w14:paraId="5E586B6B" w14:textId="0433DB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11DC5FC" w14:textId="54674A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410D6A" w14:textId="19AC91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R4-2119419</w:t>
            </w:r>
          </w:p>
        </w:tc>
        <w:tc>
          <w:tcPr>
            <w:tcW w:w="0" w:type="auto"/>
          </w:tcPr>
          <w:p w14:paraId="50AC96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CB2F59" w14:textId="77777777" w:rsidTr="00AB1096">
        <w:tc>
          <w:tcPr>
            <w:tcW w:w="0" w:type="auto"/>
          </w:tcPr>
          <w:p w14:paraId="2C13C746" w14:textId="08E42B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R4-2119599</w:t>
            </w:r>
          </w:p>
        </w:tc>
        <w:tc>
          <w:tcPr>
            <w:tcW w:w="0" w:type="auto"/>
          </w:tcPr>
          <w:p w14:paraId="0DD09F80" w14:textId="345CC9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83A787" w14:textId="66BAD3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0BE9819" w14:textId="2848FA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ADDB7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D36B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BB68CA" w14:textId="77777777" w:rsidTr="00AB1096">
        <w:tc>
          <w:tcPr>
            <w:tcW w:w="0" w:type="auto"/>
          </w:tcPr>
          <w:p w14:paraId="2B29B300" w14:textId="60B012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R4-2119600</w:t>
            </w:r>
          </w:p>
        </w:tc>
        <w:tc>
          <w:tcPr>
            <w:tcW w:w="0" w:type="auto"/>
          </w:tcPr>
          <w:p w14:paraId="79C4D872" w14:textId="5DCC5C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B07844" w14:textId="03FB80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0027D15" w14:textId="626E4D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A8540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4F9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1B86B4" w14:textId="77777777" w:rsidTr="00AB1096">
        <w:tc>
          <w:tcPr>
            <w:tcW w:w="0" w:type="auto"/>
          </w:tcPr>
          <w:p w14:paraId="72844714" w14:textId="170B4D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R4-2119601</w:t>
            </w:r>
          </w:p>
        </w:tc>
        <w:tc>
          <w:tcPr>
            <w:tcW w:w="0" w:type="auto"/>
          </w:tcPr>
          <w:p w14:paraId="57A7B5DD" w14:textId="27A45F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F8B2D4" w14:textId="67F456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AF15D28" w14:textId="23B50D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88FC8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F88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B7EFC9" w14:textId="77777777" w:rsidTr="00AB1096">
        <w:tc>
          <w:tcPr>
            <w:tcW w:w="0" w:type="auto"/>
          </w:tcPr>
          <w:p w14:paraId="3A864365" w14:textId="3F76AD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R4-2119602</w:t>
            </w:r>
          </w:p>
        </w:tc>
        <w:tc>
          <w:tcPr>
            <w:tcW w:w="0" w:type="auto"/>
          </w:tcPr>
          <w:p w14:paraId="4BD45208" w14:textId="46E87D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5BDCAB" w14:textId="601418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E2D44D7" w14:textId="7E0FE4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B6D9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765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8ED2D8" w14:textId="77777777" w:rsidTr="00AB1096">
        <w:tc>
          <w:tcPr>
            <w:tcW w:w="0" w:type="auto"/>
          </w:tcPr>
          <w:p w14:paraId="1375D690" w14:textId="7D3B8C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R4-2119603</w:t>
            </w:r>
          </w:p>
        </w:tc>
        <w:tc>
          <w:tcPr>
            <w:tcW w:w="0" w:type="auto"/>
          </w:tcPr>
          <w:p w14:paraId="2AB50770" w14:textId="708F90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EB2535" w14:textId="4EA844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0FF5412" w14:textId="2864BB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E490D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7B0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C2F986" w14:textId="77777777" w:rsidTr="00AB1096">
        <w:tc>
          <w:tcPr>
            <w:tcW w:w="0" w:type="auto"/>
          </w:tcPr>
          <w:p w14:paraId="7B626202" w14:textId="78EB75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R4-2119604</w:t>
            </w:r>
          </w:p>
        </w:tc>
        <w:tc>
          <w:tcPr>
            <w:tcW w:w="0" w:type="auto"/>
          </w:tcPr>
          <w:p w14:paraId="0856D15A" w14:textId="7C1317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AA2F75" w14:textId="0376CE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CEB5319" w14:textId="7FE746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ADFDD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A9F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6201E9" w14:textId="77777777" w:rsidTr="00AB1096">
        <w:tc>
          <w:tcPr>
            <w:tcW w:w="0" w:type="auto"/>
          </w:tcPr>
          <w:p w14:paraId="78252F37" w14:textId="7DF039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R4-2119605</w:t>
            </w:r>
          </w:p>
        </w:tc>
        <w:tc>
          <w:tcPr>
            <w:tcW w:w="0" w:type="auto"/>
          </w:tcPr>
          <w:p w14:paraId="4591450B" w14:textId="03DEFA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129EC5" w14:textId="1C2C94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261DB5B" w14:textId="7537A4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2932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585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DA065C" w14:textId="77777777" w:rsidTr="00AB1096">
        <w:tc>
          <w:tcPr>
            <w:tcW w:w="0" w:type="auto"/>
          </w:tcPr>
          <w:p w14:paraId="1726C91A" w14:textId="4A32D5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R4-2119606</w:t>
            </w:r>
          </w:p>
        </w:tc>
        <w:tc>
          <w:tcPr>
            <w:tcW w:w="0" w:type="auto"/>
          </w:tcPr>
          <w:p w14:paraId="45FDA93C" w14:textId="1B45B8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5244E1" w14:textId="5CD4D9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2293CAA" w14:textId="6C9D90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308FF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B39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44148B" w14:textId="77777777" w:rsidTr="00AB1096">
        <w:tc>
          <w:tcPr>
            <w:tcW w:w="0" w:type="auto"/>
          </w:tcPr>
          <w:p w14:paraId="6F5BB4ED" w14:textId="28D4CA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R4-2119607</w:t>
            </w:r>
          </w:p>
        </w:tc>
        <w:tc>
          <w:tcPr>
            <w:tcW w:w="0" w:type="auto"/>
          </w:tcPr>
          <w:p w14:paraId="2C38C7DC" w14:textId="067103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957FBCC" w14:textId="389980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F636F6A" w14:textId="73D96C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4B619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ED4A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A7F371" w14:textId="77777777" w:rsidTr="00AB1096">
        <w:tc>
          <w:tcPr>
            <w:tcW w:w="0" w:type="auto"/>
          </w:tcPr>
          <w:p w14:paraId="34B1133F" w14:textId="033311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R4-2119608</w:t>
            </w:r>
          </w:p>
        </w:tc>
        <w:tc>
          <w:tcPr>
            <w:tcW w:w="0" w:type="auto"/>
          </w:tcPr>
          <w:p w14:paraId="083C2D89" w14:textId="593D4C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AB857D" w14:textId="1FA3B2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A2CC009" w14:textId="65F697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1CFF8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8BA0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A505CA" w14:textId="77777777" w:rsidTr="00AB1096">
        <w:tc>
          <w:tcPr>
            <w:tcW w:w="0" w:type="auto"/>
          </w:tcPr>
          <w:p w14:paraId="67DA4BE5" w14:textId="7BDBF1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R4-2119609</w:t>
            </w:r>
          </w:p>
        </w:tc>
        <w:tc>
          <w:tcPr>
            <w:tcW w:w="0" w:type="auto"/>
          </w:tcPr>
          <w:p w14:paraId="3C9E902B" w14:textId="3FD229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0DA4C1" w14:textId="7C9F1A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8763F80" w14:textId="7ECD48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6F04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E4E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D03583" w14:textId="77777777" w:rsidTr="00AB1096">
        <w:tc>
          <w:tcPr>
            <w:tcW w:w="0" w:type="auto"/>
          </w:tcPr>
          <w:p w14:paraId="1949B10A" w14:textId="47A1B7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R4-2119610</w:t>
            </w:r>
          </w:p>
        </w:tc>
        <w:tc>
          <w:tcPr>
            <w:tcW w:w="0" w:type="auto"/>
          </w:tcPr>
          <w:p w14:paraId="3B198C3F" w14:textId="221461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262EE4" w14:textId="02F310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9E1D124" w14:textId="41BA6D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7215C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973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1F8C91" w14:textId="77777777" w:rsidTr="00AB1096">
        <w:tc>
          <w:tcPr>
            <w:tcW w:w="0" w:type="auto"/>
          </w:tcPr>
          <w:p w14:paraId="21F14C42" w14:textId="5A6074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R4-2119611</w:t>
            </w:r>
          </w:p>
        </w:tc>
        <w:tc>
          <w:tcPr>
            <w:tcW w:w="0" w:type="auto"/>
          </w:tcPr>
          <w:p w14:paraId="410745BC" w14:textId="415EC2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0B1B42" w14:textId="6B67DA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8218445" w14:textId="0A42D8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8DC4E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642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CE19AA" w14:textId="77777777" w:rsidTr="00AB1096">
        <w:tc>
          <w:tcPr>
            <w:tcW w:w="0" w:type="auto"/>
          </w:tcPr>
          <w:p w14:paraId="19CCD14D" w14:textId="4BBB66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R4-2119612</w:t>
            </w:r>
          </w:p>
        </w:tc>
        <w:tc>
          <w:tcPr>
            <w:tcW w:w="0" w:type="auto"/>
          </w:tcPr>
          <w:p w14:paraId="61862700" w14:textId="6F5AEA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931565" w14:textId="0DEC76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FA8C133" w14:textId="439C59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8087E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ED68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832F12" w14:textId="77777777" w:rsidTr="00AB1096">
        <w:tc>
          <w:tcPr>
            <w:tcW w:w="0" w:type="auto"/>
          </w:tcPr>
          <w:p w14:paraId="3E576345" w14:textId="4BB188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R4-2119613</w:t>
            </w:r>
          </w:p>
        </w:tc>
        <w:tc>
          <w:tcPr>
            <w:tcW w:w="0" w:type="auto"/>
          </w:tcPr>
          <w:p w14:paraId="3988347E" w14:textId="74BB46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952AB3A" w14:textId="4F833F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37FA7AA" w14:textId="791A61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34FE5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891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D5563D" w14:textId="77777777" w:rsidTr="00AB1096">
        <w:tc>
          <w:tcPr>
            <w:tcW w:w="0" w:type="auto"/>
          </w:tcPr>
          <w:p w14:paraId="6E205984" w14:textId="1C5A21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R4-2119614</w:t>
            </w:r>
          </w:p>
        </w:tc>
        <w:tc>
          <w:tcPr>
            <w:tcW w:w="0" w:type="auto"/>
          </w:tcPr>
          <w:p w14:paraId="6A171A61" w14:textId="48BA6B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5BFE24" w14:textId="32C7FD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B316B11" w14:textId="3D648F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1E549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7B4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D23746" w14:textId="77777777" w:rsidTr="00AB1096">
        <w:tc>
          <w:tcPr>
            <w:tcW w:w="0" w:type="auto"/>
          </w:tcPr>
          <w:p w14:paraId="19FEC7A6" w14:textId="389F3E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R4-2119615</w:t>
            </w:r>
          </w:p>
        </w:tc>
        <w:tc>
          <w:tcPr>
            <w:tcW w:w="0" w:type="auto"/>
          </w:tcPr>
          <w:p w14:paraId="5E3DD916" w14:textId="502195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BDFA29" w14:textId="336D3B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432B036" w14:textId="008AC8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79F06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9B7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4E5AFF" w14:textId="77777777" w:rsidTr="00AB1096">
        <w:tc>
          <w:tcPr>
            <w:tcW w:w="0" w:type="auto"/>
          </w:tcPr>
          <w:p w14:paraId="7003B25A" w14:textId="4F05C9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R4-2119616</w:t>
            </w:r>
          </w:p>
        </w:tc>
        <w:tc>
          <w:tcPr>
            <w:tcW w:w="0" w:type="auto"/>
          </w:tcPr>
          <w:p w14:paraId="58DE10B8" w14:textId="2C1F27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343D95" w14:textId="423503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12B55B2" w14:textId="06D72F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6835B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BE5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F03A40" w14:textId="77777777" w:rsidTr="00AB1096">
        <w:tc>
          <w:tcPr>
            <w:tcW w:w="0" w:type="auto"/>
          </w:tcPr>
          <w:p w14:paraId="517BEBBB" w14:textId="12F78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R4-2119617</w:t>
            </w:r>
          </w:p>
        </w:tc>
        <w:tc>
          <w:tcPr>
            <w:tcW w:w="0" w:type="auto"/>
          </w:tcPr>
          <w:p w14:paraId="1A0F406C" w14:textId="3DE849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2740C1" w14:textId="136A0E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AEC1DEE" w14:textId="66BB1D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4509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ABA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0B7673" w14:textId="77777777" w:rsidTr="00AB1096">
        <w:tc>
          <w:tcPr>
            <w:tcW w:w="0" w:type="auto"/>
          </w:tcPr>
          <w:p w14:paraId="16051949" w14:textId="6DCBF8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R4-2119618</w:t>
            </w:r>
          </w:p>
        </w:tc>
        <w:tc>
          <w:tcPr>
            <w:tcW w:w="0" w:type="auto"/>
          </w:tcPr>
          <w:p w14:paraId="5CA7CFEC" w14:textId="4505BD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E078BD" w14:textId="084EF3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A84A2A2" w14:textId="57D03A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D5FEE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25E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F98924" w14:textId="77777777" w:rsidTr="00AB1096">
        <w:tc>
          <w:tcPr>
            <w:tcW w:w="0" w:type="auto"/>
          </w:tcPr>
          <w:p w14:paraId="12E93CA2" w14:textId="4A0EFB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R4-2119619</w:t>
            </w:r>
          </w:p>
        </w:tc>
        <w:tc>
          <w:tcPr>
            <w:tcW w:w="0" w:type="auto"/>
          </w:tcPr>
          <w:p w14:paraId="18C7D072" w14:textId="3BCB8E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9464BB" w14:textId="0B368D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BE92012" w14:textId="46F0DF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8006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A98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50CEA8" w14:textId="77777777" w:rsidTr="00AB1096">
        <w:tc>
          <w:tcPr>
            <w:tcW w:w="0" w:type="auto"/>
          </w:tcPr>
          <w:p w14:paraId="31FAFB85" w14:textId="5D14F6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R4-2119620</w:t>
            </w:r>
          </w:p>
        </w:tc>
        <w:tc>
          <w:tcPr>
            <w:tcW w:w="0" w:type="auto"/>
          </w:tcPr>
          <w:p w14:paraId="048FDDD5" w14:textId="08527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3DF6EB" w14:textId="5F5F8C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A36543C" w14:textId="6FADCA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14A6A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F1D3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F6880D" w14:textId="77777777" w:rsidTr="00AB1096">
        <w:tc>
          <w:tcPr>
            <w:tcW w:w="0" w:type="auto"/>
          </w:tcPr>
          <w:p w14:paraId="5AA27BA5" w14:textId="2DCE1C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R4-2119621</w:t>
            </w:r>
          </w:p>
        </w:tc>
        <w:tc>
          <w:tcPr>
            <w:tcW w:w="0" w:type="auto"/>
          </w:tcPr>
          <w:p w14:paraId="266E4A33" w14:textId="573412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215786" w14:textId="03C90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A279715" w14:textId="517572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BDBCD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A95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5886CD" w14:textId="77777777" w:rsidTr="00AB1096">
        <w:tc>
          <w:tcPr>
            <w:tcW w:w="0" w:type="auto"/>
          </w:tcPr>
          <w:p w14:paraId="7D0652F3" w14:textId="5D381E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R4-2119622</w:t>
            </w:r>
          </w:p>
        </w:tc>
        <w:tc>
          <w:tcPr>
            <w:tcW w:w="0" w:type="auto"/>
          </w:tcPr>
          <w:p w14:paraId="76A92A96" w14:textId="4CE949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D3B580" w14:textId="2CBD7D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EE6D6D4" w14:textId="7C8620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8CC49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951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D5711C" w14:textId="77777777" w:rsidTr="00AB1096">
        <w:tc>
          <w:tcPr>
            <w:tcW w:w="0" w:type="auto"/>
          </w:tcPr>
          <w:p w14:paraId="523153C1" w14:textId="1660FF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R4-2119623</w:t>
            </w:r>
          </w:p>
        </w:tc>
        <w:tc>
          <w:tcPr>
            <w:tcW w:w="0" w:type="auto"/>
          </w:tcPr>
          <w:p w14:paraId="4966F665" w14:textId="223805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074E05" w14:textId="5A40C4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948DAAD" w14:textId="01BB8B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F9F5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BEE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500A69" w14:textId="77777777" w:rsidTr="00AB1096">
        <w:tc>
          <w:tcPr>
            <w:tcW w:w="0" w:type="auto"/>
          </w:tcPr>
          <w:p w14:paraId="16B23601" w14:textId="76AC11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R4-2119624</w:t>
            </w:r>
          </w:p>
        </w:tc>
        <w:tc>
          <w:tcPr>
            <w:tcW w:w="0" w:type="auto"/>
          </w:tcPr>
          <w:p w14:paraId="4DCE89F9" w14:textId="422CD2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8FE57C" w14:textId="4C91D1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6637939" w14:textId="111577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12E5B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73D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A29F8B" w14:textId="77777777" w:rsidTr="00AB1096">
        <w:tc>
          <w:tcPr>
            <w:tcW w:w="0" w:type="auto"/>
          </w:tcPr>
          <w:p w14:paraId="2886FF1F" w14:textId="25CF61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R4-2119625</w:t>
            </w:r>
          </w:p>
        </w:tc>
        <w:tc>
          <w:tcPr>
            <w:tcW w:w="0" w:type="auto"/>
          </w:tcPr>
          <w:p w14:paraId="5DF614E9" w14:textId="1FE01D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8D27E1" w14:textId="73C82A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63FB887" w14:textId="610DD7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59712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A8A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815ADB" w14:textId="77777777" w:rsidTr="00AB1096">
        <w:tc>
          <w:tcPr>
            <w:tcW w:w="0" w:type="auto"/>
          </w:tcPr>
          <w:p w14:paraId="67A994DD" w14:textId="138731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R4-2119626</w:t>
            </w:r>
          </w:p>
        </w:tc>
        <w:tc>
          <w:tcPr>
            <w:tcW w:w="0" w:type="auto"/>
          </w:tcPr>
          <w:p w14:paraId="6FC0E1D0" w14:textId="447CAF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A3DF3F" w14:textId="7E6FF8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AB8694E" w14:textId="289387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FAC7A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A1D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71222A" w14:textId="77777777" w:rsidTr="00AB1096">
        <w:tc>
          <w:tcPr>
            <w:tcW w:w="0" w:type="auto"/>
          </w:tcPr>
          <w:p w14:paraId="34BC4C44" w14:textId="74386A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R4-2119627</w:t>
            </w:r>
          </w:p>
        </w:tc>
        <w:tc>
          <w:tcPr>
            <w:tcW w:w="0" w:type="auto"/>
          </w:tcPr>
          <w:p w14:paraId="36C6960F" w14:textId="3348F8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77909E" w14:textId="116291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4F3EF11" w14:textId="0D6D15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D2727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DFD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E99E18" w14:textId="77777777" w:rsidTr="00AB1096">
        <w:tc>
          <w:tcPr>
            <w:tcW w:w="0" w:type="auto"/>
          </w:tcPr>
          <w:p w14:paraId="0F4C5A2A" w14:textId="7662D0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R4-2119628</w:t>
            </w:r>
          </w:p>
        </w:tc>
        <w:tc>
          <w:tcPr>
            <w:tcW w:w="0" w:type="auto"/>
          </w:tcPr>
          <w:p w14:paraId="7F2BC749" w14:textId="47E445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D89270B" w14:textId="1B4E7C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1AB9DA6" w14:textId="2CFC18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CBBC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EE0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8B2396" w14:textId="77777777" w:rsidTr="00AB1096">
        <w:tc>
          <w:tcPr>
            <w:tcW w:w="0" w:type="auto"/>
          </w:tcPr>
          <w:p w14:paraId="33B6196C" w14:textId="4DE10C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R4-2119629</w:t>
            </w:r>
          </w:p>
        </w:tc>
        <w:tc>
          <w:tcPr>
            <w:tcW w:w="0" w:type="auto"/>
          </w:tcPr>
          <w:p w14:paraId="6BFA17B4" w14:textId="4DA1EB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46C3B90" w14:textId="57E294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7360828" w14:textId="2A5BEE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EE3E8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248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FBA006" w14:textId="77777777" w:rsidTr="00AB1096">
        <w:tc>
          <w:tcPr>
            <w:tcW w:w="0" w:type="auto"/>
          </w:tcPr>
          <w:p w14:paraId="550C8EAB" w14:textId="6E36E6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R4-2119630</w:t>
            </w:r>
          </w:p>
        </w:tc>
        <w:tc>
          <w:tcPr>
            <w:tcW w:w="0" w:type="auto"/>
          </w:tcPr>
          <w:p w14:paraId="5DCA26F6" w14:textId="4B3FA5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459A56" w14:textId="63CA5B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C3EAF75" w14:textId="6536B5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DDE9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996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D54709" w14:textId="77777777" w:rsidTr="00AB1096">
        <w:tc>
          <w:tcPr>
            <w:tcW w:w="0" w:type="auto"/>
          </w:tcPr>
          <w:p w14:paraId="05CF3672" w14:textId="6E12C7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R4-2119631</w:t>
            </w:r>
          </w:p>
        </w:tc>
        <w:tc>
          <w:tcPr>
            <w:tcW w:w="0" w:type="auto"/>
          </w:tcPr>
          <w:p w14:paraId="796859B3" w14:textId="618D07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462143" w14:textId="7A5FC4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476DD49" w14:textId="471207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F13FA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ECD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D52734" w14:textId="77777777" w:rsidTr="00AB1096">
        <w:tc>
          <w:tcPr>
            <w:tcW w:w="0" w:type="auto"/>
          </w:tcPr>
          <w:p w14:paraId="6FA54CD0" w14:textId="314DF7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R4-2119632</w:t>
            </w:r>
          </w:p>
        </w:tc>
        <w:tc>
          <w:tcPr>
            <w:tcW w:w="0" w:type="auto"/>
          </w:tcPr>
          <w:p w14:paraId="3380AEF7" w14:textId="172325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C506AE" w14:textId="3A692D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39E2FF5" w14:textId="70005E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6A28F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68A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135362" w14:textId="77777777" w:rsidTr="00AB1096">
        <w:tc>
          <w:tcPr>
            <w:tcW w:w="0" w:type="auto"/>
          </w:tcPr>
          <w:p w14:paraId="13AC5B50" w14:textId="727288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R4-2119633</w:t>
            </w:r>
          </w:p>
        </w:tc>
        <w:tc>
          <w:tcPr>
            <w:tcW w:w="0" w:type="auto"/>
          </w:tcPr>
          <w:p w14:paraId="5637D4AB" w14:textId="2EE2F6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E67E56" w14:textId="5405CD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3897764" w14:textId="7DA3C8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BB622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572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7FF72A" w14:textId="77777777" w:rsidTr="00AB1096">
        <w:tc>
          <w:tcPr>
            <w:tcW w:w="0" w:type="auto"/>
          </w:tcPr>
          <w:p w14:paraId="1ADE9F66" w14:textId="0239B1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R4-2119634</w:t>
            </w:r>
          </w:p>
        </w:tc>
        <w:tc>
          <w:tcPr>
            <w:tcW w:w="0" w:type="auto"/>
          </w:tcPr>
          <w:p w14:paraId="6995BDBB" w14:textId="7A4CA1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9C992F" w14:textId="68E9B3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2AD6949" w14:textId="6886FF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1ACB4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133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76AEB9" w14:textId="77777777" w:rsidTr="00AB1096">
        <w:tc>
          <w:tcPr>
            <w:tcW w:w="0" w:type="auto"/>
          </w:tcPr>
          <w:p w14:paraId="1C0B7350" w14:textId="3919C4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R4-2119635</w:t>
            </w:r>
          </w:p>
        </w:tc>
        <w:tc>
          <w:tcPr>
            <w:tcW w:w="0" w:type="auto"/>
          </w:tcPr>
          <w:p w14:paraId="7E538BEA" w14:textId="2C934A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2B97A0" w14:textId="29AE07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164CCA3" w14:textId="14746C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30B58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314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B5F84F" w14:textId="77777777" w:rsidTr="00AB1096">
        <w:tc>
          <w:tcPr>
            <w:tcW w:w="0" w:type="auto"/>
          </w:tcPr>
          <w:p w14:paraId="5DF0EF62" w14:textId="6203F1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R4-2119636</w:t>
            </w:r>
          </w:p>
        </w:tc>
        <w:tc>
          <w:tcPr>
            <w:tcW w:w="0" w:type="auto"/>
          </w:tcPr>
          <w:p w14:paraId="7F1C65BA" w14:textId="4C4FC1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779CAF" w14:textId="2AB851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AC2D931" w14:textId="7C20B4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012EA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543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DF63D8" w14:textId="77777777" w:rsidTr="00AB1096">
        <w:tc>
          <w:tcPr>
            <w:tcW w:w="0" w:type="auto"/>
          </w:tcPr>
          <w:p w14:paraId="55DCEDFD" w14:textId="57062C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R4-2119637</w:t>
            </w:r>
          </w:p>
        </w:tc>
        <w:tc>
          <w:tcPr>
            <w:tcW w:w="0" w:type="auto"/>
          </w:tcPr>
          <w:p w14:paraId="17A2E718" w14:textId="22DEC0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883193" w14:textId="568D79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6E2B48A" w14:textId="0C7258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234C7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FE0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922D39" w14:textId="77777777" w:rsidTr="00AB1096">
        <w:tc>
          <w:tcPr>
            <w:tcW w:w="0" w:type="auto"/>
          </w:tcPr>
          <w:p w14:paraId="5CF9A6DD" w14:textId="43DDBD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R4-2119638</w:t>
            </w:r>
          </w:p>
        </w:tc>
        <w:tc>
          <w:tcPr>
            <w:tcW w:w="0" w:type="auto"/>
          </w:tcPr>
          <w:p w14:paraId="70834BF7" w14:textId="2CC055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064135" w14:textId="699925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3007F79" w14:textId="33479F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5270A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BED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406AC6" w14:textId="77777777" w:rsidTr="00AB1096">
        <w:tc>
          <w:tcPr>
            <w:tcW w:w="0" w:type="auto"/>
          </w:tcPr>
          <w:p w14:paraId="621BB027" w14:textId="774CF4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R4-2119639</w:t>
            </w:r>
          </w:p>
        </w:tc>
        <w:tc>
          <w:tcPr>
            <w:tcW w:w="0" w:type="auto"/>
          </w:tcPr>
          <w:p w14:paraId="5B41BE1B" w14:textId="5E4763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26E7E8" w14:textId="73C9F5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39B5771" w14:textId="25ED05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97671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3DB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FD22A1" w14:textId="77777777" w:rsidTr="00AB1096">
        <w:tc>
          <w:tcPr>
            <w:tcW w:w="0" w:type="auto"/>
          </w:tcPr>
          <w:p w14:paraId="4273235B" w14:textId="33265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R4-2119640</w:t>
            </w:r>
          </w:p>
        </w:tc>
        <w:tc>
          <w:tcPr>
            <w:tcW w:w="0" w:type="auto"/>
          </w:tcPr>
          <w:p w14:paraId="56203A57" w14:textId="617521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6B051B" w14:textId="658259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DAFAD0E" w14:textId="54AD72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78EE0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4891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7F4236" w14:textId="77777777" w:rsidTr="00AB1096">
        <w:tc>
          <w:tcPr>
            <w:tcW w:w="0" w:type="auto"/>
          </w:tcPr>
          <w:p w14:paraId="028783D2" w14:textId="051BF0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R4-2119641</w:t>
            </w:r>
          </w:p>
        </w:tc>
        <w:tc>
          <w:tcPr>
            <w:tcW w:w="0" w:type="auto"/>
          </w:tcPr>
          <w:p w14:paraId="23D8D0C7" w14:textId="1BE83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CE32B1" w14:textId="3594ED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47B9D53" w14:textId="2D608A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54F37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67B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9B6607" w14:textId="77777777" w:rsidTr="00AB1096">
        <w:tc>
          <w:tcPr>
            <w:tcW w:w="0" w:type="auto"/>
          </w:tcPr>
          <w:p w14:paraId="5CF43FFB" w14:textId="0AA5F2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R4-2119642</w:t>
            </w:r>
          </w:p>
        </w:tc>
        <w:tc>
          <w:tcPr>
            <w:tcW w:w="0" w:type="auto"/>
          </w:tcPr>
          <w:p w14:paraId="214759A6" w14:textId="1B4409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470A7F" w14:textId="1C24F5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56A9822" w14:textId="50DFDB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55B1C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902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E26965" w14:textId="77777777" w:rsidTr="00AB1096">
        <w:tc>
          <w:tcPr>
            <w:tcW w:w="0" w:type="auto"/>
          </w:tcPr>
          <w:p w14:paraId="2AA5C5D8" w14:textId="3AF232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R4-2119643</w:t>
            </w:r>
          </w:p>
        </w:tc>
        <w:tc>
          <w:tcPr>
            <w:tcW w:w="0" w:type="auto"/>
          </w:tcPr>
          <w:p w14:paraId="34A3B2AE" w14:textId="788113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0A946E" w14:textId="0AC6F0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BED03EC" w14:textId="0CF850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EBC44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AC5F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AAD577" w14:textId="77777777" w:rsidTr="00AB1096">
        <w:tc>
          <w:tcPr>
            <w:tcW w:w="0" w:type="auto"/>
          </w:tcPr>
          <w:p w14:paraId="1884B1EB" w14:textId="31CC00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R4-2119644</w:t>
            </w:r>
          </w:p>
        </w:tc>
        <w:tc>
          <w:tcPr>
            <w:tcW w:w="0" w:type="auto"/>
          </w:tcPr>
          <w:p w14:paraId="35AA5106" w14:textId="7A35AF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F3260C" w14:textId="789597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8079684" w14:textId="1DF3D1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6261E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7EE1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D0C3AB" w14:textId="77777777" w:rsidTr="00AB1096">
        <w:tc>
          <w:tcPr>
            <w:tcW w:w="0" w:type="auto"/>
          </w:tcPr>
          <w:p w14:paraId="06BEDA4F" w14:textId="52EF3D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R4-2119645</w:t>
            </w:r>
          </w:p>
        </w:tc>
        <w:tc>
          <w:tcPr>
            <w:tcW w:w="0" w:type="auto"/>
          </w:tcPr>
          <w:p w14:paraId="62C9B67B" w14:textId="3F0801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6A65D8" w14:textId="31271E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FD21584" w14:textId="44DCFA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99041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FFA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782396" w14:textId="77777777" w:rsidTr="00AB1096">
        <w:tc>
          <w:tcPr>
            <w:tcW w:w="0" w:type="auto"/>
          </w:tcPr>
          <w:p w14:paraId="6C7B06AD" w14:textId="60F9F5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R4-2119646</w:t>
            </w:r>
          </w:p>
        </w:tc>
        <w:tc>
          <w:tcPr>
            <w:tcW w:w="0" w:type="auto"/>
          </w:tcPr>
          <w:p w14:paraId="46BC161B" w14:textId="704473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A8DC01" w14:textId="0D1297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10CF62B" w14:textId="1D54C0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4CA7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BD69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7B6322" w14:textId="77777777" w:rsidTr="00AB1096">
        <w:tc>
          <w:tcPr>
            <w:tcW w:w="0" w:type="auto"/>
          </w:tcPr>
          <w:p w14:paraId="3F8314E4" w14:textId="7096F0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R4-2119647</w:t>
            </w:r>
          </w:p>
        </w:tc>
        <w:tc>
          <w:tcPr>
            <w:tcW w:w="0" w:type="auto"/>
          </w:tcPr>
          <w:p w14:paraId="22C55808" w14:textId="699961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CEDF49" w14:textId="3C44C4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658A5B9" w14:textId="3536F5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1DA78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DE5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326A83" w14:textId="77777777" w:rsidTr="00AB1096">
        <w:tc>
          <w:tcPr>
            <w:tcW w:w="0" w:type="auto"/>
          </w:tcPr>
          <w:p w14:paraId="0732C47E" w14:textId="392D1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R4-2119648</w:t>
            </w:r>
          </w:p>
        </w:tc>
        <w:tc>
          <w:tcPr>
            <w:tcW w:w="0" w:type="auto"/>
          </w:tcPr>
          <w:p w14:paraId="41A8D90F" w14:textId="10CEF6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9BF2A3" w14:textId="6ED0BD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AB8170E" w14:textId="58F021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35944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ADE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C506E8" w14:textId="77777777" w:rsidTr="00AB1096">
        <w:tc>
          <w:tcPr>
            <w:tcW w:w="0" w:type="auto"/>
          </w:tcPr>
          <w:p w14:paraId="3F4949EA" w14:textId="50A6F1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R4-2119649</w:t>
            </w:r>
          </w:p>
        </w:tc>
        <w:tc>
          <w:tcPr>
            <w:tcW w:w="0" w:type="auto"/>
          </w:tcPr>
          <w:p w14:paraId="79A57A69" w14:textId="2F8ED2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55F744" w14:textId="15286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8FBE5E9" w14:textId="49C77F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2AFFF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1F6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A3032A" w14:textId="77777777" w:rsidTr="00AB1096">
        <w:tc>
          <w:tcPr>
            <w:tcW w:w="0" w:type="auto"/>
          </w:tcPr>
          <w:p w14:paraId="42A27DFD" w14:textId="6EBD15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R4-2119650</w:t>
            </w:r>
          </w:p>
        </w:tc>
        <w:tc>
          <w:tcPr>
            <w:tcW w:w="0" w:type="auto"/>
          </w:tcPr>
          <w:p w14:paraId="6EC82CBF" w14:textId="66F79E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69936D" w14:textId="449A69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D496FC6" w14:textId="72D348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551DB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EEB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7318B2" w14:textId="77777777" w:rsidTr="00AB1096">
        <w:tc>
          <w:tcPr>
            <w:tcW w:w="0" w:type="auto"/>
          </w:tcPr>
          <w:p w14:paraId="0892B774" w14:textId="04872D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R4-2119651</w:t>
            </w:r>
          </w:p>
        </w:tc>
        <w:tc>
          <w:tcPr>
            <w:tcW w:w="0" w:type="auto"/>
          </w:tcPr>
          <w:p w14:paraId="7F9484A0" w14:textId="50F1C9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B0E3C2" w14:textId="66CC35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01E9093" w14:textId="43330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F9D1E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70A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5EAE6A" w14:textId="77777777" w:rsidTr="00AB1096">
        <w:tc>
          <w:tcPr>
            <w:tcW w:w="0" w:type="auto"/>
          </w:tcPr>
          <w:p w14:paraId="1F1A7F86" w14:textId="5655D8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R4-2119652</w:t>
            </w:r>
          </w:p>
        </w:tc>
        <w:tc>
          <w:tcPr>
            <w:tcW w:w="0" w:type="auto"/>
          </w:tcPr>
          <w:p w14:paraId="569AF7AB" w14:textId="36709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1C399C" w14:textId="196450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FDACB05" w14:textId="387D4A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7AB65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7E0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996CC4" w14:textId="77777777" w:rsidTr="00AB1096">
        <w:tc>
          <w:tcPr>
            <w:tcW w:w="0" w:type="auto"/>
          </w:tcPr>
          <w:p w14:paraId="75C74F41" w14:textId="6EEE82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R4-2119653</w:t>
            </w:r>
          </w:p>
        </w:tc>
        <w:tc>
          <w:tcPr>
            <w:tcW w:w="0" w:type="auto"/>
          </w:tcPr>
          <w:p w14:paraId="7A3876A8" w14:textId="4F23A0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2D0995" w14:textId="24D581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1D59163" w14:textId="2DC962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3771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0D9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C079E7" w14:textId="77777777" w:rsidTr="00AB1096">
        <w:tc>
          <w:tcPr>
            <w:tcW w:w="0" w:type="auto"/>
          </w:tcPr>
          <w:p w14:paraId="0C61687E" w14:textId="461192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R4-2119654</w:t>
            </w:r>
          </w:p>
        </w:tc>
        <w:tc>
          <w:tcPr>
            <w:tcW w:w="0" w:type="auto"/>
          </w:tcPr>
          <w:p w14:paraId="0FF273F5" w14:textId="2B263F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572ABC" w14:textId="755966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20F58FF" w14:textId="01BAE0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1D5FB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1618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9DC4DE" w14:textId="77777777" w:rsidTr="00AB1096">
        <w:tc>
          <w:tcPr>
            <w:tcW w:w="0" w:type="auto"/>
          </w:tcPr>
          <w:p w14:paraId="114A1A4B" w14:textId="5D9639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R4-2119655</w:t>
            </w:r>
          </w:p>
        </w:tc>
        <w:tc>
          <w:tcPr>
            <w:tcW w:w="0" w:type="auto"/>
          </w:tcPr>
          <w:p w14:paraId="62DF6172" w14:textId="672FE1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AA4714" w14:textId="32F9B0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5759CFC" w14:textId="2FE9CC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C145D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5E09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474E54" w14:textId="77777777" w:rsidTr="00AB1096">
        <w:tc>
          <w:tcPr>
            <w:tcW w:w="0" w:type="auto"/>
          </w:tcPr>
          <w:p w14:paraId="156BB227" w14:textId="1894AA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R4-2119656</w:t>
            </w:r>
          </w:p>
        </w:tc>
        <w:tc>
          <w:tcPr>
            <w:tcW w:w="0" w:type="auto"/>
          </w:tcPr>
          <w:p w14:paraId="5F9E3246" w14:textId="1A5FF2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FB896F" w14:textId="6DEF03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6D457A5" w14:textId="0574F8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B3313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1D0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18668D" w14:textId="77777777" w:rsidTr="00AB1096">
        <w:tc>
          <w:tcPr>
            <w:tcW w:w="0" w:type="auto"/>
          </w:tcPr>
          <w:p w14:paraId="28A3CA0A" w14:textId="47231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R4-2119657</w:t>
            </w:r>
          </w:p>
        </w:tc>
        <w:tc>
          <w:tcPr>
            <w:tcW w:w="0" w:type="auto"/>
          </w:tcPr>
          <w:p w14:paraId="2E8AA3B9" w14:textId="298F14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B7ABA1" w14:textId="71220C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C3FF489" w14:textId="4258C6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C951C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7A5B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8FC548" w14:textId="77777777" w:rsidTr="00AB1096">
        <w:tc>
          <w:tcPr>
            <w:tcW w:w="0" w:type="auto"/>
          </w:tcPr>
          <w:p w14:paraId="6EA616BC" w14:textId="319005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R4-2119658</w:t>
            </w:r>
          </w:p>
        </w:tc>
        <w:tc>
          <w:tcPr>
            <w:tcW w:w="0" w:type="auto"/>
          </w:tcPr>
          <w:p w14:paraId="74C31F55" w14:textId="7D211E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95F596" w14:textId="7AAD1B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FFB897C" w14:textId="5E164B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D615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0811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BFEF95" w14:textId="77777777" w:rsidTr="00AB1096">
        <w:tc>
          <w:tcPr>
            <w:tcW w:w="0" w:type="auto"/>
          </w:tcPr>
          <w:p w14:paraId="0B8AE360" w14:textId="3656F0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R4-2119659</w:t>
            </w:r>
          </w:p>
        </w:tc>
        <w:tc>
          <w:tcPr>
            <w:tcW w:w="0" w:type="auto"/>
          </w:tcPr>
          <w:p w14:paraId="6A41A1E1" w14:textId="405778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EC23EE" w14:textId="76A6D1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82B5094" w14:textId="78C164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0BF25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14E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02B58B" w14:textId="77777777" w:rsidTr="00AB1096">
        <w:tc>
          <w:tcPr>
            <w:tcW w:w="0" w:type="auto"/>
          </w:tcPr>
          <w:p w14:paraId="4052612A" w14:textId="6CFB8F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R4-2119660</w:t>
            </w:r>
          </w:p>
        </w:tc>
        <w:tc>
          <w:tcPr>
            <w:tcW w:w="0" w:type="auto"/>
          </w:tcPr>
          <w:p w14:paraId="33664C12" w14:textId="09BC30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8110C6" w14:textId="139AE8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06D6BA6" w14:textId="38D8DF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0C792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DFD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6A9AD9" w14:textId="77777777" w:rsidTr="00AB1096">
        <w:tc>
          <w:tcPr>
            <w:tcW w:w="0" w:type="auto"/>
          </w:tcPr>
          <w:p w14:paraId="18EBA48C" w14:textId="39C370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R4-2119661</w:t>
            </w:r>
          </w:p>
        </w:tc>
        <w:tc>
          <w:tcPr>
            <w:tcW w:w="0" w:type="auto"/>
          </w:tcPr>
          <w:p w14:paraId="23143E5E" w14:textId="19BA91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A96145" w14:textId="256AD7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F057058" w14:textId="0EE0B4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B39A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4321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799914" w14:textId="77777777" w:rsidTr="00AB1096">
        <w:tc>
          <w:tcPr>
            <w:tcW w:w="0" w:type="auto"/>
          </w:tcPr>
          <w:p w14:paraId="134AB6FC" w14:textId="6EF287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R4-2119662</w:t>
            </w:r>
          </w:p>
        </w:tc>
        <w:tc>
          <w:tcPr>
            <w:tcW w:w="0" w:type="auto"/>
          </w:tcPr>
          <w:p w14:paraId="345A9D6A" w14:textId="6936E8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55CA5F" w14:textId="7A7A16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D415056" w14:textId="38C01D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DB3EB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B9B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B2F116" w14:textId="77777777" w:rsidTr="00AB1096">
        <w:tc>
          <w:tcPr>
            <w:tcW w:w="0" w:type="auto"/>
          </w:tcPr>
          <w:p w14:paraId="44C5B545" w14:textId="71D7A5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R4-2119663</w:t>
            </w:r>
          </w:p>
        </w:tc>
        <w:tc>
          <w:tcPr>
            <w:tcW w:w="0" w:type="auto"/>
          </w:tcPr>
          <w:p w14:paraId="6FC80024" w14:textId="78E65E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BA4A61" w14:textId="38CC85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3C45B42" w14:textId="191EAC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EEDBB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4FD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22D890" w14:textId="77777777" w:rsidTr="00AB1096">
        <w:tc>
          <w:tcPr>
            <w:tcW w:w="0" w:type="auto"/>
          </w:tcPr>
          <w:p w14:paraId="1C11858A" w14:textId="1ADAF6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R4-2119664</w:t>
            </w:r>
          </w:p>
        </w:tc>
        <w:tc>
          <w:tcPr>
            <w:tcW w:w="0" w:type="auto"/>
          </w:tcPr>
          <w:p w14:paraId="673CD021" w14:textId="5D291B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096964" w14:textId="0D2344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B1CEE48" w14:textId="1D1148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FEE08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A5B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C4EA39" w14:textId="77777777" w:rsidTr="00AB1096">
        <w:tc>
          <w:tcPr>
            <w:tcW w:w="0" w:type="auto"/>
          </w:tcPr>
          <w:p w14:paraId="5D18A5EE" w14:textId="265A4D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R4-2119665</w:t>
            </w:r>
          </w:p>
        </w:tc>
        <w:tc>
          <w:tcPr>
            <w:tcW w:w="0" w:type="auto"/>
          </w:tcPr>
          <w:p w14:paraId="15A28078" w14:textId="716285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272961" w14:textId="6BA71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76B2109" w14:textId="047A9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3DF5C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E567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BC15D1" w14:textId="77777777" w:rsidTr="00AB1096">
        <w:tc>
          <w:tcPr>
            <w:tcW w:w="0" w:type="auto"/>
          </w:tcPr>
          <w:p w14:paraId="4DBB3D4C" w14:textId="199DBA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R4-2119666</w:t>
            </w:r>
          </w:p>
        </w:tc>
        <w:tc>
          <w:tcPr>
            <w:tcW w:w="0" w:type="auto"/>
          </w:tcPr>
          <w:p w14:paraId="232B66FA" w14:textId="530ACC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1A3A8B" w14:textId="604C83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044C967" w14:textId="72573A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9EF45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411B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080342" w14:textId="77777777" w:rsidTr="00AB1096">
        <w:tc>
          <w:tcPr>
            <w:tcW w:w="0" w:type="auto"/>
          </w:tcPr>
          <w:p w14:paraId="225CD6D0" w14:textId="1C71D3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R4-2119667</w:t>
            </w:r>
          </w:p>
        </w:tc>
        <w:tc>
          <w:tcPr>
            <w:tcW w:w="0" w:type="auto"/>
          </w:tcPr>
          <w:p w14:paraId="5EA9A774" w14:textId="55D309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89E854" w14:textId="1C21BD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EA2BA88" w14:textId="5573F8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3DAA8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17A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EECB88" w14:textId="77777777" w:rsidTr="00AB1096">
        <w:tc>
          <w:tcPr>
            <w:tcW w:w="0" w:type="auto"/>
          </w:tcPr>
          <w:p w14:paraId="0B6BC078" w14:textId="2A032D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R4-2119668</w:t>
            </w:r>
          </w:p>
        </w:tc>
        <w:tc>
          <w:tcPr>
            <w:tcW w:w="0" w:type="auto"/>
          </w:tcPr>
          <w:p w14:paraId="3FC384CD" w14:textId="5700BB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CA71B5" w14:textId="522BFF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379004C" w14:textId="7D084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40D51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633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276566" w14:textId="77777777" w:rsidTr="00AB1096">
        <w:tc>
          <w:tcPr>
            <w:tcW w:w="0" w:type="auto"/>
          </w:tcPr>
          <w:p w14:paraId="75EF2644" w14:textId="7669BD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R4-2119669</w:t>
            </w:r>
          </w:p>
        </w:tc>
        <w:tc>
          <w:tcPr>
            <w:tcW w:w="0" w:type="auto"/>
          </w:tcPr>
          <w:p w14:paraId="729BEEF1" w14:textId="5188F1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2A97A6" w14:textId="0D993E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4089E22" w14:textId="4AEEC9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A76E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A9A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59FF1E" w14:textId="77777777" w:rsidTr="00AB1096">
        <w:tc>
          <w:tcPr>
            <w:tcW w:w="0" w:type="auto"/>
          </w:tcPr>
          <w:p w14:paraId="0C31FCB2" w14:textId="3D9D14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R4-2119670</w:t>
            </w:r>
          </w:p>
        </w:tc>
        <w:tc>
          <w:tcPr>
            <w:tcW w:w="0" w:type="auto"/>
          </w:tcPr>
          <w:p w14:paraId="74B80251" w14:textId="4E1889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3DCC78" w14:textId="1E582B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7D9F8ED" w14:textId="3792A0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02F74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46D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7B4174" w14:textId="77777777" w:rsidTr="00AB1096">
        <w:tc>
          <w:tcPr>
            <w:tcW w:w="0" w:type="auto"/>
          </w:tcPr>
          <w:p w14:paraId="7C62F16C" w14:textId="1F8B05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R4-2119671</w:t>
            </w:r>
          </w:p>
        </w:tc>
        <w:tc>
          <w:tcPr>
            <w:tcW w:w="0" w:type="auto"/>
          </w:tcPr>
          <w:p w14:paraId="7AD4C8A6" w14:textId="335E5A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022716E" w14:textId="45B3CB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4665CCE" w14:textId="1DA112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6032E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B61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54F9A7" w14:textId="77777777" w:rsidTr="00AB1096">
        <w:tc>
          <w:tcPr>
            <w:tcW w:w="0" w:type="auto"/>
          </w:tcPr>
          <w:p w14:paraId="7394DCE8" w14:textId="61FA36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R4-2119672</w:t>
            </w:r>
          </w:p>
        </w:tc>
        <w:tc>
          <w:tcPr>
            <w:tcW w:w="0" w:type="auto"/>
          </w:tcPr>
          <w:p w14:paraId="30EBA818" w14:textId="56F7E4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9C6547" w14:textId="7EFAEF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9E6365A" w14:textId="7BD0E1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BFE1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F5E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D0D574" w14:textId="77777777" w:rsidTr="00AB1096">
        <w:tc>
          <w:tcPr>
            <w:tcW w:w="0" w:type="auto"/>
          </w:tcPr>
          <w:p w14:paraId="56D2FF7C" w14:textId="1799AB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R4-2119673</w:t>
            </w:r>
          </w:p>
        </w:tc>
        <w:tc>
          <w:tcPr>
            <w:tcW w:w="0" w:type="auto"/>
          </w:tcPr>
          <w:p w14:paraId="77A00C0A" w14:textId="7D5002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1FACD39" w14:textId="016A87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D9FEBA3" w14:textId="6EEE8B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1F7D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39F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F1EBCB" w14:textId="77777777" w:rsidTr="00AB1096">
        <w:tc>
          <w:tcPr>
            <w:tcW w:w="0" w:type="auto"/>
          </w:tcPr>
          <w:p w14:paraId="3BC59C7B" w14:textId="76EFBE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R4-2119674</w:t>
            </w:r>
          </w:p>
        </w:tc>
        <w:tc>
          <w:tcPr>
            <w:tcW w:w="0" w:type="auto"/>
          </w:tcPr>
          <w:p w14:paraId="2710EF21" w14:textId="6660F3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B293AA" w14:textId="307AFB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0D7AFF6" w14:textId="7905C7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D8623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147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D7785B" w14:textId="77777777" w:rsidTr="00AB1096">
        <w:tc>
          <w:tcPr>
            <w:tcW w:w="0" w:type="auto"/>
          </w:tcPr>
          <w:p w14:paraId="3ED830BC" w14:textId="6530D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R4-2119675</w:t>
            </w:r>
          </w:p>
        </w:tc>
        <w:tc>
          <w:tcPr>
            <w:tcW w:w="0" w:type="auto"/>
          </w:tcPr>
          <w:p w14:paraId="06D2849A" w14:textId="1EFCE9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35B56D" w14:textId="678F4C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87DFA42" w14:textId="7F810F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3F659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D134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13174C" w14:textId="77777777" w:rsidTr="00AB1096">
        <w:tc>
          <w:tcPr>
            <w:tcW w:w="0" w:type="auto"/>
          </w:tcPr>
          <w:p w14:paraId="4FE0F9DE" w14:textId="397183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R4-2119676</w:t>
            </w:r>
          </w:p>
        </w:tc>
        <w:tc>
          <w:tcPr>
            <w:tcW w:w="0" w:type="auto"/>
          </w:tcPr>
          <w:p w14:paraId="04DE9571" w14:textId="52CD69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17B0B8" w14:textId="2D5B54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9E3642D" w14:textId="23D055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386EA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7E2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025AEC" w14:textId="77777777" w:rsidTr="00AB1096">
        <w:tc>
          <w:tcPr>
            <w:tcW w:w="0" w:type="auto"/>
          </w:tcPr>
          <w:p w14:paraId="190EA14A" w14:textId="5466ED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R4-2119677</w:t>
            </w:r>
          </w:p>
        </w:tc>
        <w:tc>
          <w:tcPr>
            <w:tcW w:w="0" w:type="auto"/>
          </w:tcPr>
          <w:p w14:paraId="614E4436" w14:textId="0BAE17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9BAB87" w14:textId="30CD50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91020B2" w14:textId="4F9471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AC357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F3F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039212" w14:textId="77777777" w:rsidTr="00AB1096">
        <w:tc>
          <w:tcPr>
            <w:tcW w:w="0" w:type="auto"/>
          </w:tcPr>
          <w:p w14:paraId="05C9F566" w14:textId="6D07B6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R4-2119678</w:t>
            </w:r>
          </w:p>
        </w:tc>
        <w:tc>
          <w:tcPr>
            <w:tcW w:w="0" w:type="auto"/>
          </w:tcPr>
          <w:p w14:paraId="2FD7F3CB" w14:textId="5BEF21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B06CE5" w14:textId="7FE74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D4E3EDF" w14:textId="665DCA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DCEB4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EA4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3AA3A0" w14:textId="77777777" w:rsidTr="00AB1096">
        <w:tc>
          <w:tcPr>
            <w:tcW w:w="0" w:type="auto"/>
          </w:tcPr>
          <w:p w14:paraId="19D50607" w14:textId="3EA401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R4-2119679</w:t>
            </w:r>
          </w:p>
        </w:tc>
        <w:tc>
          <w:tcPr>
            <w:tcW w:w="0" w:type="auto"/>
          </w:tcPr>
          <w:p w14:paraId="1C5502DA" w14:textId="34E107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5B238A" w14:textId="37E739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76F1D68" w14:textId="3C9091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CC7E2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884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6DCFB8" w14:textId="77777777" w:rsidTr="00AB1096">
        <w:tc>
          <w:tcPr>
            <w:tcW w:w="0" w:type="auto"/>
          </w:tcPr>
          <w:p w14:paraId="4CAFDC7A" w14:textId="04C6C2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R4-2119680</w:t>
            </w:r>
          </w:p>
        </w:tc>
        <w:tc>
          <w:tcPr>
            <w:tcW w:w="0" w:type="auto"/>
          </w:tcPr>
          <w:p w14:paraId="11AA125C" w14:textId="582FD1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8F0553" w14:textId="3D8668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DCC19F1" w14:textId="686DBB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A0C15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B79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B4F579" w14:textId="77777777" w:rsidTr="00AB1096">
        <w:tc>
          <w:tcPr>
            <w:tcW w:w="0" w:type="auto"/>
          </w:tcPr>
          <w:p w14:paraId="60B71BF9" w14:textId="0B3A10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R4-2119681</w:t>
            </w:r>
          </w:p>
        </w:tc>
        <w:tc>
          <w:tcPr>
            <w:tcW w:w="0" w:type="auto"/>
          </w:tcPr>
          <w:p w14:paraId="6BB918C3" w14:textId="4D8F4E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F7F3F7" w14:textId="0DB910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1571FC6" w14:textId="0FBA6A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66ACE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394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64AF8E" w14:textId="77777777" w:rsidTr="00AB1096">
        <w:tc>
          <w:tcPr>
            <w:tcW w:w="0" w:type="auto"/>
          </w:tcPr>
          <w:p w14:paraId="6A2787E5" w14:textId="4CAFCB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R4-2119682</w:t>
            </w:r>
          </w:p>
        </w:tc>
        <w:tc>
          <w:tcPr>
            <w:tcW w:w="0" w:type="auto"/>
          </w:tcPr>
          <w:p w14:paraId="09953D01" w14:textId="0F1C03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5204F0" w14:textId="40C1A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E944029" w14:textId="60EC17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86E17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D07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1662A6" w14:textId="77777777" w:rsidTr="00AB1096">
        <w:tc>
          <w:tcPr>
            <w:tcW w:w="0" w:type="auto"/>
          </w:tcPr>
          <w:p w14:paraId="27437F6E" w14:textId="40D357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R4-2119683</w:t>
            </w:r>
          </w:p>
        </w:tc>
        <w:tc>
          <w:tcPr>
            <w:tcW w:w="0" w:type="auto"/>
          </w:tcPr>
          <w:p w14:paraId="637C7281" w14:textId="06CE5B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41AD02" w14:textId="359622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A970004" w14:textId="5BA791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DE86E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6BE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EA8B7C" w14:textId="77777777" w:rsidTr="00AB1096">
        <w:tc>
          <w:tcPr>
            <w:tcW w:w="0" w:type="auto"/>
          </w:tcPr>
          <w:p w14:paraId="31FB396F" w14:textId="5FF5DD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R4-2119684</w:t>
            </w:r>
          </w:p>
        </w:tc>
        <w:tc>
          <w:tcPr>
            <w:tcW w:w="0" w:type="auto"/>
          </w:tcPr>
          <w:p w14:paraId="0DD7257A" w14:textId="7635CB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C57E1C" w14:textId="08DA1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083A1E8" w14:textId="31BFAC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4E721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81A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5377B6" w14:textId="77777777" w:rsidTr="00AB1096">
        <w:tc>
          <w:tcPr>
            <w:tcW w:w="0" w:type="auto"/>
          </w:tcPr>
          <w:p w14:paraId="79A0D380" w14:textId="3F243C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R4-2119685</w:t>
            </w:r>
          </w:p>
        </w:tc>
        <w:tc>
          <w:tcPr>
            <w:tcW w:w="0" w:type="auto"/>
          </w:tcPr>
          <w:p w14:paraId="29DEBF86" w14:textId="6C1F1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66526B" w14:textId="7EB903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D74AB70" w14:textId="1AC406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FE1B5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0F7D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B6813D" w14:textId="77777777" w:rsidTr="00AB1096">
        <w:tc>
          <w:tcPr>
            <w:tcW w:w="0" w:type="auto"/>
          </w:tcPr>
          <w:p w14:paraId="33DAFFAF" w14:textId="2788D6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R4-2119686</w:t>
            </w:r>
          </w:p>
        </w:tc>
        <w:tc>
          <w:tcPr>
            <w:tcW w:w="0" w:type="auto"/>
          </w:tcPr>
          <w:p w14:paraId="738F9A76" w14:textId="47943F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725A26B" w14:textId="1D5C52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9D4BEF6" w14:textId="79E712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1AE9F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97E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F311D8" w14:textId="77777777" w:rsidTr="00AB1096">
        <w:tc>
          <w:tcPr>
            <w:tcW w:w="0" w:type="auto"/>
          </w:tcPr>
          <w:p w14:paraId="05CCC569" w14:textId="7A0052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R4-2119687</w:t>
            </w:r>
          </w:p>
        </w:tc>
        <w:tc>
          <w:tcPr>
            <w:tcW w:w="0" w:type="auto"/>
          </w:tcPr>
          <w:p w14:paraId="1BBE05B8" w14:textId="79613A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EE1CA3" w14:textId="22035A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0CD8D47" w14:textId="75BA5A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8B1C4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BFE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375B7A" w14:textId="77777777" w:rsidTr="00AB1096">
        <w:tc>
          <w:tcPr>
            <w:tcW w:w="0" w:type="auto"/>
          </w:tcPr>
          <w:p w14:paraId="5DC8B86A" w14:textId="09BD65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R4-2119688</w:t>
            </w:r>
          </w:p>
        </w:tc>
        <w:tc>
          <w:tcPr>
            <w:tcW w:w="0" w:type="auto"/>
          </w:tcPr>
          <w:p w14:paraId="78579C49" w14:textId="41E469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139E4B" w14:textId="72B52E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FAC942B" w14:textId="2BD2B0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ABCDE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D67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09B9C6" w14:textId="77777777" w:rsidTr="00AB1096">
        <w:tc>
          <w:tcPr>
            <w:tcW w:w="0" w:type="auto"/>
          </w:tcPr>
          <w:p w14:paraId="0ADE31D5" w14:textId="3D288F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R4-2119689</w:t>
            </w:r>
          </w:p>
        </w:tc>
        <w:tc>
          <w:tcPr>
            <w:tcW w:w="0" w:type="auto"/>
          </w:tcPr>
          <w:p w14:paraId="092A730D" w14:textId="581473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8C75D1" w14:textId="23B28D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390A053" w14:textId="13F4B4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E6382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8C3C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D70527" w14:textId="77777777" w:rsidTr="00AB1096">
        <w:tc>
          <w:tcPr>
            <w:tcW w:w="0" w:type="auto"/>
          </w:tcPr>
          <w:p w14:paraId="51A9EF16" w14:textId="3DED9A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R4-2119690</w:t>
            </w:r>
          </w:p>
        </w:tc>
        <w:tc>
          <w:tcPr>
            <w:tcW w:w="0" w:type="auto"/>
          </w:tcPr>
          <w:p w14:paraId="7F460770" w14:textId="5F4E4C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985BD5" w14:textId="59E7A4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C07D5DE" w14:textId="26B124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3A477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C9E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1A66E0" w14:textId="77777777" w:rsidTr="00AB1096">
        <w:tc>
          <w:tcPr>
            <w:tcW w:w="0" w:type="auto"/>
          </w:tcPr>
          <w:p w14:paraId="305D0CA2" w14:textId="01E95E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R4-2119691</w:t>
            </w:r>
          </w:p>
        </w:tc>
        <w:tc>
          <w:tcPr>
            <w:tcW w:w="0" w:type="auto"/>
          </w:tcPr>
          <w:p w14:paraId="7CBA798A" w14:textId="70EDF1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D5A968" w14:textId="73668E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7D0C170" w14:textId="406F01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99CA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BFC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3EADD8" w14:textId="77777777" w:rsidTr="00AB1096">
        <w:tc>
          <w:tcPr>
            <w:tcW w:w="0" w:type="auto"/>
          </w:tcPr>
          <w:p w14:paraId="50577AB9" w14:textId="2EA01F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R4-2119692</w:t>
            </w:r>
          </w:p>
        </w:tc>
        <w:tc>
          <w:tcPr>
            <w:tcW w:w="0" w:type="auto"/>
          </w:tcPr>
          <w:p w14:paraId="470BF156" w14:textId="4FECBC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3639D3" w14:textId="480CC1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B55155E" w14:textId="2C72DA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A2176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C1A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96E8AF" w14:textId="77777777" w:rsidTr="00AB1096">
        <w:tc>
          <w:tcPr>
            <w:tcW w:w="0" w:type="auto"/>
          </w:tcPr>
          <w:p w14:paraId="36FEEEF8" w14:textId="086931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R4-2119693</w:t>
            </w:r>
          </w:p>
        </w:tc>
        <w:tc>
          <w:tcPr>
            <w:tcW w:w="0" w:type="auto"/>
          </w:tcPr>
          <w:p w14:paraId="6D22768F" w14:textId="468F8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2B3D50" w14:textId="0BFF4A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BDC1F86" w14:textId="5BE422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6B21C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992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36224C" w14:textId="77777777" w:rsidTr="00AB1096">
        <w:tc>
          <w:tcPr>
            <w:tcW w:w="0" w:type="auto"/>
          </w:tcPr>
          <w:p w14:paraId="016F4FDA" w14:textId="43CEBC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R4-2119694</w:t>
            </w:r>
          </w:p>
        </w:tc>
        <w:tc>
          <w:tcPr>
            <w:tcW w:w="0" w:type="auto"/>
          </w:tcPr>
          <w:p w14:paraId="265720CF" w14:textId="6D2C68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926B08" w14:textId="5BA33A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7210256" w14:textId="200B77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86379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2CAE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6F3E38" w14:textId="77777777" w:rsidTr="00AB1096">
        <w:tc>
          <w:tcPr>
            <w:tcW w:w="0" w:type="auto"/>
          </w:tcPr>
          <w:p w14:paraId="53C95AE8" w14:textId="62B2BA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R4-2119695</w:t>
            </w:r>
          </w:p>
        </w:tc>
        <w:tc>
          <w:tcPr>
            <w:tcW w:w="0" w:type="auto"/>
          </w:tcPr>
          <w:p w14:paraId="6EB15BE2" w14:textId="7DB8A0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1ED2A2" w14:textId="2EFCFE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A834920" w14:textId="3AB5EF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9913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9DAF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96387D" w14:textId="77777777" w:rsidTr="00AB1096">
        <w:tc>
          <w:tcPr>
            <w:tcW w:w="0" w:type="auto"/>
          </w:tcPr>
          <w:p w14:paraId="71E7C6A4" w14:textId="4401F7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R4-2119696</w:t>
            </w:r>
          </w:p>
        </w:tc>
        <w:tc>
          <w:tcPr>
            <w:tcW w:w="0" w:type="auto"/>
          </w:tcPr>
          <w:p w14:paraId="63BC8081" w14:textId="1A928F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simulation results for NR DL at 60GHz</w:t>
            </w:r>
          </w:p>
        </w:tc>
        <w:tc>
          <w:tcPr>
            <w:tcW w:w="0" w:type="auto"/>
          </w:tcPr>
          <w:p w14:paraId="519AC9AD" w14:textId="03953A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3A37D281" w14:textId="0EF1AA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9384D8" w14:textId="68340D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R4-2117105</w:t>
            </w:r>
          </w:p>
        </w:tc>
        <w:tc>
          <w:tcPr>
            <w:tcW w:w="0" w:type="auto"/>
          </w:tcPr>
          <w:p w14:paraId="585C0E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BCAF45" w14:textId="77777777" w:rsidTr="00AB1096">
        <w:tc>
          <w:tcPr>
            <w:tcW w:w="0" w:type="auto"/>
          </w:tcPr>
          <w:p w14:paraId="2FCE09F9" w14:textId="2D9CB2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R4-2119697</w:t>
            </w:r>
          </w:p>
        </w:tc>
        <w:tc>
          <w:tcPr>
            <w:tcW w:w="0" w:type="auto"/>
          </w:tcPr>
          <w:p w14:paraId="0E6155C0" w14:textId="6F684B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38.307: Addition of release independence information for shared spectrum access R16 CATB</w:t>
            </w:r>
          </w:p>
        </w:tc>
        <w:tc>
          <w:tcPr>
            <w:tcW w:w="0" w:type="auto"/>
          </w:tcPr>
          <w:p w14:paraId="47235462" w14:textId="0F2E34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68FED5" w14:textId="7A8FBE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04F2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E8DEEA" w14:textId="779D3D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R4-2120059</w:t>
            </w:r>
          </w:p>
        </w:tc>
      </w:tr>
      <w:tr w:rsidR="00AB1096" w14:paraId="366343AE" w14:textId="77777777" w:rsidTr="00AB1096">
        <w:tc>
          <w:tcPr>
            <w:tcW w:w="0" w:type="auto"/>
          </w:tcPr>
          <w:p w14:paraId="15AE6B63" w14:textId="19283C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R4-2119698</w:t>
            </w:r>
          </w:p>
        </w:tc>
        <w:tc>
          <w:tcPr>
            <w:tcW w:w="0" w:type="auto"/>
          </w:tcPr>
          <w:p w14:paraId="5F5A806B" w14:textId="37ADD0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38.307: Addition of release independence information for shared spectrum access R17 CATA</w:t>
            </w:r>
          </w:p>
        </w:tc>
        <w:tc>
          <w:tcPr>
            <w:tcW w:w="0" w:type="auto"/>
          </w:tcPr>
          <w:p w14:paraId="2DFD5F57" w14:textId="2225D7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3F579B" w14:textId="20B64D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10CE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D640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87FA89" w14:textId="77777777" w:rsidTr="00AB1096">
        <w:tc>
          <w:tcPr>
            <w:tcW w:w="0" w:type="auto"/>
          </w:tcPr>
          <w:p w14:paraId="062CAD62" w14:textId="10A317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R4-2119699</w:t>
            </w:r>
          </w:p>
        </w:tc>
        <w:tc>
          <w:tcPr>
            <w:tcW w:w="0" w:type="auto"/>
          </w:tcPr>
          <w:p w14:paraId="7B0440F2" w14:textId="5BD549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 channelization for 100MHz bandwidth</w:t>
            </w:r>
          </w:p>
        </w:tc>
        <w:tc>
          <w:tcPr>
            <w:tcW w:w="0" w:type="auto"/>
          </w:tcPr>
          <w:p w14:paraId="6D3C7487" w14:textId="206AC8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434F5F8C" w14:textId="3BAAE2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11451D" w14:textId="25BD17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R4-2119301</w:t>
            </w:r>
          </w:p>
        </w:tc>
        <w:tc>
          <w:tcPr>
            <w:tcW w:w="0" w:type="auto"/>
          </w:tcPr>
          <w:p w14:paraId="4C955F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AF20F5" w14:textId="77777777" w:rsidTr="00AB1096">
        <w:tc>
          <w:tcPr>
            <w:tcW w:w="0" w:type="auto"/>
          </w:tcPr>
          <w:p w14:paraId="460A8431" w14:textId="3A904C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R4-2119700</w:t>
            </w:r>
          </w:p>
        </w:tc>
        <w:tc>
          <w:tcPr>
            <w:tcW w:w="0" w:type="auto"/>
          </w:tcPr>
          <w:p w14:paraId="1C7E2199" w14:textId="4CDECF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Fair co-existence proposal between NR-U 100MHz channel rasters and Wi-Fi in 5 GHz (n46) and 6 GHz (n96)</w:t>
            </w:r>
          </w:p>
        </w:tc>
        <w:tc>
          <w:tcPr>
            <w:tcW w:w="0" w:type="auto"/>
          </w:tcPr>
          <w:p w14:paraId="2DDB9D3C" w14:textId="1ADAA7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D2BD88B" w14:textId="515FC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1F2CDA" w14:textId="630CE3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R4-2117195</w:t>
            </w:r>
          </w:p>
        </w:tc>
        <w:tc>
          <w:tcPr>
            <w:tcW w:w="0" w:type="auto"/>
          </w:tcPr>
          <w:p w14:paraId="250897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42FAD9" w14:textId="77777777" w:rsidTr="00AB1096">
        <w:tc>
          <w:tcPr>
            <w:tcW w:w="0" w:type="auto"/>
          </w:tcPr>
          <w:p w14:paraId="74851501" w14:textId="7C9E2D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R4-2119701</w:t>
            </w:r>
          </w:p>
        </w:tc>
        <w:tc>
          <w:tcPr>
            <w:tcW w:w="0" w:type="auto"/>
          </w:tcPr>
          <w:p w14:paraId="3083D07C" w14:textId="5B482D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[101-e][101] R15_Maintenance</w:t>
            </w:r>
          </w:p>
        </w:tc>
        <w:tc>
          <w:tcPr>
            <w:tcW w:w="0" w:type="auto"/>
          </w:tcPr>
          <w:p w14:paraId="4BE1E81B" w14:textId="7B04CA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34924374" w14:textId="01D896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3285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25065" w14:textId="6D132A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R4-2119901</w:t>
            </w:r>
          </w:p>
        </w:tc>
      </w:tr>
      <w:tr w:rsidR="00AB1096" w14:paraId="65BB117B" w14:textId="77777777" w:rsidTr="00AB1096">
        <w:tc>
          <w:tcPr>
            <w:tcW w:w="0" w:type="auto"/>
          </w:tcPr>
          <w:p w14:paraId="1BE9E5DD" w14:textId="549A91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R4-2119702</w:t>
            </w:r>
          </w:p>
        </w:tc>
        <w:tc>
          <w:tcPr>
            <w:tcW w:w="0" w:type="auto"/>
          </w:tcPr>
          <w:p w14:paraId="772414BE" w14:textId="48BD37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[101-e][102] R16_Maintenance</w:t>
            </w:r>
          </w:p>
        </w:tc>
        <w:tc>
          <w:tcPr>
            <w:tcW w:w="0" w:type="auto"/>
          </w:tcPr>
          <w:p w14:paraId="3E3CA579" w14:textId="1E10F8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37A4F4E4" w14:textId="0C2781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5391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DC13C" w14:textId="62ACC2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R4-2119902</w:t>
            </w:r>
          </w:p>
        </w:tc>
      </w:tr>
      <w:tr w:rsidR="00AB1096" w14:paraId="774DAB3C" w14:textId="77777777" w:rsidTr="00AB1096">
        <w:tc>
          <w:tcPr>
            <w:tcW w:w="0" w:type="auto"/>
          </w:tcPr>
          <w:p w14:paraId="22DB467A" w14:textId="79AF1C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R4-2119703</w:t>
            </w:r>
          </w:p>
        </w:tc>
        <w:tc>
          <w:tcPr>
            <w:tcW w:w="0" w:type="auto"/>
          </w:tcPr>
          <w:p w14:paraId="512B697F" w14:textId="4DE727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[101-e][103] R17_Maintenance</w:t>
            </w:r>
          </w:p>
        </w:tc>
        <w:tc>
          <w:tcPr>
            <w:tcW w:w="0" w:type="auto"/>
          </w:tcPr>
          <w:p w14:paraId="097B094D" w14:textId="37D262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</w:t>
            </w:r>
          </w:p>
        </w:tc>
        <w:tc>
          <w:tcPr>
            <w:tcW w:w="0" w:type="auto"/>
          </w:tcPr>
          <w:p w14:paraId="5020927B" w14:textId="1D1BE8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A06B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364C6" w14:textId="52ABE8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R4-2119903</w:t>
            </w:r>
          </w:p>
        </w:tc>
      </w:tr>
      <w:tr w:rsidR="00AB1096" w14:paraId="035C4463" w14:textId="77777777" w:rsidTr="00AB1096">
        <w:tc>
          <w:tcPr>
            <w:tcW w:w="0" w:type="auto"/>
          </w:tcPr>
          <w:p w14:paraId="6E28B6C3" w14:textId="05B833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R4-2119704</w:t>
            </w:r>
          </w:p>
        </w:tc>
        <w:tc>
          <w:tcPr>
            <w:tcW w:w="0" w:type="auto"/>
          </w:tcPr>
          <w:p w14:paraId="2AF851E0" w14:textId="069B9A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[101-e][104] NR_6GHz_unlic_EU</w:t>
            </w:r>
          </w:p>
        </w:tc>
        <w:tc>
          <w:tcPr>
            <w:tcW w:w="0" w:type="auto"/>
          </w:tcPr>
          <w:p w14:paraId="1369BBBF" w14:textId="1A9334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A5438CB" w14:textId="1C440B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13BC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75F9F" w14:textId="79870A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R4-2119904</w:t>
            </w:r>
          </w:p>
        </w:tc>
      </w:tr>
      <w:tr w:rsidR="00AB1096" w14:paraId="3A50DF9B" w14:textId="77777777" w:rsidTr="00AB1096">
        <w:tc>
          <w:tcPr>
            <w:tcW w:w="0" w:type="auto"/>
          </w:tcPr>
          <w:p w14:paraId="31F63549" w14:textId="4B9F1D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R4-2119705</w:t>
            </w:r>
          </w:p>
        </w:tc>
        <w:tc>
          <w:tcPr>
            <w:tcW w:w="0" w:type="auto"/>
          </w:tcPr>
          <w:p w14:paraId="4D66F75B" w14:textId="323F1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[101-e][105] NR_6GHz_unlic_full</w:t>
            </w:r>
          </w:p>
        </w:tc>
        <w:tc>
          <w:tcPr>
            <w:tcW w:w="0" w:type="auto"/>
          </w:tcPr>
          <w:p w14:paraId="022C33A1" w14:textId="38D65A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4C56B98" w14:textId="125350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BDAA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A3E9E" w14:textId="214ED8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R4-2119905</w:t>
            </w:r>
          </w:p>
        </w:tc>
      </w:tr>
      <w:tr w:rsidR="00AB1096" w14:paraId="72409A29" w14:textId="77777777" w:rsidTr="00AB1096">
        <w:tc>
          <w:tcPr>
            <w:tcW w:w="0" w:type="auto"/>
          </w:tcPr>
          <w:p w14:paraId="40320F9C" w14:textId="336716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R4-2119706</w:t>
            </w:r>
          </w:p>
        </w:tc>
        <w:tc>
          <w:tcPr>
            <w:tcW w:w="0" w:type="auto"/>
          </w:tcPr>
          <w:p w14:paraId="5B8DA3FE" w14:textId="14D40D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[101-e][106] RAIL_900_1900MHz</w:t>
            </w:r>
          </w:p>
        </w:tc>
        <w:tc>
          <w:tcPr>
            <w:tcW w:w="0" w:type="auto"/>
          </w:tcPr>
          <w:p w14:paraId="63D93CAF" w14:textId="26062B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(UIC)</w:t>
            </w:r>
          </w:p>
        </w:tc>
        <w:tc>
          <w:tcPr>
            <w:tcW w:w="0" w:type="auto"/>
          </w:tcPr>
          <w:p w14:paraId="1FF9F79E" w14:textId="55B539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9D2D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3D3C9" w14:textId="245A47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R4-2119906</w:t>
            </w:r>
          </w:p>
        </w:tc>
      </w:tr>
      <w:tr w:rsidR="00AB1096" w14:paraId="07B9EEA0" w14:textId="77777777" w:rsidTr="00AB1096">
        <w:tc>
          <w:tcPr>
            <w:tcW w:w="0" w:type="auto"/>
          </w:tcPr>
          <w:p w14:paraId="32A50B1F" w14:textId="030422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R4-2119707</w:t>
            </w:r>
          </w:p>
        </w:tc>
        <w:tc>
          <w:tcPr>
            <w:tcW w:w="0" w:type="auto"/>
          </w:tcPr>
          <w:p w14:paraId="00A87B7C" w14:textId="50A89E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[101-e][107] NR_Baskets_Part_1</w:t>
            </w:r>
          </w:p>
        </w:tc>
        <w:tc>
          <w:tcPr>
            <w:tcW w:w="0" w:type="auto"/>
          </w:tcPr>
          <w:p w14:paraId="5A95E1A4" w14:textId="6FDC94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42FE471E" w14:textId="7C3B51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FB16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9A1239" w14:textId="0AAD57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R4-2119907</w:t>
            </w:r>
          </w:p>
        </w:tc>
      </w:tr>
      <w:tr w:rsidR="00AB1096" w14:paraId="23FD4111" w14:textId="77777777" w:rsidTr="00AB1096">
        <w:tc>
          <w:tcPr>
            <w:tcW w:w="0" w:type="auto"/>
          </w:tcPr>
          <w:p w14:paraId="4845B28B" w14:textId="45B5EC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R4-2119708</w:t>
            </w:r>
          </w:p>
        </w:tc>
        <w:tc>
          <w:tcPr>
            <w:tcW w:w="0" w:type="auto"/>
          </w:tcPr>
          <w:p w14:paraId="34DF5A36" w14:textId="6F4E88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[101-e][108] NR_Baskets_Part_2</w:t>
            </w:r>
          </w:p>
        </w:tc>
        <w:tc>
          <w:tcPr>
            <w:tcW w:w="0" w:type="auto"/>
          </w:tcPr>
          <w:p w14:paraId="779489AE" w14:textId="32CED9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872BDAB" w14:textId="4471FF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E2FA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0CEE1" w14:textId="6450F2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B1096" w14:paraId="72D63E25" w14:textId="77777777" w:rsidTr="00AB1096">
        <w:tc>
          <w:tcPr>
            <w:tcW w:w="0" w:type="auto"/>
          </w:tcPr>
          <w:p w14:paraId="6F8E79B6" w14:textId="201AFC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R4-2119709</w:t>
            </w:r>
          </w:p>
        </w:tc>
        <w:tc>
          <w:tcPr>
            <w:tcW w:w="0" w:type="auto"/>
          </w:tcPr>
          <w:p w14:paraId="47E01BA0" w14:textId="464A9D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[101-e][109] NR_Baskets_Part_3</w:t>
            </w:r>
          </w:p>
        </w:tc>
        <w:tc>
          <w:tcPr>
            <w:tcW w:w="0" w:type="auto"/>
          </w:tcPr>
          <w:p w14:paraId="7B90A12A" w14:textId="378FCB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683B281" w14:textId="22814B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63EE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C49D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663433" w14:textId="77777777" w:rsidTr="00AB1096">
        <w:tc>
          <w:tcPr>
            <w:tcW w:w="0" w:type="auto"/>
          </w:tcPr>
          <w:p w14:paraId="7EF3833A" w14:textId="51ED48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R4-2119710</w:t>
            </w:r>
          </w:p>
        </w:tc>
        <w:tc>
          <w:tcPr>
            <w:tcW w:w="0" w:type="auto"/>
          </w:tcPr>
          <w:p w14:paraId="5EFE4F77" w14:textId="170F4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[101-e][110] NR_LTE_V2X_PC5_combos</w:t>
            </w:r>
          </w:p>
        </w:tc>
        <w:tc>
          <w:tcPr>
            <w:tcW w:w="0" w:type="auto"/>
          </w:tcPr>
          <w:p w14:paraId="5D3B6AC2" w14:textId="412D21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B7B8F35" w14:textId="7B7CC2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31D2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E8D79" w14:textId="7C368E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R4-2119910</w:t>
            </w:r>
          </w:p>
        </w:tc>
      </w:tr>
      <w:tr w:rsidR="00AB1096" w14:paraId="7276B6BB" w14:textId="77777777" w:rsidTr="00AB1096">
        <w:tc>
          <w:tcPr>
            <w:tcW w:w="0" w:type="auto"/>
          </w:tcPr>
          <w:p w14:paraId="7200C0DA" w14:textId="4F4D0F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R4-2119711</w:t>
            </w:r>
          </w:p>
        </w:tc>
        <w:tc>
          <w:tcPr>
            <w:tcW w:w="0" w:type="auto"/>
          </w:tcPr>
          <w:p w14:paraId="21F35E23" w14:textId="5A5F67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[101-e][111] NR_bands_R17_BWs</w:t>
            </w:r>
          </w:p>
        </w:tc>
        <w:tc>
          <w:tcPr>
            <w:tcW w:w="0" w:type="auto"/>
          </w:tcPr>
          <w:p w14:paraId="106F30C5" w14:textId="191F96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4AEB70F" w14:textId="6BEE94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B164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68BF10" w14:textId="3ACBD8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R4-2119911</w:t>
            </w:r>
          </w:p>
        </w:tc>
      </w:tr>
      <w:tr w:rsidR="00AB1096" w14:paraId="6E2B8F21" w14:textId="77777777" w:rsidTr="00AB1096">
        <w:tc>
          <w:tcPr>
            <w:tcW w:w="0" w:type="auto"/>
          </w:tcPr>
          <w:p w14:paraId="35822FCF" w14:textId="181ED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R4-2119712</w:t>
            </w:r>
          </w:p>
        </w:tc>
        <w:tc>
          <w:tcPr>
            <w:tcW w:w="0" w:type="auto"/>
          </w:tcPr>
          <w:p w14:paraId="5E70E539" w14:textId="72B8EC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[101-e][112] NR_BCS4_MSD_Inter_Band_ENDC</w:t>
            </w:r>
          </w:p>
        </w:tc>
        <w:tc>
          <w:tcPr>
            <w:tcW w:w="0" w:type="auto"/>
          </w:tcPr>
          <w:p w14:paraId="2C16B16C" w14:textId="3B5BA4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DA13D6B" w14:textId="45C38B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E33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BC12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A1396A" w14:textId="77777777" w:rsidTr="00AB1096">
        <w:tc>
          <w:tcPr>
            <w:tcW w:w="0" w:type="auto"/>
          </w:tcPr>
          <w:p w14:paraId="017C1FC5" w14:textId="1A247B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R4-2119713</w:t>
            </w:r>
          </w:p>
        </w:tc>
        <w:tc>
          <w:tcPr>
            <w:tcW w:w="0" w:type="auto"/>
          </w:tcPr>
          <w:p w14:paraId="11DB7587" w14:textId="0498A3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[101-e][113] LTE_NR_HPUE_FWVM</w:t>
            </w:r>
          </w:p>
        </w:tc>
        <w:tc>
          <w:tcPr>
            <w:tcW w:w="0" w:type="auto"/>
          </w:tcPr>
          <w:p w14:paraId="2B386EEC" w14:textId="6ED5DA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F041F87" w14:textId="1D2555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3A3A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DC4DCA" w14:textId="3C3EB4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R4-2119913</w:t>
            </w:r>
          </w:p>
        </w:tc>
      </w:tr>
      <w:tr w:rsidR="00AB1096" w14:paraId="6534F9E1" w14:textId="77777777" w:rsidTr="00AB1096">
        <w:tc>
          <w:tcPr>
            <w:tcW w:w="0" w:type="auto"/>
          </w:tcPr>
          <w:p w14:paraId="5C342E18" w14:textId="3C6326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R4-2119714</w:t>
            </w:r>
          </w:p>
        </w:tc>
        <w:tc>
          <w:tcPr>
            <w:tcW w:w="0" w:type="auto"/>
          </w:tcPr>
          <w:p w14:paraId="58D924F6" w14:textId="42D435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[101-e][114] NR_PC2_SUL_CA_lowMSD</w:t>
            </w:r>
          </w:p>
        </w:tc>
        <w:tc>
          <w:tcPr>
            <w:tcW w:w="0" w:type="auto"/>
          </w:tcPr>
          <w:p w14:paraId="1D6BCDD5" w14:textId="6221D8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4BC41D66" w14:textId="476AB3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A8B4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792BC" w14:textId="637BFA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R4-2119914</w:t>
            </w:r>
          </w:p>
        </w:tc>
      </w:tr>
      <w:tr w:rsidR="00AB1096" w14:paraId="51B3EDB9" w14:textId="77777777" w:rsidTr="00AB1096">
        <w:tc>
          <w:tcPr>
            <w:tcW w:w="0" w:type="auto"/>
          </w:tcPr>
          <w:p w14:paraId="5837030E" w14:textId="7EB3C6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R4-2119715</w:t>
            </w:r>
          </w:p>
        </w:tc>
        <w:tc>
          <w:tcPr>
            <w:tcW w:w="0" w:type="auto"/>
          </w:tcPr>
          <w:p w14:paraId="517D2439" w14:textId="51CFEC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[101-e][115] NR_PC2_EN-DC</w:t>
            </w:r>
          </w:p>
        </w:tc>
        <w:tc>
          <w:tcPr>
            <w:tcW w:w="0" w:type="auto"/>
          </w:tcPr>
          <w:p w14:paraId="48E38D60" w14:textId="30B117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CB38094" w14:textId="14F0FE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588C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F0EB3" w14:textId="7C718E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R4-2119915</w:t>
            </w:r>
          </w:p>
        </w:tc>
      </w:tr>
      <w:tr w:rsidR="00AB1096" w14:paraId="22BBFC19" w14:textId="77777777" w:rsidTr="00AB1096">
        <w:tc>
          <w:tcPr>
            <w:tcW w:w="0" w:type="auto"/>
          </w:tcPr>
          <w:p w14:paraId="4B2E3DB7" w14:textId="20C2FD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R4-2119716</w:t>
            </w:r>
          </w:p>
        </w:tc>
        <w:tc>
          <w:tcPr>
            <w:tcW w:w="0" w:type="auto"/>
          </w:tcPr>
          <w:p w14:paraId="48026A60" w14:textId="737308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[101-e][116] NR_Power_Limit_CA_DC</w:t>
            </w:r>
          </w:p>
        </w:tc>
        <w:tc>
          <w:tcPr>
            <w:tcW w:w="0" w:type="auto"/>
          </w:tcPr>
          <w:p w14:paraId="1FB7B700" w14:textId="1F0EB8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65F43179" w14:textId="12C2A8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1ACA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3A849" w14:textId="50C3B6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R4-2119916</w:t>
            </w:r>
          </w:p>
        </w:tc>
      </w:tr>
      <w:tr w:rsidR="00AB1096" w14:paraId="3F4DBB12" w14:textId="77777777" w:rsidTr="00AB1096">
        <w:tc>
          <w:tcPr>
            <w:tcW w:w="0" w:type="auto"/>
          </w:tcPr>
          <w:p w14:paraId="62628535" w14:textId="240E87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R4-2119717</w:t>
            </w:r>
          </w:p>
        </w:tc>
        <w:tc>
          <w:tcPr>
            <w:tcW w:w="0" w:type="auto"/>
          </w:tcPr>
          <w:p w14:paraId="789D3065" w14:textId="5C7D34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[101-e][117] NR_PC2_UE_FDD</w:t>
            </w:r>
          </w:p>
        </w:tc>
        <w:tc>
          <w:tcPr>
            <w:tcW w:w="0" w:type="auto"/>
          </w:tcPr>
          <w:p w14:paraId="41569358" w14:textId="4A51B2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15F6C2A" w14:textId="3B486E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C54E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04D2F" w14:textId="64B6B7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R4-2119917</w:t>
            </w:r>
          </w:p>
        </w:tc>
      </w:tr>
      <w:tr w:rsidR="00AB1096" w14:paraId="72404E47" w14:textId="77777777" w:rsidTr="00AB1096">
        <w:tc>
          <w:tcPr>
            <w:tcW w:w="0" w:type="auto"/>
          </w:tcPr>
          <w:p w14:paraId="0823060A" w14:textId="2807E4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R4-2119718</w:t>
            </w:r>
          </w:p>
        </w:tc>
        <w:tc>
          <w:tcPr>
            <w:tcW w:w="0" w:type="auto"/>
          </w:tcPr>
          <w:p w14:paraId="42AB70D8" w14:textId="51D2A2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[101-e][118] LTE_NR_Other_WI</w:t>
            </w:r>
          </w:p>
        </w:tc>
        <w:tc>
          <w:tcPr>
            <w:tcW w:w="0" w:type="auto"/>
          </w:tcPr>
          <w:p w14:paraId="4614E5AF" w14:textId="18B5D8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ABC54E6" w14:textId="133D85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11CB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1860C" w14:textId="3A2706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R4-2119918</w:t>
            </w:r>
          </w:p>
        </w:tc>
      </w:tr>
      <w:tr w:rsidR="00AB1096" w14:paraId="166D777E" w14:textId="77777777" w:rsidTr="00AB1096">
        <w:tc>
          <w:tcPr>
            <w:tcW w:w="0" w:type="auto"/>
          </w:tcPr>
          <w:p w14:paraId="6D60A0EF" w14:textId="008DDA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R4-2119719</w:t>
            </w:r>
          </w:p>
        </w:tc>
        <w:tc>
          <w:tcPr>
            <w:tcW w:w="0" w:type="auto"/>
          </w:tcPr>
          <w:p w14:paraId="2F0ADC7F" w14:textId="5D04C7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[101-e][119] NR_RF_FR1_enh_IntraHPUE</w:t>
            </w:r>
          </w:p>
        </w:tc>
        <w:tc>
          <w:tcPr>
            <w:tcW w:w="0" w:type="auto"/>
          </w:tcPr>
          <w:p w14:paraId="4EB9CEB9" w14:textId="1B5AFA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93C8033" w14:textId="0C3B44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0EFB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2B383" w14:textId="58B020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R4-2119919</w:t>
            </w:r>
          </w:p>
        </w:tc>
      </w:tr>
      <w:tr w:rsidR="00AB1096" w14:paraId="2BDD12DB" w14:textId="77777777" w:rsidTr="00AB1096">
        <w:tc>
          <w:tcPr>
            <w:tcW w:w="0" w:type="auto"/>
          </w:tcPr>
          <w:p w14:paraId="55EFEFB4" w14:textId="5B291C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R4-2119720</w:t>
            </w:r>
          </w:p>
        </w:tc>
        <w:tc>
          <w:tcPr>
            <w:tcW w:w="0" w:type="auto"/>
          </w:tcPr>
          <w:p w14:paraId="70CBC266" w14:textId="534386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[101-e][120] NR_RF_FR2_enh2_Part_1</w:t>
            </w:r>
          </w:p>
        </w:tc>
        <w:tc>
          <w:tcPr>
            <w:tcW w:w="0" w:type="auto"/>
          </w:tcPr>
          <w:p w14:paraId="53EDC67A" w14:textId="607E1B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3E4273C" w14:textId="60FE34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C21E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1E864" w14:textId="1320FF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R4-2119920</w:t>
            </w:r>
          </w:p>
        </w:tc>
      </w:tr>
      <w:tr w:rsidR="00AB1096" w14:paraId="3B938D66" w14:textId="77777777" w:rsidTr="00AB1096">
        <w:tc>
          <w:tcPr>
            <w:tcW w:w="0" w:type="auto"/>
          </w:tcPr>
          <w:p w14:paraId="77BA6465" w14:textId="26A468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R4-2119721</w:t>
            </w:r>
          </w:p>
        </w:tc>
        <w:tc>
          <w:tcPr>
            <w:tcW w:w="0" w:type="auto"/>
          </w:tcPr>
          <w:p w14:paraId="44AA70F9" w14:textId="0C4647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[101-e][121] NR_RF_FR2_enh2_Part_2</w:t>
            </w:r>
          </w:p>
        </w:tc>
        <w:tc>
          <w:tcPr>
            <w:tcW w:w="0" w:type="auto"/>
          </w:tcPr>
          <w:p w14:paraId="59BCEB14" w14:textId="7F3AA4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3F934A50" w14:textId="07CA8A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96B6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D30C82" w14:textId="0024E5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R4-2119921</w:t>
            </w:r>
            <w:r>
              <w:rPr>
                <w:sz w:val="16"/>
              </w:rPr>
              <w:tab/>
            </w:r>
          </w:p>
        </w:tc>
      </w:tr>
      <w:tr w:rsidR="00AB1096" w14:paraId="4E801E86" w14:textId="77777777" w:rsidTr="00AB1096">
        <w:tc>
          <w:tcPr>
            <w:tcW w:w="0" w:type="auto"/>
          </w:tcPr>
          <w:p w14:paraId="20654F39" w14:textId="241FCA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R4-2119722</w:t>
            </w:r>
          </w:p>
        </w:tc>
        <w:tc>
          <w:tcPr>
            <w:tcW w:w="0" w:type="auto"/>
          </w:tcPr>
          <w:p w14:paraId="699CF394" w14:textId="72B8D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[101-e][122] NR_RF_FR2_enh2_Part_3</w:t>
            </w:r>
          </w:p>
        </w:tc>
        <w:tc>
          <w:tcPr>
            <w:tcW w:w="0" w:type="auto"/>
          </w:tcPr>
          <w:p w14:paraId="4539659C" w14:textId="37BEA8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45FBDA47" w14:textId="284B30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F1B0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A0AE0" w14:textId="678982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R4-2119922</w:t>
            </w:r>
          </w:p>
        </w:tc>
      </w:tr>
      <w:tr w:rsidR="00AB1096" w14:paraId="142BE072" w14:textId="77777777" w:rsidTr="00AB1096">
        <w:tc>
          <w:tcPr>
            <w:tcW w:w="0" w:type="auto"/>
          </w:tcPr>
          <w:p w14:paraId="06ECA6F8" w14:textId="724E23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R4-2119723</w:t>
            </w:r>
          </w:p>
        </w:tc>
        <w:tc>
          <w:tcPr>
            <w:tcW w:w="0" w:type="auto"/>
          </w:tcPr>
          <w:p w14:paraId="3FCE1F22" w14:textId="3ABA4D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[101-e][123] NR_TxD</w:t>
            </w:r>
          </w:p>
        </w:tc>
        <w:tc>
          <w:tcPr>
            <w:tcW w:w="0" w:type="auto"/>
          </w:tcPr>
          <w:p w14:paraId="618D272D" w14:textId="183E07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F24E2A7" w14:textId="1EB439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1823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1F7CA" w14:textId="031C89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R4-2119923</w:t>
            </w:r>
          </w:p>
        </w:tc>
      </w:tr>
      <w:tr w:rsidR="00AB1096" w14:paraId="4274257B" w14:textId="77777777" w:rsidTr="00AB1096">
        <w:tc>
          <w:tcPr>
            <w:tcW w:w="0" w:type="auto"/>
          </w:tcPr>
          <w:p w14:paraId="4418D23F" w14:textId="7CCEC8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R4-2119724</w:t>
            </w:r>
          </w:p>
        </w:tc>
        <w:tc>
          <w:tcPr>
            <w:tcW w:w="0" w:type="auto"/>
          </w:tcPr>
          <w:p w14:paraId="0746A151" w14:textId="23E941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[101-e][124] NR_HST_FR2_enh</w:t>
            </w:r>
          </w:p>
        </w:tc>
        <w:tc>
          <w:tcPr>
            <w:tcW w:w="0" w:type="auto"/>
          </w:tcPr>
          <w:p w14:paraId="3BA75F84" w14:textId="468C0B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F08228C" w14:textId="059F93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2215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7E68B" w14:textId="55E54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R4-2119924</w:t>
            </w:r>
          </w:p>
        </w:tc>
      </w:tr>
      <w:tr w:rsidR="00AB1096" w14:paraId="50962BC9" w14:textId="77777777" w:rsidTr="00AB1096">
        <w:tc>
          <w:tcPr>
            <w:tcW w:w="0" w:type="auto"/>
          </w:tcPr>
          <w:p w14:paraId="2C129A8A" w14:textId="2C1A97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R4-2119725</w:t>
            </w:r>
          </w:p>
        </w:tc>
        <w:tc>
          <w:tcPr>
            <w:tcW w:w="0" w:type="auto"/>
          </w:tcPr>
          <w:p w14:paraId="60BF65BD" w14:textId="1340A4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[101-e][125] NRSL_enh_Part_1</w:t>
            </w:r>
          </w:p>
        </w:tc>
        <w:tc>
          <w:tcPr>
            <w:tcW w:w="0" w:type="auto"/>
          </w:tcPr>
          <w:p w14:paraId="29AEFA0C" w14:textId="31F734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38BB77E6" w14:textId="73AA12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F38E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6EC5B" w14:textId="5EA3CD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R4-2119925</w:t>
            </w:r>
          </w:p>
        </w:tc>
      </w:tr>
      <w:tr w:rsidR="00AB1096" w14:paraId="0E083AD1" w14:textId="77777777" w:rsidTr="00AB1096">
        <w:tc>
          <w:tcPr>
            <w:tcW w:w="0" w:type="auto"/>
          </w:tcPr>
          <w:p w14:paraId="69271A73" w14:textId="6CC51C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R4-2119726</w:t>
            </w:r>
          </w:p>
        </w:tc>
        <w:tc>
          <w:tcPr>
            <w:tcW w:w="0" w:type="auto"/>
          </w:tcPr>
          <w:p w14:paraId="1C2EA19E" w14:textId="60DA73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[101-e][126] NRSL_enh_Part_2</w:t>
            </w:r>
          </w:p>
        </w:tc>
        <w:tc>
          <w:tcPr>
            <w:tcW w:w="0" w:type="auto"/>
          </w:tcPr>
          <w:p w14:paraId="43FAFD32" w14:textId="3794DA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0ED035FE" w14:textId="649765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B408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A585BB" w14:textId="1F23F3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R4-2119926</w:t>
            </w:r>
          </w:p>
        </w:tc>
      </w:tr>
      <w:tr w:rsidR="00AB1096" w14:paraId="71293CD1" w14:textId="77777777" w:rsidTr="00AB1096">
        <w:tc>
          <w:tcPr>
            <w:tcW w:w="0" w:type="auto"/>
          </w:tcPr>
          <w:p w14:paraId="1591BCBE" w14:textId="560EFF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R4-2119727</w:t>
            </w:r>
          </w:p>
        </w:tc>
        <w:tc>
          <w:tcPr>
            <w:tcW w:w="0" w:type="auto"/>
          </w:tcPr>
          <w:p w14:paraId="13029114" w14:textId="186EDE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[101-e][127] NRSL_enh_Part_3</w:t>
            </w:r>
          </w:p>
        </w:tc>
        <w:tc>
          <w:tcPr>
            <w:tcW w:w="0" w:type="auto"/>
          </w:tcPr>
          <w:p w14:paraId="64846DC0" w14:textId="705AAE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7735583" w14:textId="61DC31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A458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8203A" w14:textId="576040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R4-2119927</w:t>
            </w:r>
          </w:p>
        </w:tc>
      </w:tr>
      <w:tr w:rsidR="00AB1096" w14:paraId="23AAE39A" w14:textId="77777777" w:rsidTr="00AB1096">
        <w:tc>
          <w:tcPr>
            <w:tcW w:w="0" w:type="auto"/>
          </w:tcPr>
          <w:p w14:paraId="2719FD9B" w14:textId="6DEA52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R4-2119728</w:t>
            </w:r>
          </w:p>
        </w:tc>
        <w:tc>
          <w:tcPr>
            <w:tcW w:w="0" w:type="auto"/>
          </w:tcPr>
          <w:p w14:paraId="2B22EE50" w14:textId="516EC4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[101-e][128] NR_ext_to_71GHz_Part_1</w:t>
            </w:r>
          </w:p>
        </w:tc>
        <w:tc>
          <w:tcPr>
            <w:tcW w:w="0" w:type="auto"/>
          </w:tcPr>
          <w:p w14:paraId="761D4614" w14:textId="216690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5C16775B" w14:textId="76BBFA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EDD5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B9189" w14:textId="247771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R4-2119928</w:t>
            </w:r>
          </w:p>
        </w:tc>
      </w:tr>
      <w:tr w:rsidR="00AB1096" w14:paraId="5AB4B1C5" w14:textId="77777777" w:rsidTr="00AB1096">
        <w:tc>
          <w:tcPr>
            <w:tcW w:w="0" w:type="auto"/>
          </w:tcPr>
          <w:p w14:paraId="43EB5BEF" w14:textId="6114A8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R4-2119729</w:t>
            </w:r>
          </w:p>
        </w:tc>
        <w:tc>
          <w:tcPr>
            <w:tcW w:w="0" w:type="auto"/>
          </w:tcPr>
          <w:p w14:paraId="3732C893" w14:textId="70944A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[101-e][129] NR_ext_to_71GHz_Part_2</w:t>
            </w:r>
          </w:p>
        </w:tc>
        <w:tc>
          <w:tcPr>
            <w:tcW w:w="0" w:type="auto"/>
          </w:tcPr>
          <w:p w14:paraId="324586B2" w14:textId="03E99A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04D2598" w14:textId="33C9DF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A804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8B2EB" w14:textId="628DBF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R4-2119929</w:t>
            </w:r>
          </w:p>
        </w:tc>
      </w:tr>
      <w:tr w:rsidR="00AB1096" w14:paraId="00383FB1" w14:textId="77777777" w:rsidTr="00AB1096">
        <w:tc>
          <w:tcPr>
            <w:tcW w:w="0" w:type="auto"/>
          </w:tcPr>
          <w:p w14:paraId="4662CECC" w14:textId="08F029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R4-2119730</w:t>
            </w:r>
          </w:p>
        </w:tc>
        <w:tc>
          <w:tcPr>
            <w:tcW w:w="0" w:type="auto"/>
          </w:tcPr>
          <w:p w14:paraId="57A4422C" w14:textId="00729A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[101-e][130] NR_ext_to_71GHz_Part_3</w:t>
            </w:r>
          </w:p>
        </w:tc>
        <w:tc>
          <w:tcPr>
            <w:tcW w:w="0" w:type="auto"/>
          </w:tcPr>
          <w:p w14:paraId="538B788F" w14:textId="478F06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89CF957" w14:textId="54E6C0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164D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B97131" w14:textId="3384B4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R4-2119930</w:t>
            </w:r>
          </w:p>
        </w:tc>
      </w:tr>
      <w:tr w:rsidR="00AB1096" w14:paraId="1267021A" w14:textId="77777777" w:rsidTr="00AB1096">
        <w:tc>
          <w:tcPr>
            <w:tcW w:w="0" w:type="auto"/>
          </w:tcPr>
          <w:p w14:paraId="6CD92A64" w14:textId="14C859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R4-2119731</w:t>
            </w:r>
          </w:p>
        </w:tc>
        <w:tc>
          <w:tcPr>
            <w:tcW w:w="0" w:type="auto"/>
          </w:tcPr>
          <w:p w14:paraId="623C36F6" w14:textId="65278D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[101-e][131] NR_cov_enh</w:t>
            </w:r>
          </w:p>
        </w:tc>
        <w:tc>
          <w:tcPr>
            <w:tcW w:w="0" w:type="auto"/>
          </w:tcPr>
          <w:p w14:paraId="3B15664A" w14:textId="397188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F020671" w14:textId="5383BC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BDE3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FBBDE" w14:textId="7FE983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R4-2119931</w:t>
            </w:r>
          </w:p>
        </w:tc>
      </w:tr>
      <w:tr w:rsidR="00AB1096" w14:paraId="48E7DD92" w14:textId="77777777" w:rsidTr="00AB1096">
        <w:tc>
          <w:tcPr>
            <w:tcW w:w="0" w:type="auto"/>
          </w:tcPr>
          <w:p w14:paraId="54A87E3D" w14:textId="022C04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R4-2119732</w:t>
            </w:r>
          </w:p>
        </w:tc>
        <w:tc>
          <w:tcPr>
            <w:tcW w:w="0" w:type="auto"/>
          </w:tcPr>
          <w:p w14:paraId="5EFFC067" w14:textId="6DBD3E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[101-e][132] NR_feMIMO</w:t>
            </w:r>
          </w:p>
        </w:tc>
        <w:tc>
          <w:tcPr>
            <w:tcW w:w="0" w:type="auto"/>
          </w:tcPr>
          <w:p w14:paraId="14850BE2" w14:textId="102642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F25961F" w14:textId="26CBA0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FD05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6F0FC" w14:textId="6CD199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R4-2119932</w:t>
            </w:r>
          </w:p>
        </w:tc>
      </w:tr>
      <w:tr w:rsidR="00AB1096" w14:paraId="3638649F" w14:textId="77777777" w:rsidTr="00AB1096">
        <w:tc>
          <w:tcPr>
            <w:tcW w:w="0" w:type="auto"/>
          </w:tcPr>
          <w:p w14:paraId="420500FF" w14:textId="2C78E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R4-2119733</w:t>
            </w:r>
          </w:p>
        </w:tc>
        <w:tc>
          <w:tcPr>
            <w:tcW w:w="0" w:type="auto"/>
          </w:tcPr>
          <w:p w14:paraId="5504218F" w14:textId="35512F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[101-e][133] NR_RedCap</w:t>
            </w:r>
          </w:p>
        </w:tc>
        <w:tc>
          <w:tcPr>
            <w:tcW w:w="0" w:type="auto"/>
          </w:tcPr>
          <w:p w14:paraId="1A884C82" w14:textId="06A6BB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9EBDDBB" w14:textId="4562EC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A64C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6A86E" w14:textId="7F1D20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R4-2119933</w:t>
            </w:r>
          </w:p>
        </w:tc>
      </w:tr>
      <w:tr w:rsidR="00AB1096" w14:paraId="0535BADA" w14:textId="77777777" w:rsidTr="00AB1096">
        <w:tc>
          <w:tcPr>
            <w:tcW w:w="0" w:type="auto"/>
          </w:tcPr>
          <w:p w14:paraId="5A242F90" w14:textId="794DFE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R4-2119734</w:t>
            </w:r>
          </w:p>
        </w:tc>
        <w:tc>
          <w:tcPr>
            <w:tcW w:w="0" w:type="auto"/>
          </w:tcPr>
          <w:p w14:paraId="39419562" w14:textId="40332F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[101-e][134 FS_NR_eff_BW_util</w:t>
            </w:r>
          </w:p>
        </w:tc>
        <w:tc>
          <w:tcPr>
            <w:tcW w:w="0" w:type="auto"/>
          </w:tcPr>
          <w:p w14:paraId="240CA3ED" w14:textId="06BF43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3F96DFA" w14:textId="728DF4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FCD0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8962B" w14:textId="4AF5FC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R4-2119934</w:t>
            </w:r>
          </w:p>
        </w:tc>
      </w:tr>
      <w:tr w:rsidR="00AB1096" w14:paraId="420EBB26" w14:textId="77777777" w:rsidTr="00AB1096">
        <w:tc>
          <w:tcPr>
            <w:tcW w:w="0" w:type="auto"/>
          </w:tcPr>
          <w:p w14:paraId="46ABB0F6" w14:textId="4A2E89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R4-2119735</w:t>
            </w:r>
          </w:p>
        </w:tc>
        <w:tc>
          <w:tcPr>
            <w:tcW w:w="0" w:type="auto"/>
          </w:tcPr>
          <w:p w14:paraId="43B0AF86" w14:textId="766883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[101-e][135] FS_BC_handling</w:t>
            </w:r>
          </w:p>
        </w:tc>
        <w:tc>
          <w:tcPr>
            <w:tcW w:w="0" w:type="auto"/>
          </w:tcPr>
          <w:p w14:paraId="6C4A7F91" w14:textId="228937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10CE05B" w14:textId="051CD1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07AE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B085ED" w14:textId="3DABA2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R4-2119935</w:t>
            </w:r>
          </w:p>
        </w:tc>
      </w:tr>
      <w:tr w:rsidR="00AB1096" w14:paraId="6D414CB4" w14:textId="77777777" w:rsidTr="00AB1096">
        <w:tc>
          <w:tcPr>
            <w:tcW w:w="0" w:type="auto"/>
          </w:tcPr>
          <w:p w14:paraId="2790EBF5" w14:textId="7D287A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R4-2119736</w:t>
            </w:r>
          </w:p>
        </w:tc>
        <w:tc>
          <w:tcPr>
            <w:tcW w:w="0" w:type="auto"/>
          </w:tcPr>
          <w:p w14:paraId="7DB8DC5C" w14:textId="150068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[101-e][136] FS_NR_Opt_pi2BPSK</w:t>
            </w:r>
          </w:p>
        </w:tc>
        <w:tc>
          <w:tcPr>
            <w:tcW w:w="0" w:type="auto"/>
          </w:tcPr>
          <w:p w14:paraId="37EAA4C4" w14:textId="4BA2D8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FBFCA0C" w14:textId="4148A9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B6F5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021DE2" w14:textId="1B8DD2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R4-2119936</w:t>
            </w:r>
          </w:p>
        </w:tc>
      </w:tr>
      <w:tr w:rsidR="00AB1096" w14:paraId="66B2C522" w14:textId="77777777" w:rsidTr="00AB1096">
        <w:tc>
          <w:tcPr>
            <w:tcW w:w="0" w:type="auto"/>
          </w:tcPr>
          <w:p w14:paraId="4ABA4ADA" w14:textId="73418E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R4-2119737</w:t>
            </w:r>
          </w:p>
        </w:tc>
        <w:tc>
          <w:tcPr>
            <w:tcW w:w="0" w:type="auto"/>
          </w:tcPr>
          <w:p w14:paraId="67D6799D" w14:textId="3501ED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[101-e][137] LTE_Baskets</w:t>
            </w:r>
          </w:p>
        </w:tc>
        <w:tc>
          <w:tcPr>
            <w:tcW w:w="0" w:type="auto"/>
          </w:tcPr>
          <w:p w14:paraId="2A0475DF" w14:textId="25F0C6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82AACD4" w14:textId="210D11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34F9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3AF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24FBB3" w14:textId="77777777" w:rsidTr="00AB1096">
        <w:tc>
          <w:tcPr>
            <w:tcW w:w="0" w:type="auto"/>
          </w:tcPr>
          <w:p w14:paraId="12C77783" w14:textId="7CD8D1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R4-2119738</w:t>
            </w:r>
          </w:p>
        </w:tc>
        <w:tc>
          <w:tcPr>
            <w:tcW w:w="0" w:type="auto"/>
          </w:tcPr>
          <w:p w14:paraId="0940A353" w14:textId="24F0B6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[101-e][138] LTE_Upper_700MHz</w:t>
            </w:r>
          </w:p>
        </w:tc>
        <w:tc>
          <w:tcPr>
            <w:tcW w:w="0" w:type="auto"/>
          </w:tcPr>
          <w:p w14:paraId="0FC66C9D" w14:textId="41A5D3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A41851F" w14:textId="11A41B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9CD8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8F968" w14:textId="5FB08A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R4-2119938</w:t>
            </w:r>
          </w:p>
        </w:tc>
      </w:tr>
      <w:tr w:rsidR="00AB1096" w14:paraId="42ED9EF5" w14:textId="77777777" w:rsidTr="00AB1096">
        <w:tc>
          <w:tcPr>
            <w:tcW w:w="0" w:type="auto"/>
          </w:tcPr>
          <w:p w14:paraId="5BC49A3D" w14:textId="30F805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R4-2119739</w:t>
            </w:r>
          </w:p>
        </w:tc>
        <w:tc>
          <w:tcPr>
            <w:tcW w:w="0" w:type="auto"/>
          </w:tcPr>
          <w:p w14:paraId="205DF672" w14:textId="35F8F4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[101-e][139] NR_reply_LS_UE_RF</w:t>
            </w:r>
          </w:p>
        </w:tc>
        <w:tc>
          <w:tcPr>
            <w:tcW w:w="0" w:type="auto"/>
          </w:tcPr>
          <w:p w14:paraId="4FC4368D" w14:textId="2AD3E7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356D8F79" w14:textId="1E5335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25DD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D986F" w14:textId="793AA1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R4-2119939</w:t>
            </w:r>
          </w:p>
        </w:tc>
      </w:tr>
      <w:tr w:rsidR="00AB1096" w14:paraId="5E66F308" w14:textId="77777777" w:rsidTr="00AB1096">
        <w:tc>
          <w:tcPr>
            <w:tcW w:w="0" w:type="auto"/>
          </w:tcPr>
          <w:p w14:paraId="57D5D091" w14:textId="2E8663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R4-2119740</w:t>
            </w:r>
          </w:p>
        </w:tc>
        <w:tc>
          <w:tcPr>
            <w:tcW w:w="0" w:type="auto"/>
          </w:tcPr>
          <w:p w14:paraId="40AF2976" w14:textId="749D7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[101-e][140] NR_basket_R18</w:t>
            </w:r>
          </w:p>
        </w:tc>
        <w:tc>
          <w:tcPr>
            <w:tcW w:w="0" w:type="auto"/>
          </w:tcPr>
          <w:p w14:paraId="1AD66518" w14:textId="58D75A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(RAN4 Chair)</w:t>
            </w:r>
          </w:p>
        </w:tc>
        <w:tc>
          <w:tcPr>
            <w:tcW w:w="0" w:type="auto"/>
          </w:tcPr>
          <w:p w14:paraId="2DF0F94D" w14:textId="58A840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98BF90" w14:textId="49C263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F9C0D1" w14:textId="416687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R4-2119940</w:t>
            </w:r>
          </w:p>
        </w:tc>
      </w:tr>
      <w:tr w:rsidR="00AB1096" w14:paraId="743D82E2" w14:textId="77777777" w:rsidTr="00AB1096">
        <w:tc>
          <w:tcPr>
            <w:tcW w:w="0" w:type="auto"/>
          </w:tcPr>
          <w:p w14:paraId="056ED04F" w14:textId="76D30F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R4-2119741</w:t>
            </w:r>
          </w:p>
        </w:tc>
        <w:tc>
          <w:tcPr>
            <w:tcW w:w="0" w:type="auto"/>
          </w:tcPr>
          <w:p w14:paraId="073A0ECA" w14:textId="19F989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36.717-02-01: CA_38A-66A and CA_38C-66A</w:t>
            </w:r>
          </w:p>
        </w:tc>
        <w:tc>
          <w:tcPr>
            <w:tcW w:w="0" w:type="auto"/>
          </w:tcPr>
          <w:p w14:paraId="595615AD" w14:textId="152AA1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AT&amp;T</w:t>
            </w:r>
          </w:p>
        </w:tc>
        <w:tc>
          <w:tcPr>
            <w:tcW w:w="0" w:type="auto"/>
          </w:tcPr>
          <w:p w14:paraId="568A73D3" w14:textId="1F7EB6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8A47A9" w14:textId="5B1E9F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R4-2118552</w:t>
            </w:r>
          </w:p>
        </w:tc>
        <w:tc>
          <w:tcPr>
            <w:tcW w:w="0" w:type="auto"/>
          </w:tcPr>
          <w:p w14:paraId="0BEBE8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D1862E" w14:textId="77777777" w:rsidTr="00AB1096">
        <w:tc>
          <w:tcPr>
            <w:tcW w:w="0" w:type="auto"/>
          </w:tcPr>
          <w:p w14:paraId="28FA257A" w14:textId="691540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R4-2119742</w:t>
            </w:r>
          </w:p>
        </w:tc>
        <w:tc>
          <w:tcPr>
            <w:tcW w:w="0" w:type="auto"/>
          </w:tcPr>
          <w:p w14:paraId="1F7C7890" w14:textId="6F551B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CA_1A-28A-32A</w:t>
            </w:r>
          </w:p>
        </w:tc>
        <w:tc>
          <w:tcPr>
            <w:tcW w:w="0" w:type="auto"/>
          </w:tcPr>
          <w:p w14:paraId="0529EB7B" w14:textId="2EFC3E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3B85E2" w14:textId="1E08FA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8BEB6B" w14:textId="598F24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R4-2118556</w:t>
            </w:r>
          </w:p>
        </w:tc>
        <w:tc>
          <w:tcPr>
            <w:tcW w:w="0" w:type="auto"/>
          </w:tcPr>
          <w:p w14:paraId="14D34A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5ED6C6" w14:textId="77777777" w:rsidTr="00AB1096">
        <w:tc>
          <w:tcPr>
            <w:tcW w:w="0" w:type="auto"/>
          </w:tcPr>
          <w:p w14:paraId="6E1BD2DB" w14:textId="4D6242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R4-2119743</w:t>
            </w:r>
          </w:p>
        </w:tc>
        <w:tc>
          <w:tcPr>
            <w:tcW w:w="0" w:type="auto"/>
          </w:tcPr>
          <w:p w14:paraId="3C75134B" w14:textId="4DA94F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CA_3A-28A-32A</w:t>
            </w:r>
          </w:p>
        </w:tc>
        <w:tc>
          <w:tcPr>
            <w:tcW w:w="0" w:type="auto"/>
          </w:tcPr>
          <w:p w14:paraId="72720846" w14:textId="736BD2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CKH IoD UK</w:t>
            </w:r>
          </w:p>
        </w:tc>
        <w:tc>
          <w:tcPr>
            <w:tcW w:w="0" w:type="auto"/>
          </w:tcPr>
          <w:p w14:paraId="1BB45214" w14:textId="0A8963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BD8B6D" w14:textId="53C6F5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R4-2118557</w:t>
            </w:r>
          </w:p>
        </w:tc>
        <w:tc>
          <w:tcPr>
            <w:tcW w:w="0" w:type="auto"/>
          </w:tcPr>
          <w:p w14:paraId="559ABD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5E04FC" w14:textId="77777777" w:rsidTr="00AB1096">
        <w:tc>
          <w:tcPr>
            <w:tcW w:w="0" w:type="auto"/>
          </w:tcPr>
          <w:p w14:paraId="064339A0" w14:textId="26F22A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R4-2119744</w:t>
            </w:r>
          </w:p>
        </w:tc>
        <w:tc>
          <w:tcPr>
            <w:tcW w:w="0" w:type="auto"/>
          </w:tcPr>
          <w:p w14:paraId="5C066AFE" w14:textId="336048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38.717.02-01 for CA_n48-n96 and DC_n48-n96</w:t>
            </w:r>
          </w:p>
        </w:tc>
        <w:tc>
          <w:tcPr>
            <w:tcW w:w="0" w:type="auto"/>
          </w:tcPr>
          <w:p w14:paraId="7D437121" w14:textId="0FDB4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1F57FD8B" w14:textId="69B0F3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A68F65" w14:textId="446928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R4-2117196</w:t>
            </w:r>
          </w:p>
        </w:tc>
        <w:tc>
          <w:tcPr>
            <w:tcW w:w="0" w:type="auto"/>
          </w:tcPr>
          <w:p w14:paraId="49D7DD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B182A6" w14:textId="77777777" w:rsidTr="00AB1096">
        <w:tc>
          <w:tcPr>
            <w:tcW w:w="0" w:type="auto"/>
          </w:tcPr>
          <w:p w14:paraId="474FA060" w14:textId="42EE0D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R4-2119745</w:t>
            </w:r>
          </w:p>
        </w:tc>
        <w:tc>
          <w:tcPr>
            <w:tcW w:w="0" w:type="auto"/>
          </w:tcPr>
          <w:p w14:paraId="54C86089" w14:textId="419BB4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CA_n25-n41 combinations</w:t>
            </w:r>
          </w:p>
        </w:tc>
        <w:tc>
          <w:tcPr>
            <w:tcW w:w="0" w:type="auto"/>
          </w:tcPr>
          <w:p w14:paraId="262C438F" w14:textId="0D6843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B288BFC" w14:textId="73E6FE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8EFD84" w14:textId="7FB5C2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R4-2117554</w:t>
            </w:r>
          </w:p>
        </w:tc>
        <w:tc>
          <w:tcPr>
            <w:tcW w:w="0" w:type="auto"/>
          </w:tcPr>
          <w:p w14:paraId="61A088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C746A2" w14:textId="77777777" w:rsidTr="00AB1096">
        <w:tc>
          <w:tcPr>
            <w:tcW w:w="0" w:type="auto"/>
          </w:tcPr>
          <w:p w14:paraId="47A53015" w14:textId="21ED86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R4-2119746</w:t>
            </w:r>
          </w:p>
        </w:tc>
        <w:tc>
          <w:tcPr>
            <w:tcW w:w="0" w:type="auto"/>
          </w:tcPr>
          <w:p w14:paraId="27327CA8" w14:textId="30403C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CA_n25-n71 combinations</w:t>
            </w:r>
          </w:p>
        </w:tc>
        <w:tc>
          <w:tcPr>
            <w:tcW w:w="0" w:type="auto"/>
          </w:tcPr>
          <w:p w14:paraId="56E50981" w14:textId="2B661B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BAA76DA" w14:textId="073295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9E4CA1" w14:textId="3AAF1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R4-2117556</w:t>
            </w:r>
          </w:p>
        </w:tc>
        <w:tc>
          <w:tcPr>
            <w:tcW w:w="0" w:type="auto"/>
          </w:tcPr>
          <w:p w14:paraId="64EEA8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5BA8B9" w14:textId="77777777" w:rsidTr="00AB1096">
        <w:tc>
          <w:tcPr>
            <w:tcW w:w="0" w:type="auto"/>
          </w:tcPr>
          <w:p w14:paraId="1884A723" w14:textId="776478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R4-2119747</w:t>
            </w:r>
          </w:p>
        </w:tc>
        <w:tc>
          <w:tcPr>
            <w:tcW w:w="0" w:type="auto"/>
          </w:tcPr>
          <w:p w14:paraId="340CA01D" w14:textId="645E89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CA_n25-n77 combinations</w:t>
            </w:r>
          </w:p>
        </w:tc>
        <w:tc>
          <w:tcPr>
            <w:tcW w:w="0" w:type="auto"/>
          </w:tcPr>
          <w:p w14:paraId="63674D6D" w14:textId="19CAFA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D124716" w14:textId="1AF634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13DCD78" w14:textId="723640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R4-2117557</w:t>
            </w:r>
          </w:p>
        </w:tc>
        <w:tc>
          <w:tcPr>
            <w:tcW w:w="0" w:type="auto"/>
          </w:tcPr>
          <w:p w14:paraId="0B002A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C47410" w14:textId="77777777" w:rsidTr="00AB1096">
        <w:tc>
          <w:tcPr>
            <w:tcW w:w="0" w:type="auto"/>
          </w:tcPr>
          <w:p w14:paraId="2F207F4A" w14:textId="5AA557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R4-2119748</w:t>
            </w:r>
          </w:p>
        </w:tc>
        <w:tc>
          <w:tcPr>
            <w:tcW w:w="0" w:type="auto"/>
          </w:tcPr>
          <w:p w14:paraId="0CBFFD79" w14:textId="141844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CA_n41-n71 combinations</w:t>
            </w:r>
          </w:p>
        </w:tc>
        <w:tc>
          <w:tcPr>
            <w:tcW w:w="0" w:type="auto"/>
          </w:tcPr>
          <w:p w14:paraId="3C6BB84A" w14:textId="0205A9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B89C49B" w14:textId="2E5094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4819FE" w14:textId="6469B9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19FB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88D1E0" w14:textId="77777777" w:rsidTr="00AB1096">
        <w:tc>
          <w:tcPr>
            <w:tcW w:w="0" w:type="auto"/>
          </w:tcPr>
          <w:p w14:paraId="567A1844" w14:textId="2EE851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R4-2119749</w:t>
            </w:r>
          </w:p>
        </w:tc>
        <w:tc>
          <w:tcPr>
            <w:tcW w:w="0" w:type="auto"/>
          </w:tcPr>
          <w:p w14:paraId="2501C564" w14:textId="218A53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CA_n41-n77 combinations</w:t>
            </w:r>
          </w:p>
        </w:tc>
        <w:tc>
          <w:tcPr>
            <w:tcW w:w="0" w:type="auto"/>
          </w:tcPr>
          <w:p w14:paraId="4FFE5B41" w14:textId="52AA30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BFFA2DA" w14:textId="6622BA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178805" w14:textId="5D56BD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CA07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2ABCA8" w14:textId="77777777" w:rsidTr="00AB1096">
        <w:tc>
          <w:tcPr>
            <w:tcW w:w="0" w:type="auto"/>
          </w:tcPr>
          <w:p w14:paraId="0F502C0C" w14:textId="1C946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R4-2119750</w:t>
            </w:r>
          </w:p>
        </w:tc>
        <w:tc>
          <w:tcPr>
            <w:tcW w:w="0" w:type="auto"/>
          </w:tcPr>
          <w:p w14:paraId="11B671CC" w14:textId="04EADC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CA_n41-n48</w:t>
            </w:r>
          </w:p>
        </w:tc>
        <w:tc>
          <w:tcPr>
            <w:tcW w:w="0" w:type="auto"/>
          </w:tcPr>
          <w:p w14:paraId="1F3863BF" w14:textId="4110ED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157588C" w14:textId="4164D4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ECDB9D" w14:textId="5437A0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R4-2117563</w:t>
            </w:r>
          </w:p>
        </w:tc>
        <w:tc>
          <w:tcPr>
            <w:tcW w:w="0" w:type="auto"/>
          </w:tcPr>
          <w:p w14:paraId="7FB1C6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1888F0" w14:textId="77777777" w:rsidTr="00AB1096">
        <w:tc>
          <w:tcPr>
            <w:tcW w:w="0" w:type="auto"/>
          </w:tcPr>
          <w:p w14:paraId="5CC0C24A" w14:textId="4B4A3D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R4-2119751</w:t>
            </w:r>
          </w:p>
        </w:tc>
        <w:tc>
          <w:tcPr>
            <w:tcW w:w="0" w:type="auto"/>
          </w:tcPr>
          <w:p w14:paraId="69EA8638" w14:textId="7A15CC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add UL configuration</w:t>
            </w:r>
          </w:p>
        </w:tc>
        <w:tc>
          <w:tcPr>
            <w:tcW w:w="0" w:type="auto"/>
          </w:tcPr>
          <w:p w14:paraId="652BFD6A" w14:textId="3148D4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63A5BB00" w14:textId="520BBB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03D3A0" w14:textId="272EFC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R4-2118530</w:t>
            </w:r>
          </w:p>
        </w:tc>
        <w:tc>
          <w:tcPr>
            <w:tcW w:w="0" w:type="auto"/>
          </w:tcPr>
          <w:p w14:paraId="75DA9F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843F0C" w14:textId="77777777" w:rsidTr="00AB1096">
        <w:tc>
          <w:tcPr>
            <w:tcW w:w="0" w:type="auto"/>
          </w:tcPr>
          <w:p w14:paraId="0C8F2802" w14:textId="70739E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R4-2119752</w:t>
            </w:r>
          </w:p>
        </w:tc>
        <w:tc>
          <w:tcPr>
            <w:tcW w:w="0" w:type="auto"/>
          </w:tcPr>
          <w:p w14:paraId="6AFE813B" w14:textId="1E8DD6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CA_n1A-n40-n78A</w:t>
            </w:r>
          </w:p>
        </w:tc>
        <w:tc>
          <w:tcPr>
            <w:tcW w:w="0" w:type="auto"/>
          </w:tcPr>
          <w:p w14:paraId="40B0B097" w14:textId="427392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57369F2" w14:textId="66B81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B441A1" w14:textId="3FE814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R4-2118623</w:t>
            </w:r>
          </w:p>
        </w:tc>
        <w:tc>
          <w:tcPr>
            <w:tcW w:w="0" w:type="auto"/>
          </w:tcPr>
          <w:p w14:paraId="694699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D78929" w14:textId="77777777" w:rsidTr="00AB1096">
        <w:tc>
          <w:tcPr>
            <w:tcW w:w="0" w:type="auto"/>
          </w:tcPr>
          <w:p w14:paraId="1E515432" w14:textId="2EB5D6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R4-2119753</w:t>
            </w:r>
          </w:p>
        </w:tc>
        <w:tc>
          <w:tcPr>
            <w:tcW w:w="0" w:type="auto"/>
          </w:tcPr>
          <w:p w14:paraId="3117B617" w14:textId="10EE94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CA_n28A-n40-n78A</w:t>
            </w:r>
          </w:p>
        </w:tc>
        <w:tc>
          <w:tcPr>
            <w:tcW w:w="0" w:type="auto"/>
          </w:tcPr>
          <w:p w14:paraId="75B16579" w14:textId="2BCE06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18EB9FC" w14:textId="19D2F0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81C918" w14:textId="4C6B3A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R4-2118625</w:t>
            </w:r>
          </w:p>
        </w:tc>
        <w:tc>
          <w:tcPr>
            <w:tcW w:w="0" w:type="auto"/>
          </w:tcPr>
          <w:p w14:paraId="4D0C81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FF9F23" w14:textId="77777777" w:rsidTr="00AB1096">
        <w:tc>
          <w:tcPr>
            <w:tcW w:w="0" w:type="auto"/>
          </w:tcPr>
          <w:p w14:paraId="3545A986" w14:textId="0488EA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R4-2119754</w:t>
            </w:r>
          </w:p>
        </w:tc>
        <w:tc>
          <w:tcPr>
            <w:tcW w:w="0" w:type="auto"/>
          </w:tcPr>
          <w:p w14:paraId="4C85491A" w14:textId="13A32E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CA_n24-n41-n48 combinations</w:t>
            </w:r>
          </w:p>
        </w:tc>
        <w:tc>
          <w:tcPr>
            <w:tcW w:w="0" w:type="auto"/>
          </w:tcPr>
          <w:p w14:paraId="305258F7" w14:textId="7628BD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22BD27F" w14:textId="13EE0E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373903" w14:textId="2EB077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R4-2117039</w:t>
            </w:r>
          </w:p>
        </w:tc>
        <w:tc>
          <w:tcPr>
            <w:tcW w:w="0" w:type="auto"/>
          </w:tcPr>
          <w:p w14:paraId="4F9310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297C23" w14:textId="77777777" w:rsidTr="00AB1096">
        <w:tc>
          <w:tcPr>
            <w:tcW w:w="0" w:type="auto"/>
          </w:tcPr>
          <w:p w14:paraId="70C5997F" w14:textId="2C8BFD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R4-2119755</w:t>
            </w:r>
          </w:p>
        </w:tc>
        <w:tc>
          <w:tcPr>
            <w:tcW w:w="0" w:type="auto"/>
          </w:tcPr>
          <w:p w14:paraId="679E99F7" w14:textId="117851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CA_n24-n48-n77 combinations</w:t>
            </w:r>
          </w:p>
        </w:tc>
        <w:tc>
          <w:tcPr>
            <w:tcW w:w="0" w:type="auto"/>
          </w:tcPr>
          <w:p w14:paraId="4A858A3F" w14:textId="4FD819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01573D9" w14:textId="3069C7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0A00F5" w14:textId="6517ED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R4-2117040</w:t>
            </w:r>
          </w:p>
        </w:tc>
        <w:tc>
          <w:tcPr>
            <w:tcW w:w="0" w:type="auto"/>
          </w:tcPr>
          <w:p w14:paraId="64D388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D98404" w14:textId="77777777" w:rsidTr="00AB1096">
        <w:tc>
          <w:tcPr>
            <w:tcW w:w="0" w:type="auto"/>
          </w:tcPr>
          <w:p w14:paraId="66CA7F9E" w14:textId="7AAA91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R4-2119756</w:t>
            </w:r>
          </w:p>
        </w:tc>
        <w:tc>
          <w:tcPr>
            <w:tcW w:w="0" w:type="auto"/>
          </w:tcPr>
          <w:p w14:paraId="018EBED9" w14:textId="7CA470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TR38.717-03-01_CA_n28A-n40A-n79A</w:t>
            </w:r>
          </w:p>
        </w:tc>
        <w:tc>
          <w:tcPr>
            <w:tcW w:w="0" w:type="auto"/>
          </w:tcPr>
          <w:p w14:paraId="5C3C3444" w14:textId="4B8803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ADFFB5" w14:textId="3C0774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376A05" w14:textId="051394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R4-2118203</w:t>
            </w:r>
          </w:p>
        </w:tc>
        <w:tc>
          <w:tcPr>
            <w:tcW w:w="0" w:type="auto"/>
          </w:tcPr>
          <w:p w14:paraId="0AEAFC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465DA8" w14:textId="77777777" w:rsidTr="00AB1096">
        <w:tc>
          <w:tcPr>
            <w:tcW w:w="0" w:type="auto"/>
          </w:tcPr>
          <w:p w14:paraId="260F4740" w14:textId="3283E0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R4-2119757</w:t>
            </w:r>
          </w:p>
        </w:tc>
        <w:tc>
          <w:tcPr>
            <w:tcW w:w="0" w:type="auto"/>
          </w:tcPr>
          <w:p w14:paraId="332D3173" w14:textId="0845B3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CA_n7-n25-n77</w:t>
            </w:r>
          </w:p>
        </w:tc>
        <w:tc>
          <w:tcPr>
            <w:tcW w:w="0" w:type="auto"/>
          </w:tcPr>
          <w:p w14:paraId="67CEE264" w14:textId="74F4CF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Bell</w:t>
            </w:r>
          </w:p>
        </w:tc>
        <w:tc>
          <w:tcPr>
            <w:tcW w:w="0" w:type="auto"/>
          </w:tcPr>
          <w:p w14:paraId="06CFF976" w14:textId="6ED4BF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A1E341" w14:textId="72CDA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R4-2118638</w:t>
            </w:r>
          </w:p>
        </w:tc>
        <w:tc>
          <w:tcPr>
            <w:tcW w:w="0" w:type="auto"/>
          </w:tcPr>
          <w:p w14:paraId="249828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F3DDB5" w14:textId="77777777" w:rsidTr="00AB1096">
        <w:tc>
          <w:tcPr>
            <w:tcW w:w="0" w:type="auto"/>
          </w:tcPr>
          <w:p w14:paraId="74D69EAE" w14:textId="1A8D1B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R4-2119758</w:t>
            </w:r>
          </w:p>
        </w:tc>
        <w:tc>
          <w:tcPr>
            <w:tcW w:w="0" w:type="auto"/>
          </w:tcPr>
          <w:p w14:paraId="6892646E" w14:textId="325B76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CA_n7-n46</w:t>
            </w:r>
          </w:p>
        </w:tc>
        <w:tc>
          <w:tcPr>
            <w:tcW w:w="0" w:type="auto"/>
          </w:tcPr>
          <w:p w14:paraId="5323CD77" w14:textId="79E8E5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</w:t>
            </w:r>
          </w:p>
        </w:tc>
        <w:tc>
          <w:tcPr>
            <w:tcW w:w="0" w:type="auto"/>
          </w:tcPr>
          <w:p w14:paraId="1F8E3196" w14:textId="76BDCE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111BCA" w14:textId="6A9928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R4-2118643</w:t>
            </w:r>
          </w:p>
        </w:tc>
        <w:tc>
          <w:tcPr>
            <w:tcW w:w="0" w:type="auto"/>
          </w:tcPr>
          <w:p w14:paraId="0463D5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F3F56F" w14:textId="77777777" w:rsidTr="00AB1096">
        <w:tc>
          <w:tcPr>
            <w:tcW w:w="0" w:type="auto"/>
          </w:tcPr>
          <w:p w14:paraId="2F2184C7" w14:textId="5C1B7E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R4-2119759</w:t>
            </w:r>
          </w:p>
        </w:tc>
        <w:tc>
          <w:tcPr>
            <w:tcW w:w="0" w:type="auto"/>
          </w:tcPr>
          <w:p w14:paraId="33EF99C4" w14:textId="25CE7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DC_n7A-n78A to 38.101-1</w:t>
            </w:r>
          </w:p>
        </w:tc>
        <w:tc>
          <w:tcPr>
            <w:tcW w:w="0" w:type="auto"/>
          </w:tcPr>
          <w:p w14:paraId="09EAB505" w14:textId="7D4755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</w:t>
            </w:r>
          </w:p>
        </w:tc>
        <w:tc>
          <w:tcPr>
            <w:tcW w:w="0" w:type="auto"/>
          </w:tcPr>
          <w:p w14:paraId="0C2F38DE" w14:textId="349FC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A54B08" w14:textId="7193DF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R4-2118645</w:t>
            </w:r>
          </w:p>
        </w:tc>
        <w:tc>
          <w:tcPr>
            <w:tcW w:w="0" w:type="auto"/>
          </w:tcPr>
          <w:p w14:paraId="023C36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70EA67" w14:textId="77777777" w:rsidTr="00AB1096">
        <w:tc>
          <w:tcPr>
            <w:tcW w:w="0" w:type="auto"/>
          </w:tcPr>
          <w:p w14:paraId="29CEF1EC" w14:textId="64DD61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R4-2119760</w:t>
            </w:r>
          </w:p>
        </w:tc>
        <w:tc>
          <w:tcPr>
            <w:tcW w:w="0" w:type="auto"/>
          </w:tcPr>
          <w:p w14:paraId="0323A302" w14:textId="1BF86E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CA_n24-n41-n77 combinations</w:t>
            </w:r>
          </w:p>
        </w:tc>
        <w:tc>
          <w:tcPr>
            <w:tcW w:w="0" w:type="auto"/>
          </w:tcPr>
          <w:p w14:paraId="09314704" w14:textId="24A5C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27E1C47" w14:textId="075FC4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0FA69F" w14:textId="7FFA79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R4-2117041</w:t>
            </w:r>
          </w:p>
        </w:tc>
        <w:tc>
          <w:tcPr>
            <w:tcW w:w="0" w:type="auto"/>
          </w:tcPr>
          <w:p w14:paraId="227826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C7E7CB" w14:textId="77777777" w:rsidTr="00AB1096">
        <w:tc>
          <w:tcPr>
            <w:tcW w:w="0" w:type="auto"/>
          </w:tcPr>
          <w:p w14:paraId="58D228AC" w14:textId="371435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R4-2119761</w:t>
            </w:r>
          </w:p>
        </w:tc>
        <w:tc>
          <w:tcPr>
            <w:tcW w:w="0" w:type="auto"/>
          </w:tcPr>
          <w:p w14:paraId="116F26AE" w14:textId="1D4AF4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CA_n24-n41-n48 combinations</w:t>
            </w:r>
          </w:p>
        </w:tc>
        <w:tc>
          <w:tcPr>
            <w:tcW w:w="0" w:type="auto"/>
          </w:tcPr>
          <w:p w14:paraId="702B8CAB" w14:textId="5F8515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1C06372" w14:textId="0FA4CB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B3F8D5" w14:textId="40107C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R4-2117042</w:t>
            </w:r>
          </w:p>
        </w:tc>
        <w:tc>
          <w:tcPr>
            <w:tcW w:w="0" w:type="auto"/>
          </w:tcPr>
          <w:p w14:paraId="7F5DFD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8D84AD" w14:textId="77777777" w:rsidTr="00AB1096">
        <w:tc>
          <w:tcPr>
            <w:tcW w:w="0" w:type="auto"/>
          </w:tcPr>
          <w:p w14:paraId="3BECCCB4" w14:textId="4827BA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R4-2119762</w:t>
            </w:r>
          </w:p>
        </w:tc>
        <w:tc>
          <w:tcPr>
            <w:tcW w:w="0" w:type="auto"/>
          </w:tcPr>
          <w:p w14:paraId="0675DA67" w14:textId="3717E4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38.717-03-02: CA_n3-n77-n79</w:t>
            </w:r>
          </w:p>
        </w:tc>
        <w:tc>
          <w:tcPr>
            <w:tcW w:w="0" w:type="auto"/>
          </w:tcPr>
          <w:p w14:paraId="7248600E" w14:textId="2AB05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LG Electronics</w:t>
            </w:r>
          </w:p>
        </w:tc>
        <w:tc>
          <w:tcPr>
            <w:tcW w:w="0" w:type="auto"/>
          </w:tcPr>
          <w:p w14:paraId="5D99F398" w14:textId="4A2E8F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22E775" w14:textId="7738F6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R4-2117684</w:t>
            </w:r>
          </w:p>
        </w:tc>
        <w:tc>
          <w:tcPr>
            <w:tcW w:w="0" w:type="auto"/>
          </w:tcPr>
          <w:p w14:paraId="34165A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51E5CE" w14:textId="77777777" w:rsidTr="00AB1096">
        <w:tc>
          <w:tcPr>
            <w:tcW w:w="0" w:type="auto"/>
          </w:tcPr>
          <w:p w14:paraId="45AB6FE1" w14:textId="49E9FB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R4-2119763</w:t>
            </w:r>
          </w:p>
        </w:tc>
        <w:tc>
          <w:tcPr>
            <w:tcW w:w="0" w:type="auto"/>
          </w:tcPr>
          <w:p w14:paraId="5CEFECAB" w14:textId="306564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Correction on CA_n5A-n25A-n77A</w:t>
            </w:r>
          </w:p>
        </w:tc>
        <w:tc>
          <w:tcPr>
            <w:tcW w:w="0" w:type="auto"/>
          </w:tcPr>
          <w:p w14:paraId="7B574578" w14:textId="3CD75A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E10F544" w14:textId="2CB0A8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9E2877" w14:textId="103261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R4-2117907</w:t>
            </w:r>
          </w:p>
        </w:tc>
        <w:tc>
          <w:tcPr>
            <w:tcW w:w="0" w:type="auto"/>
          </w:tcPr>
          <w:p w14:paraId="0D8333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6A9266" w14:textId="77777777" w:rsidTr="00AB1096">
        <w:tc>
          <w:tcPr>
            <w:tcW w:w="0" w:type="auto"/>
          </w:tcPr>
          <w:p w14:paraId="62D3ABEE" w14:textId="1A7F0F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R4-2119764</w:t>
            </w:r>
          </w:p>
        </w:tc>
        <w:tc>
          <w:tcPr>
            <w:tcW w:w="0" w:type="auto"/>
          </w:tcPr>
          <w:p w14:paraId="6D77C581" w14:textId="178ED1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CA_n1A-n3A-n77A</w:t>
            </w:r>
          </w:p>
        </w:tc>
        <w:tc>
          <w:tcPr>
            <w:tcW w:w="0" w:type="auto"/>
          </w:tcPr>
          <w:p w14:paraId="26E0C792" w14:textId="5CF660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855007C" w14:textId="72D175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00063BA" w14:textId="6891AD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R4-2117924</w:t>
            </w:r>
          </w:p>
        </w:tc>
        <w:tc>
          <w:tcPr>
            <w:tcW w:w="0" w:type="auto"/>
          </w:tcPr>
          <w:p w14:paraId="79FE7F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387625" w14:textId="77777777" w:rsidTr="00AB1096">
        <w:tc>
          <w:tcPr>
            <w:tcW w:w="0" w:type="auto"/>
          </w:tcPr>
          <w:p w14:paraId="01E18082" w14:textId="7E1944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R4-2119765</w:t>
            </w:r>
          </w:p>
        </w:tc>
        <w:tc>
          <w:tcPr>
            <w:tcW w:w="0" w:type="auto"/>
          </w:tcPr>
          <w:p w14:paraId="430BA27D" w14:textId="2A762F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TR38.717-03-02_CA_n28A-n40A-n79A</w:t>
            </w:r>
          </w:p>
        </w:tc>
        <w:tc>
          <w:tcPr>
            <w:tcW w:w="0" w:type="auto"/>
          </w:tcPr>
          <w:p w14:paraId="30657625" w14:textId="131BA2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724707" w14:textId="2622B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1BAC5D" w14:textId="1BD8B6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R4-2118204</w:t>
            </w:r>
          </w:p>
        </w:tc>
        <w:tc>
          <w:tcPr>
            <w:tcW w:w="0" w:type="auto"/>
          </w:tcPr>
          <w:p w14:paraId="26B036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FDE899" w14:textId="77777777" w:rsidTr="00AB1096">
        <w:tc>
          <w:tcPr>
            <w:tcW w:w="0" w:type="auto"/>
          </w:tcPr>
          <w:p w14:paraId="7E9E8224" w14:textId="4BD12D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R4-2119766</w:t>
            </w:r>
          </w:p>
        </w:tc>
        <w:tc>
          <w:tcPr>
            <w:tcW w:w="0" w:type="auto"/>
          </w:tcPr>
          <w:p w14:paraId="21F38A01" w14:textId="32C460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CA_n2A-n29A</w:t>
            </w:r>
          </w:p>
        </w:tc>
        <w:tc>
          <w:tcPr>
            <w:tcW w:w="0" w:type="auto"/>
          </w:tcPr>
          <w:p w14:paraId="170203A2" w14:textId="32B52E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3522B54" w14:textId="6BD0BD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550850" w14:textId="41FEA6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R4-2118662</w:t>
            </w:r>
          </w:p>
        </w:tc>
        <w:tc>
          <w:tcPr>
            <w:tcW w:w="0" w:type="auto"/>
          </w:tcPr>
          <w:p w14:paraId="532CB3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A0F3C9" w14:textId="77777777" w:rsidTr="00AB1096">
        <w:tc>
          <w:tcPr>
            <w:tcW w:w="0" w:type="auto"/>
          </w:tcPr>
          <w:p w14:paraId="34B48D11" w14:textId="4FB53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R4-2119767</w:t>
            </w:r>
          </w:p>
        </w:tc>
        <w:tc>
          <w:tcPr>
            <w:tcW w:w="0" w:type="auto"/>
          </w:tcPr>
          <w:p w14:paraId="0D94867B" w14:textId="754BE4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CA_n29A-n30A</w:t>
            </w:r>
          </w:p>
        </w:tc>
        <w:tc>
          <w:tcPr>
            <w:tcW w:w="0" w:type="auto"/>
          </w:tcPr>
          <w:p w14:paraId="15F7C87B" w14:textId="7B8A96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DD2E3D2" w14:textId="0EC965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7ADC45" w14:textId="5F4352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R4-2118664</w:t>
            </w:r>
          </w:p>
        </w:tc>
        <w:tc>
          <w:tcPr>
            <w:tcW w:w="0" w:type="auto"/>
          </w:tcPr>
          <w:p w14:paraId="4A6137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A36113" w14:textId="77777777" w:rsidTr="00AB1096">
        <w:tc>
          <w:tcPr>
            <w:tcW w:w="0" w:type="auto"/>
          </w:tcPr>
          <w:p w14:paraId="62564B60" w14:textId="7ACFE1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R4-2119768</w:t>
            </w:r>
          </w:p>
        </w:tc>
        <w:tc>
          <w:tcPr>
            <w:tcW w:w="0" w:type="auto"/>
          </w:tcPr>
          <w:p w14:paraId="2396859B" w14:textId="140AF6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CA_n29A-n77A</w:t>
            </w:r>
          </w:p>
        </w:tc>
        <w:tc>
          <w:tcPr>
            <w:tcW w:w="0" w:type="auto"/>
          </w:tcPr>
          <w:p w14:paraId="60905C14" w14:textId="039677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D296421" w14:textId="3E7FD3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F2F8F0" w14:textId="48ECA2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R4-2118665</w:t>
            </w:r>
          </w:p>
        </w:tc>
        <w:tc>
          <w:tcPr>
            <w:tcW w:w="0" w:type="auto"/>
          </w:tcPr>
          <w:p w14:paraId="1F44FC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30D500" w14:textId="77777777" w:rsidTr="00AB1096">
        <w:tc>
          <w:tcPr>
            <w:tcW w:w="0" w:type="auto"/>
          </w:tcPr>
          <w:p w14:paraId="2901D988" w14:textId="506841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R4-2119769</w:t>
            </w:r>
          </w:p>
        </w:tc>
        <w:tc>
          <w:tcPr>
            <w:tcW w:w="0" w:type="auto"/>
          </w:tcPr>
          <w:p w14:paraId="47030A1A" w14:textId="4AAE8F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DC_1A_n3A-n8A</w:t>
            </w:r>
          </w:p>
        </w:tc>
        <w:tc>
          <w:tcPr>
            <w:tcW w:w="0" w:type="auto"/>
          </w:tcPr>
          <w:p w14:paraId="5AA75D29" w14:textId="25D288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1ADE64D" w14:textId="18D02C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691434" w14:textId="05463F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R4-2117589</w:t>
            </w:r>
          </w:p>
        </w:tc>
        <w:tc>
          <w:tcPr>
            <w:tcW w:w="0" w:type="auto"/>
          </w:tcPr>
          <w:p w14:paraId="4538EE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286B1A" w14:textId="77777777" w:rsidTr="00AB1096">
        <w:tc>
          <w:tcPr>
            <w:tcW w:w="0" w:type="auto"/>
          </w:tcPr>
          <w:p w14:paraId="50FAE9FB" w14:textId="77A18C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R4-2119770</w:t>
            </w:r>
          </w:p>
        </w:tc>
        <w:tc>
          <w:tcPr>
            <w:tcW w:w="0" w:type="auto"/>
          </w:tcPr>
          <w:p w14:paraId="44EF30C7" w14:textId="0B9047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DC_2-5_n2-n77</w:t>
            </w:r>
          </w:p>
        </w:tc>
        <w:tc>
          <w:tcPr>
            <w:tcW w:w="0" w:type="auto"/>
          </w:tcPr>
          <w:p w14:paraId="272F2B7E" w14:textId="390973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7A45B83" w14:textId="3AA3EA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578927" w14:textId="3D58D2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R4-2117160</w:t>
            </w:r>
          </w:p>
        </w:tc>
        <w:tc>
          <w:tcPr>
            <w:tcW w:w="0" w:type="auto"/>
          </w:tcPr>
          <w:p w14:paraId="543591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DFDF3E" w14:textId="77777777" w:rsidTr="00AB1096">
        <w:tc>
          <w:tcPr>
            <w:tcW w:w="0" w:type="auto"/>
          </w:tcPr>
          <w:p w14:paraId="0B72EBB6" w14:textId="598440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R4-2119771</w:t>
            </w:r>
          </w:p>
        </w:tc>
        <w:tc>
          <w:tcPr>
            <w:tcW w:w="0" w:type="auto"/>
          </w:tcPr>
          <w:p w14:paraId="52C960FC" w14:textId="41A701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DC_2-5_n5-n77</w:t>
            </w:r>
          </w:p>
        </w:tc>
        <w:tc>
          <w:tcPr>
            <w:tcW w:w="0" w:type="auto"/>
          </w:tcPr>
          <w:p w14:paraId="129A8269" w14:textId="3EE845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C89A7F9" w14:textId="6FBA4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FDCD47" w14:textId="5907D9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R4-2117161</w:t>
            </w:r>
          </w:p>
        </w:tc>
        <w:tc>
          <w:tcPr>
            <w:tcW w:w="0" w:type="auto"/>
          </w:tcPr>
          <w:p w14:paraId="3EB904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DA6FD1" w14:textId="77777777" w:rsidTr="00AB1096">
        <w:tc>
          <w:tcPr>
            <w:tcW w:w="0" w:type="auto"/>
          </w:tcPr>
          <w:p w14:paraId="102F02DD" w14:textId="7C0088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R4-2119772</w:t>
            </w:r>
          </w:p>
        </w:tc>
        <w:tc>
          <w:tcPr>
            <w:tcW w:w="0" w:type="auto"/>
          </w:tcPr>
          <w:p w14:paraId="768D811E" w14:textId="3B7BE6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DC_5-66_n66-n77</w:t>
            </w:r>
          </w:p>
        </w:tc>
        <w:tc>
          <w:tcPr>
            <w:tcW w:w="0" w:type="auto"/>
          </w:tcPr>
          <w:p w14:paraId="2D9F5BE1" w14:textId="1B3FBA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5948381" w14:textId="76F2AF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85D19E" w14:textId="57352B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R4-2117162</w:t>
            </w:r>
          </w:p>
        </w:tc>
        <w:tc>
          <w:tcPr>
            <w:tcW w:w="0" w:type="auto"/>
          </w:tcPr>
          <w:p w14:paraId="51C767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2F1380" w14:textId="77777777" w:rsidTr="00AB1096">
        <w:tc>
          <w:tcPr>
            <w:tcW w:w="0" w:type="auto"/>
          </w:tcPr>
          <w:p w14:paraId="3773472D" w14:textId="420C17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R4-2119773</w:t>
            </w:r>
          </w:p>
        </w:tc>
        <w:tc>
          <w:tcPr>
            <w:tcW w:w="0" w:type="auto"/>
          </w:tcPr>
          <w:p w14:paraId="5C7E62F6" w14:textId="64FCC8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DC_2-5_n66-n77</w:t>
            </w:r>
          </w:p>
        </w:tc>
        <w:tc>
          <w:tcPr>
            <w:tcW w:w="0" w:type="auto"/>
          </w:tcPr>
          <w:p w14:paraId="77A75A7F" w14:textId="509D7A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A479FE3" w14:textId="445F5D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CDBB14" w14:textId="19A5D8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R4-2117163</w:t>
            </w:r>
          </w:p>
        </w:tc>
        <w:tc>
          <w:tcPr>
            <w:tcW w:w="0" w:type="auto"/>
          </w:tcPr>
          <w:p w14:paraId="678ED2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C75180" w14:textId="77777777" w:rsidTr="00AB1096">
        <w:tc>
          <w:tcPr>
            <w:tcW w:w="0" w:type="auto"/>
          </w:tcPr>
          <w:p w14:paraId="03BC88B9" w14:textId="288E87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R4-2119774</w:t>
            </w:r>
          </w:p>
        </w:tc>
        <w:tc>
          <w:tcPr>
            <w:tcW w:w="0" w:type="auto"/>
          </w:tcPr>
          <w:p w14:paraId="72D5C2FF" w14:textId="7EF5BC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DC_13-66_n5-n77 and DC_13-66-66_n5-n77</w:t>
            </w:r>
          </w:p>
        </w:tc>
        <w:tc>
          <w:tcPr>
            <w:tcW w:w="0" w:type="auto"/>
          </w:tcPr>
          <w:p w14:paraId="0DA6ADC5" w14:textId="3458B6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E651F3B" w14:textId="4A5959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6BEAE9" w14:textId="60D771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R4-2117164</w:t>
            </w:r>
          </w:p>
        </w:tc>
        <w:tc>
          <w:tcPr>
            <w:tcW w:w="0" w:type="auto"/>
          </w:tcPr>
          <w:p w14:paraId="7F1FA3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977383" w14:textId="77777777" w:rsidTr="00AB1096">
        <w:tc>
          <w:tcPr>
            <w:tcW w:w="0" w:type="auto"/>
          </w:tcPr>
          <w:p w14:paraId="230B73F1" w14:textId="423771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R4-2119775</w:t>
            </w:r>
          </w:p>
        </w:tc>
        <w:tc>
          <w:tcPr>
            <w:tcW w:w="0" w:type="auto"/>
          </w:tcPr>
          <w:p w14:paraId="096BB254" w14:textId="63F83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DC_2-13-66_n66-n77 and DC_2-2-13-66_n66-n77</w:t>
            </w:r>
          </w:p>
        </w:tc>
        <w:tc>
          <w:tcPr>
            <w:tcW w:w="0" w:type="auto"/>
          </w:tcPr>
          <w:p w14:paraId="03A508D3" w14:textId="446D13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D5044FE" w14:textId="2782BF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73A2E9" w14:textId="5E0364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R4-2117165</w:t>
            </w:r>
          </w:p>
        </w:tc>
        <w:tc>
          <w:tcPr>
            <w:tcW w:w="0" w:type="auto"/>
          </w:tcPr>
          <w:p w14:paraId="5E3D88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D520F4" w14:textId="77777777" w:rsidTr="00AB1096">
        <w:tc>
          <w:tcPr>
            <w:tcW w:w="0" w:type="auto"/>
          </w:tcPr>
          <w:p w14:paraId="0545239A" w14:textId="045E03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R4-2119776</w:t>
            </w:r>
          </w:p>
        </w:tc>
        <w:tc>
          <w:tcPr>
            <w:tcW w:w="0" w:type="auto"/>
          </w:tcPr>
          <w:p w14:paraId="48737009" w14:textId="25AB2F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DC_2-13_n2-n77</w:t>
            </w:r>
          </w:p>
        </w:tc>
        <w:tc>
          <w:tcPr>
            <w:tcW w:w="0" w:type="auto"/>
          </w:tcPr>
          <w:p w14:paraId="0F9DDFBD" w14:textId="33380D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69D20AA" w14:textId="085DD4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FAECC7" w14:textId="129FE7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R4-2117167</w:t>
            </w:r>
          </w:p>
        </w:tc>
        <w:tc>
          <w:tcPr>
            <w:tcW w:w="0" w:type="auto"/>
          </w:tcPr>
          <w:p w14:paraId="695A72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27E1CD" w14:textId="77777777" w:rsidTr="00AB1096">
        <w:tc>
          <w:tcPr>
            <w:tcW w:w="0" w:type="auto"/>
          </w:tcPr>
          <w:p w14:paraId="682C90ED" w14:textId="750E50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R4-2119777</w:t>
            </w:r>
          </w:p>
        </w:tc>
        <w:tc>
          <w:tcPr>
            <w:tcW w:w="0" w:type="auto"/>
          </w:tcPr>
          <w:p w14:paraId="10C0B3DC" w14:textId="4141DF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DC_2-13_n5-n77 and DC_2-2-13_n5-n77</w:t>
            </w:r>
          </w:p>
        </w:tc>
        <w:tc>
          <w:tcPr>
            <w:tcW w:w="0" w:type="auto"/>
          </w:tcPr>
          <w:p w14:paraId="4BC0B7A4" w14:textId="171592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B51FBAD" w14:textId="31A0BC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30E14E" w14:textId="7E6453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R4-2117168</w:t>
            </w:r>
          </w:p>
        </w:tc>
        <w:tc>
          <w:tcPr>
            <w:tcW w:w="0" w:type="auto"/>
          </w:tcPr>
          <w:p w14:paraId="154055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5DEC5C" w14:textId="77777777" w:rsidTr="00AB1096">
        <w:tc>
          <w:tcPr>
            <w:tcW w:w="0" w:type="auto"/>
          </w:tcPr>
          <w:p w14:paraId="5D22F20D" w14:textId="2E4131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R4-2119778</w:t>
            </w:r>
          </w:p>
        </w:tc>
        <w:tc>
          <w:tcPr>
            <w:tcW w:w="0" w:type="auto"/>
          </w:tcPr>
          <w:p w14:paraId="20ACBAE9" w14:textId="16140E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DC_2-66_n2-n77 and DC_2-66-66_n2-n77</w:t>
            </w:r>
          </w:p>
        </w:tc>
        <w:tc>
          <w:tcPr>
            <w:tcW w:w="0" w:type="auto"/>
          </w:tcPr>
          <w:p w14:paraId="1D8B3C7C" w14:textId="1A6B22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19C3199" w14:textId="1B1DEB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27782C" w14:textId="65D46D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R4-2117169</w:t>
            </w:r>
          </w:p>
        </w:tc>
        <w:tc>
          <w:tcPr>
            <w:tcW w:w="0" w:type="auto"/>
          </w:tcPr>
          <w:p w14:paraId="653A15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E4D009" w14:textId="77777777" w:rsidTr="00AB1096">
        <w:tc>
          <w:tcPr>
            <w:tcW w:w="0" w:type="auto"/>
          </w:tcPr>
          <w:p w14:paraId="21A8E777" w14:textId="5B0DDC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R4-2119779</w:t>
            </w:r>
          </w:p>
        </w:tc>
        <w:tc>
          <w:tcPr>
            <w:tcW w:w="0" w:type="auto"/>
          </w:tcPr>
          <w:p w14:paraId="67C47F2B" w14:textId="3DE28E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DC_5-66_n2-n77 and DC_5-66-66_n2-n77</w:t>
            </w:r>
          </w:p>
        </w:tc>
        <w:tc>
          <w:tcPr>
            <w:tcW w:w="0" w:type="auto"/>
          </w:tcPr>
          <w:p w14:paraId="784F84A3" w14:textId="37771E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DA05043" w14:textId="6FCC01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33D54F" w14:textId="00531A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R4-2117170</w:t>
            </w:r>
          </w:p>
        </w:tc>
        <w:tc>
          <w:tcPr>
            <w:tcW w:w="0" w:type="auto"/>
          </w:tcPr>
          <w:p w14:paraId="218B0F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E29B3F" w14:textId="77777777" w:rsidTr="00AB1096">
        <w:tc>
          <w:tcPr>
            <w:tcW w:w="0" w:type="auto"/>
          </w:tcPr>
          <w:p w14:paraId="219E95EA" w14:textId="166A91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R4-2119780</w:t>
            </w:r>
          </w:p>
        </w:tc>
        <w:tc>
          <w:tcPr>
            <w:tcW w:w="0" w:type="auto"/>
          </w:tcPr>
          <w:p w14:paraId="5BE9EB54" w14:textId="115094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DC_5-66_n5-n77 and DC_5-66-66_n5-n77</w:t>
            </w:r>
          </w:p>
        </w:tc>
        <w:tc>
          <w:tcPr>
            <w:tcW w:w="0" w:type="auto"/>
          </w:tcPr>
          <w:p w14:paraId="37F5CDA2" w14:textId="5B706A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BDE8AB4" w14:textId="02ADD5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7C06D6" w14:textId="61D5BD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R4-2117171</w:t>
            </w:r>
          </w:p>
        </w:tc>
        <w:tc>
          <w:tcPr>
            <w:tcW w:w="0" w:type="auto"/>
          </w:tcPr>
          <w:p w14:paraId="581F2B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12C0E9" w14:textId="77777777" w:rsidTr="00AB1096">
        <w:tc>
          <w:tcPr>
            <w:tcW w:w="0" w:type="auto"/>
          </w:tcPr>
          <w:p w14:paraId="73FBBF57" w14:textId="637F7C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R4-2119781</w:t>
            </w:r>
          </w:p>
        </w:tc>
        <w:tc>
          <w:tcPr>
            <w:tcW w:w="0" w:type="auto"/>
          </w:tcPr>
          <w:p w14:paraId="1BE85DAD" w14:textId="2CCB49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DC_2-13-66_n2-n77, DC_2-13-66-66_n2-n77</w:t>
            </w:r>
          </w:p>
        </w:tc>
        <w:tc>
          <w:tcPr>
            <w:tcW w:w="0" w:type="auto"/>
          </w:tcPr>
          <w:p w14:paraId="3C5E6D12" w14:textId="0DBF34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D8B205C" w14:textId="7B48EB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653494" w14:textId="377FF9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R4-2117172</w:t>
            </w:r>
          </w:p>
        </w:tc>
        <w:tc>
          <w:tcPr>
            <w:tcW w:w="0" w:type="auto"/>
          </w:tcPr>
          <w:p w14:paraId="1E9ECC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38333A" w14:textId="77777777" w:rsidTr="00AB1096">
        <w:tc>
          <w:tcPr>
            <w:tcW w:w="0" w:type="auto"/>
          </w:tcPr>
          <w:p w14:paraId="219C6B0F" w14:textId="5811EE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R4-2119782</w:t>
            </w:r>
          </w:p>
        </w:tc>
        <w:tc>
          <w:tcPr>
            <w:tcW w:w="0" w:type="auto"/>
          </w:tcPr>
          <w:p w14:paraId="08C3DC7E" w14:textId="42EAC7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DC_2-5-66_n5-n77 and DC_2-5-66-66_n5-n77</w:t>
            </w:r>
          </w:p>
        </w:tc>
        <w:tc>
          <w:tcPr>
            <w:tcW w:w="0" w:type="auto"/>
          </w:tcPr>
          <w:p w14:paraId="5CEE9088" w14:textId="43E153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72BAB8A" w14:textId="365F2C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60A9D1" w14:textId="7C3861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R4-2117173</w:t>
            </w:r>
          </w:p>
        </w:tc>
        <w:tc>
          <w:tcPr>
            <w:tcW w:w="0" w:type="auto"/>
          </w:tcPr>
          <w:p w14:paraId="245FAB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600410" w14:textId="77777777" w:rsidTr="00AB1096">
        <w:tc>
          <w:tcPr>
            <w:tcW w:w="0" w:type="auto"/>
          </w:tcPr>
          <w:p w14:paraId="79DDA398" w14:textId="3188BF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R4-2119783</w:t>
            </w:r>
          </w:p>
        </w:tc>
        <w:tc>
          <w:tcPr>
            <w:tcW w:w="0" w:type="auto"/>
          </w:tcPr>
          <w:p w14:paraId="46D9ED0A" w14:textId="66356A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DC_2-5-66_n2-n77 and DC_2-5-66-66_n2-n77</w:t>
            </w:r>
          </w:p>
        </w:tc>
        <w:tc>
          <w:tcPr>
            <w:tcW w:w="0" w:type="auto"/>
          </w:tcPr>
          <w:p w14:paraId="316764FC" w14:textId="2A3A52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699F4E8" w14:textId="1A6F46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554E8F" w14:textId="3A004C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R4-2117174</w:t>
            </w:r>
          </w:p>
        </w:tc>
        <w:tc>
          <w:tcPr>
            <w:tcW w:w="0" w:type="auto"/>
          </w:tcPr>
          <w:p w14:paraId="52B39B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A7F112" w14:textId="77777777" w:rsidTr="00AB1096">
        <w:tc>
          <w:tcPr>
            <w:tcW w:w="0" w:type="auto"/>
          </w:tcPr>
          <w:p w14:paraId="341619FD" w14:textId="16D800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R4-2119784</w:t>
            </w:r>
          </w:p>
        </w:tc>
        <w:tc>
          <w:tcPr>
            <w:tcW w:w="0" w:type="auto"/>
          </w:tcPr>
          <w:p w14:paraId="4EEFC079" w14:textId="77A95A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modified (R4-2112657) TP for TR 37.717-11-21 to include additional configurations</w:t>
            </w:r>
          </w:p>
        </w:tc>
        <w:tc>
          <w:tcPr>
            <w:tcW w:w="0" w:type="auto"/>
          </w:tcPr>
          <w:p w14:paraId="5EB7B952" w14:textId="36F13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94D770C" w14:textId="5FFE60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DCF5A8" w14:textId="3CC7AB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R4-2117178</w:t>
            </w:r>
          </w:p>
        </w:tc>
        <w:tc>
          <w:tcPr>
            <w:tcW w:w="0" w:type="auto"/>
          </w:tcPr>
          <w:p w14:paraId="26C8EF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15F2CD" w14:textId="77777777" w:rsidTr="00AB1096">
        <w:tc>
          <w:tcPr>
            <w:tcW w:w="0" w:type="auto"/>
          </w:tcPr>
          <w:p w14:paraId="76AD599B" w14:textId="781073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R4-2119785</w:t>
            </w:r>
          </w:p>
        </w:tc>
        <w:tc>
          <w:tcPr>
            <w:tcW w:w="0" w:type="auto"/>
          </w:tcPr>
          <w:p w14:paraId="73538E02" w14:textId="2A1C4A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n77(2A) in DC_1_n77-n79 and DC_8_n77-n79</w:t>
            </w:r>
          </w:p>
        </w:tc>
        <w:tc>
          <w:tcPr>
            <w:tcW w:w="0" w:type="auto"/>
          </w:tcPr>
          <w:p w14:paraId="677BE8EC" w14:textId="1A6857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7A38BDD" w14:textId="2FE680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3966DD" w14:textId="38CCEB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R4-2117511</w:t>
            </w:r>
          </w:p>
        </w:tc>
        <w:tc>
          <w:tcPr>
            <w:tcW w:w="0" w:type="auto"/>
          </w:tcPr>
          <w:p w14:paraId="4D2C14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F91F05" w14:textId="77777777" w:rsidTr="00AB1096">
        <w:tc>
          <w:tcPr>
            <w:tcW w:w="0" w:type="auto"/>
          </w:tcPr>
          <w:p w14:paraId="4E9F1F41" w14:textId="7C27F8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R4-2119786</w:t>
            </w:r>
          </w:p>
        </w:tc>
        <w:tc>
          <w:tcPr>
            <w:tcW w:w="0" w:type="auto"/>
          </w:tcPr>
          <w:p w14:paraId="497EE791" w14:textId="24791A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37.717-11-21: DC_8A_n1A-n28A</w:t>
            </w:r>
          </w:p>
        </w:tc>
        <w:tc>
          <w:tcPr>
            <w:tcW w:w="0" w:type="auto"/>
          </w:tcPr>
          <w:p w14:paraId="24866F2F" w14:textId="54F91E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546418D1" w14:textId="740386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18F35A" w14:textId="464742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R4-2117564</w:t>
            </w:r>
          </w:p>
        </w:tc>
        <w:tc>
          <w:tcPr>
            <w:tcW w:w="0" w:type="auto"/>
          </w:tcPr>
          <w:p w14:paraId="1B3C8C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B76F96" w14:textId="77777777" w:rsidTr="00AB1096">
        <w:tc>
          <w:tcPr>
            <w:tcW w:w="0" w:type="auto"/>
          </w:tcPr>
          <w:p w14:paraId="3368F79B" w14:textId="664098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R4-2119787</w:t>
            </w:r>
          </w:p>
        </w:tc>
        <w:tc>
          <w:tcPr>
            <w:tcW w:w="0" w:type="auto"/>
          </w:tcPr>
          <w:p w14:paraId="5CEFB5E5" w14:textId="573292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37.717-11-21: DC_3A-8A_n1A-n28A</w:t>
            </w:r>
          </w:p>
        </w:tc>
        <w:tc>
          <w:tcPr>
            <w:tcW w:w="0" w:type="auto"/>
          </w:tcPr>
          <w:p w14:paraId="7322020E" w14:textId="4A3070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7AB5DA8E" w14:textId="3F6520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8E6303" w14:textId="25ACE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R4-2117565</w:t>
            </w:r>
          </w:p>
        </w:tc>
        <w:tc>
          <w:tcPr>
            <w:tcW w:w="0" w:type="auto"/>
          </w:tcPr>
          <w:p w14:paraId="4A7933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25DAC4" w14:textId="77777777" w:rsidTr="00AB1096">
        <w:tc>
          <w:tcPr>
            <w:tcW w:w="0" w:type="auto"/>
          </w:tcPr>
          <w:p w14:paraId="669BB974" w14:textId="2C464C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R4-2119788</w:t>
            </w:r>
          </w:p>
        </w:tc>
        <w:tc>
          <w:tcPr>
            <w:tcW w:w="0" w:type="auto"/>
          </w:tcPr>
          <w:p w14:paraId="7F268116" w14:textId="1FFBAE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EN-DC_11_n77-n79</w:t>
            </w:r>
          </w:p>
        </w:tc>
        <w:tc>
          <w:tcPr>
            <w:tcW w:w="0" w:type="auto"/>
          </w:tcPr>
          <w:p w14:paraId="0333230E" w14:textId="15732A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BD47F84" w14:textId="7E2F9C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2CC3F9" w14:textId="0384AD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R4-2117661</w:t>
            </w:r>
          </w:p>
        </w:tc>
        <w:tc>
          <w:tcPr>
            <w:tcW w:w="0" w:type="auto"/>
          </w:tcPr>
          <w:p w14:paraId="0A66E9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4E88A3" w14:textId="77777777" w:rsidTr="00AB1096">
        <w:tc>
          <w:tcPr>
            <w:tcW w:w="0" w:type="auto"/>
          </w:tcPr>
          <w:p w14:paraId="41BB31CD" w14:textId="68DCA2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R4-2119789</w:t>
            </w:r>
          </w:p>
        </w:tc>
        <w:tc>
          <w:tcPr>
            <w:tcW w:w="0" w:type="auto"/>
          </w:tcPr>
          <w:p w14:paraId="45726F92" w14:textId="735193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DC_1A-3A-7A-20A_n38A-n78A</w:t>
            </w:r>
          </w:p>
        </w:tc>
        <w:tc>
          <w:tcPr>
            <w:tcW w:w="0" w:type="auto"/>
          </w:tcPr>
          <w:p w14:paraId="522F15AB" w14:textId="1B93D7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35F34F5" w14:textId="11B4F4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7F942A" w14:textId="662365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R4-2118194</w:t>
            </w:r>
          </w:p>
        </w:tc>
        <w:tc>
          <w:tcPr>
            <w:tcW w:w="0" w:type="auto"/>
          </w:tcPr>
          <w:p w14:paraId="0763DE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A491BC" w14:textId="77777777" w:rsidTr="00AB1096">
        <w:tc>
          <w:tcPr>
            <w:tcW w:w="0" w:type="auto"/>
          </w:tcPr>
          <w:p w14:paraId="3D63617B" w14:textId="4877BF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R4-2119790</w:t>
            </w:r>
          </w:p>
        </w:tc>
        <w:tc>
          <w:tcPr>
            <w:tcW w:w="0" w:type="auto"/>
          </w:tcPr>
          <w:p w14:paraId="289F7C3C" w14:textId="34E92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DC_7A_n78A-n79A and DC_7A_n78A-n79C</w:t>
            </w:r>
          </w:p>
        </w:tc>
        <w:tc>
          <w:tcPr>
            <w:tcW w:w="0" w:type="auto"/>
          </w:tcPr>
          <w:p w14:paraId="096DC764" w14:textId="6EE9C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8706A4" w14:textId="1AB5E3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16AE12" w14:textId="4EE667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R4-2118582</w:t>
            </w:r>
          </w:p>
        </w:tc>
        <w:tc>
          <w:tcPr>
            <w:tcW w:w="0" w:type="auto"/>
          </w:tcPr>
          <w:p w14:paraId="4720E9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8ACE19" w14:textId="77777777" w:rsidTr="00AB1096">
        <w:tc>
          <w:tcPr>
            <w:tcW w:w="0" w:type="auto"/>
          </w:tcPr>
          <w:p w14:paraId="5F84E64C" w14:textId="591157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R4-2119791</w:t>
            </w:r>
          </w:p>
        </w:tc>
        <w:tc>
          <w:tcPr>
            <w:tcW w:w="0" w:type="auto"/>
          </w:tcPr>
          <w:p w14:paraId="0883CBC0" w14:textId="09470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configuration DC_7_n79-n257</w:t>
            </w:r>
          </w:p>
        </w:tc>
        <w:tc>
          <w:tcPr>
            <w:tcW w:w="0" w:type="auto"/>
          </w:tcPr>
          <w:p w14:paraId="432C4BEF" w14:textId="060556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69D8BB" w14:textId="15E525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AC4DA9" w14:textId="12E54A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R4-2118579</w:t>
            </w:r>
          </w:p>
        </w:tc>
        <w:tc>
          <w:tcPr>
            <w:tcW w:w="0" w:type="auto"/>
          </w:tcPr>
          <w:p w14:paraId="252C0A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0541B1" w14:textId="77777777" w:rsidTr="00AB1096">
        <w:tc>
          <w:tcPr>
            <w:tcW w:w="0" w:type="auto"/>
          </w:tcPr>
          <w:p w14:paraId="58C60B97" w14:textId="45B5F5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R4-2119792</w:t>
            </w:r>
          </w:p>
        </w:tc>
        <w:tc>
          <w:tcPr>
            <w:tcW w:w="0" w:type="auto"/>
          </w:tcPr>
          <w:p w14:paraId="40B78E9A" w14:textId="70A08C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 add BCS1 for SUL_n41A-n97A</w:t>
            </w:r>
          </w:p>
        </w:tc>
        <w:tc>
          <w:tcPr>
            <w:tcW w:w="0" w:type="auto"/>
          </w:tcPr>
          <w:p w14:paraId="5CE66F41" w14:textId="5A3CEE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46EB21" w14:textId="6EA84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B714A6" w14:textId="4913EB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R4-2118583</w:t>
            </w:r>
          </w:p>
        </w:tc>
        <w:tc>
          <w:tcPr>
            <w:tcW w:w="0" w:type="auto"/>
          </w:tcPr>
          <w:p w14:paraId="409FFE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2D2AFE" w14:textId="77777777" w:rsidTr="00AB1096">
        <w:tc>
          <w:tcPr>
            <w:tcW w:w="0" w:type="auto"/>
          </w:tcPr>
          <w:p w14:paraId="3E8EA925" w14:textId="02D75C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R4-2119793</w:t>
            </w:r>
          </w:p>
        </w:tc>
        <w:tc>
          <w:tcPr>
            <w:tcW w:w="0" w:type="auto"/>
          </w:tcPr>
          <w:p w14:paraId="01FBB3BB" w14:textId="1B165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DC_1-8-20_n28</w:t>
            </w:r>
          </w:p>
        </w:tc>
        <w:tc>
          <w:tcPr>
            <w:tcW w:w="0" w:type="auto"/>
          </w:tcPr>
          <w:p w14:paraId="302AC4C2" w14:textId="425329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73CB0651" w14:textId="0B6185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BE38FA" w14:textId="37424A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R4-2117033</w:t>
            </w:r>
          </w:p>
        </w:tc>
        <w:tc>
          <w:tcPr>
            <w:tcW w:w="0" w:type="auto"/>
          </w:tcPr>
          <w:p w14:paraId="729CA9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AAA231" w14:textId="77777777" w:rsidTr="00AB1096">
        <w:tc>
          <w:tcPr>
            <w:tcW w:w="0" w:type="auto"/>
          </w:tcPr>
          <w:p w14:paraId="0B2B9258" w14:textId="4D1CE7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R4-2119794</w:t>
            </w:r>
          </w:p>
        </w:tc>
        <w:tc>
          <w:tcPr>
            <w:tcW w:w="0" w:type="auto"/>
          </w:tcPr>
          <w:p w14:paraId="2199F4F1" w14:textId="68F66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DC_1-7-8-20_n28</w:t>
            </w:r>
          </w:p>
        </w:tc>
        <w:tc>
          <w:tcPr>
            <w:tcW w:w="0" w:type="auto"/>
          </w:tcPr>
          <w:p w14:paraId="2A567328" w14:textId="4F1D0C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518C8272" w14:textId="2884D4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75431B" w14:textId="0AE7A9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R4-2117034</w:t>
            </w:r>
          </w:p>
        </w:tc>
        <w:tc>
          <w:tcPr>
            <w:tcW w:w="0" w:type="auto"/>
          </w:tcPr>
          <w:p w14:paraId="2B9C27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883CBA" w14:textId="77777777" w:rsidTr="00AB1096">
        <w:tc>
          <w:tcPr>
            <w:tcW w:w="0" w:type="auto"/>
          </w:tcPr>
          <w:p w14:paraId="0CC3EFC6" w14:textId="428E9F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R4-2119795</w:t>
            </w:r>
          </w:p>
        </w:tc>
        <w:tc>
          <w:tcPr>
            <w:tcW w:w="0" w:type="auto"/>
          </w:tcPr>
          <w:p w14:paraId="53D22870" w14:textId="749A71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37.717-11-11_DC_n28A_34A</w:t>
            </w:r>
          </w:p>
        </w:tc>
        <w:tc>
          <w:tcPr>
            <w:tcW w:w="0" w:type="auto"/>
          </w:tcPr>
          <w:p w14:paraId="406642A7" w14:textId="63EF3E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2E17E513" w14:textId="6C41C6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BBCCA9" w14:textId="326928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R4-2117082</w:t>
            </w:r>
          </w:p>
        </w:tc>
        <w:tc>
          <w:tcPr>
            <w:tcW w:w="0" w:type="auto"/>
          </w:tcPr>
          <w:p w14:paraId="70A769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00CEBD" w14:textId="77777777" w:rsidTr="00AB1096">
        <w:tc>
          <w:tcPr>
            <w:tcW w:w="0" w:type="auto"/>
          </w:tcPr>
          <w:p w14:paraId="5B8FAEF2" w14:textId="1707D8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R4-2119796</w:t>
            </w:r>
          </w:p>
        </w:tc>
        <w:tc>
          <w:tcPr>
            <w:tcW w:w="0" w:type="auto"/>
          </w:tcPr>
          <w:p w14:paraId="32375C85" w14:textId="22FCA3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37.717-11-11_DC_n28A_39A</w:t>
            </w:r>
          </w:p>
        </w:tc>
        <w:tc>
          <w:tcPr>
            <w:tcW w:w="0" w:type="auto"/>
          </w:tcPr>
          <w:p w14:paraId="10E535A8" w14:textId="510F5A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4448319E" w14:textId="551581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A44E18" w14:textId="351D03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R4-2117083</w:t>
            </w:r>
          </w:p>
        </w:tc>
        <w:tc>
          <w:tcPr>
            <w:tcW w:w="0" w:type="auto"/>
          </w:tcPr>
          <w:p w14:paraId="5A54C4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3FB63E" w14:textId="77777777" w:rsidTr="00AB1096">
        <w:tc>
          <w:tcPr>
            <w:tcW w:w="0" w:type="auto"/>
          </w:tcPr>
          <w:p w14:paraId="597BE92E" w14:textId="0D3F29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R4-2119797</w:t>
            </w:r>
          </w:p>
        </w:tc>
        <w:tc>
          <w:tcPr>
            <w:tcW w:w="0" w:type="auto"/>
          </w:tcPr>
          <w:p w14:paraId="01AD7011" w14:textId="4B1EC6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37.717-11-11_DC_n28A_3C</w:t>
            </w:r>
          </w:p>
        </w:tc>
        <w:tc>
          <w:tcPr>
            <w:tcW w:w="0" w:type="auto"/>
          </w:tcPr>
          <w:p w14:paraId="75B0F44B" w14:textId="76BCBF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2098E354" w14:textId="420C3B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55BE4C" w14:textId="6A5313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R4-2117084</w:t>
            </w:r>
          </w:p>
        </w:tc>
        <w:tc>
          <w:tcPr>
            <w:tcW w:w="0" w:type="auto"/>
          </w:tcPr>
          <w:p w14:paraId="087226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ACCF7E" w14:textId="77777777" w:rsidTr="00AB1096">
        <w:tc>
          <w:tcPr>
            <w:tcW w:w="0" w:type="auto"/>
          </w:tcPr>
          <w:p w14:paraId="1F2F056F" w14:textId="28A0EE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R4-2119798</w:t>
            </w:r>
          </w:p>
        </w:tc>
        <w:tc>
          <w:tcPr>
            <w:tcW w:w="0" w:type="auto"/>
          </w:tcPr>
          <w:p w14:paraId="69F02CA4" w14:textId="40E34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37.717-11-11_DC_n28A_40C</w:t>
            </w:r>
          </w:p>
        </w:tc>
        <w:tc>
          <w:tcPr>
            <w:tcW w:w="0" w:type="auto"/>
          </w:tcPr>
          <w:p w14:paraId="3DED8E0F" w14:textId="6B6327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0" w:type="auto"/>
          </w:tcPr>
          <w:p w14:paraId="5D6FA04D" w14:textId="55F24B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65956C" w14:textId="4B54EA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R4-2117087</w:t>
            </w:r>
          </w:p>
        </w:tc>
        <w:tc>
          <w:tcPr>
            <w:tcW w:w="0" w:type="auto"/>
          </w:tcPr>
          <w:p w14:paraId="3A2215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891862" w14:textId="77777777" w:rsidTr="00AB1096">
        <w:tc>
          <w:tcPr>
            <w:tcW w:w="0" w:type="auto"/>
          </w:tcPr>
          <w:p w14:paraId="453CE1C6" w14:textId="57795A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R4-2119799</w:t>
            </w:r>
          </w:p>
        </w:tc>
        <w:tc>
          <w:tcPr>
            <w:tcW w:w="0" w:type="auto"/>
          </w:tcPr>
          <w:p w14:paraId="4BAE3E93" w14:textId="658D92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38.717.01-01 for NR intra band CA_n96</w:t>
            </w:r>
          </w:p>
        </w:tc>
        <w:tc>
          <w:tcPr>
            <w:tcW w:w="0" w:type="auto"/>
          </w:tcPr>
          <w:p w14:paraId="76A3587A" w14:textId="034019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738640AB" w14:textId="4D131E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6BE62C" w14:textId="717F58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R4-2117197</w:t>
            </w:r>
          </w:p>
        </w:tc>
        <w:tc>
          <w:tcPr>
            <w:tcW w:w="0" w:type="auto"/>
          </w:tcPr>
          <w:p w14:paraId="4669D7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B67A4B" w14:textId="77777777" w:rsidTr="00AB1096">
        <w:tc>
          <w:tcPr>
            <w:tcW w:w="0" w:type="auto"/>
          </w:tcPr>
          <w:p w14:paraId="0D3C9791" w14:textId="637E61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R4-2119800</w:t>
            </w:r>
          </w:p>
        </w:tc>
        <w:tc>
          <w:tcPr>
            <w:tcW w:w="0" w:type="auto"/>
          </w:tcPr>
          <w:p w14:paraId="688F5AAF" w14:textId="025EB0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Addition of DC_14_n5</w:t>
            </w:r>
          </w:p>
        </w:tc>
        <w:tc>
          <w:tcPr>
            <w:tcW w:w="0" w:type="auto"/>
          </w:tcPr>
          <w:p w14:paraId="5E96D093" w14:textId="05A60A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ACC91E9" w14:textId="4DFAF3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0670CE" w14:textId="2F5606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R4-2117275</w:t>
            </w:r>
          </w:p>
        </w:tc>
        <w:tc>
          <w:tcPr>
            <w:tcW w:w="0" w:type="auto"/>
          </w:tcPr>
          <w:p w14:paraId="132294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BBF639" w14:textId="77777777" w:rsidTr="00AB1096">
        <w:tc>
          <w:tcPr>
            <w:tcW w:w="0" w:type="auto"/>
          </w:tcPr>
          <w:p w14:paraId="7CEE2A4C" w14:textId="09E196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R4-2119801</w:t>
            </w:r>
          </w:p>
        </w:tc>
        <w:tc>
          <w:tcPr>
            <w:tcW w:w="0" w:type="auto"/>
          </w:tcPr>
          <w:p w14:paraId="57D9B266" w14:textId="2E5432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n77(3A) in DC_1_n77, DC_3_n77, DC_8_n77 and DC_11_n77</w:t>
            </w:r>
          </w:p>
        </w:tc>
        <w:tc>
          <w:tcPr>
            <w:tcW w:w="0" w:type="auto"/>
          </w:tcPr>
          <w:p w14:paraId="559DD895" w14:textId="6F2A0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38AAAB1" w14:textId="3A62E0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9C3049F" w14:textId="7E5AF2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R4-2117510</w:t>
            </w:r>
          </w:p>
        </w:tc>
        <w:tc>
          <w:tcPr>
            <w:tcW w:w="0" w:type="auto"/>
          </w:tcPr>
          <w:p w14:paraId="699503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6C8F89" w14:textId="77777777" w:rsidTr="00AB1096">
        <w:tc>
          <w:tcPr>
            <w:tcW w:w="0" w:type="auto"/>
          </w:tcPr>
          <w:p w14:paraId="49A0EEE7" w14:textId="36CB59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R4-2119802</w:t>
            </w:r>
          </w:p>
        </w:tc>
        <w:tc>
          <w:tcPr>
            <w:tcW w:w="0" w:type="auto"/>
          </w:tcPr>
          <w:p w14:paraId="3DF9EA9C" w14:textId="323D2D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DC_n3A_1A</w:t>
            </w:r>
          </w:p>
        </w:tc>
        <w:tc>
          <w:tcPr>
            <w:tcW w:w="0" w:type="auto"/>
          </w:tcPr>
          <w:p w14:paraId="37AA4295" w14:textId="700947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9C914CA" w14:textId="2F1910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2F47DF" w14:textId="6F985B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R4-2117528</w:t>
            </w:r>
          </w:p>
        </w:tc>
        <w:tc>
          <w:tcPr>
            <w:tcW w:w="0" w:type="auto"/>
          </w:tcPr>
          <w:p w14:paraId="7AE522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5B2B05" w14:textId="77777777" w:rsidTr="00AB1096">
        <w:tc>
          <w:tcPr>
            <w:tcW w:w="0" w:type="auto"/>
          </w:tcPr>
          <w:p w14:paraId="04FB014A" w14:textId="298E26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R4-2119803</w:t>
            </w:r>
          </w:p>
        </w:tc>
        <w:tc>
          <w:tcPr>
            <w:tcW w:w="0" w:type="auto"/>
          </w:tcPr>
          <w:p w14:paraId="2C6D22B7" w14:textId="4D6E75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DC_(n)3AA</w:t>
            </w:r>
          </w:p>
        </w:tc>
        <w:tc>
          <w:tcPr>
            <w:tcW w:w="0" w:type="auto"/>
          </w:tcPr>
          <w:p w14:paraId="71D98E1C" w14:textId="21A7C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22DBAE3" w14:textId="3D2466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6773E6" w14:textId="38723F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R4-2117529</w:t>
            </w:r>
          </w:p>
        </w:tc>
        <w:tc>
          <w:tcPr>
            <w:tcW w:w="0" w:type="auto"/>
          </w:tcPr>
          <w:p w14:paraId="6ED62B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5F8B5E" w14:textId="77777777" w:rsidTr="00AB1096">
        <w:tc>
          <w:tcPr>
            <w:tcW w:w="0" w:type="auto"/>
          </w:tcPr>
          <w:p w14:paraId="70CABF7C" w14:textId="0D7261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R4-2119804</w:t>
            </w:r>
          </w:p>
        </w:tc>
        <w:tc>
          <w:tcPr>
            <w:tcW w:w="0" w:type="auto"/>
          </w:tcPr>
          <w:p w14:paraId="2D20F0C2" w14:textId="7804E9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38.717-01-01: CA_n2B</w:t>
            </w:r>
          </w:p>
        </w:tc>
        <w:tc>
          <w:tcPr>
            <w:tcW w:w="0" w:type="auto"/>
          </w:tcPr>
          <w:p w14:paraId="63C10DED" w14:textId="6F7EF4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</w:t>
            </w:r>
          </w:p>
        </w:tc>
        <w:tc>
          <w:tcPr>
            <w:tcW w:w="0" w:type="auto"/>
          </w:tcPr>
          <w:p w14:paraId="004039EF" w14:textId="748019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FB2A77" w14:textId="714D13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R4-2117581</w:t>
            </w:r>
          </w:p>
        </w:tc>
        <w:tc>
          <w:tcPr>
            <w:tcW w:w="0" w:type="auto"/>
          </w:tcPr>
          <w:p w14:paraId="5098EA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8AB651" w14:textId="77777777" w:rsidTr="00AB1096">
        <w:tc>
          <w:tcPr>
            <w:tcW w:w="0" w:type="auto"/>
          </w:tcPr>
          <w:p w14:paraId="22EEEB19" w14:textId="4E813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R4-2119805</w:t>
            </w:r>
          </w:p>
        </w:tc>
        <w:tc>
          <w:tcPr>
            <w:tcW w:w="0" w:type="auto"/>
          </w:tcPr>
          <w:p w14:paraId="42BDF274" w14:textId="4D8F08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38.717-01-01: CA_n25B</w:t>
            </w:r>
          </w:p>
        </w:tc>
        <w:tc>
          <w:tcPr>
            <w:tcW w:w="0" w:type="auto"/>
          </w:tcPr>
          <w:p w14:paraId="0C0B13DA" w14:textId="034148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</w:t>
            </w:r>
          </w:p>
        </w:tc>
        <w:tc>
          <w:tcPr>
            <w:tcW w:w="0" w:type="auto"/>
          </w:tcPr>
          <w:p w14:paraId="20053F28" w14:textId="7A8B34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549469" w14:textId="495E9D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R4-2117582</w:t>
            </w:r>
          </w:p>
        </w:tc>
        <w:tc>
          <w:tcPr>
            <w:tcW w:w="0" w:type="auto"/>
          </w:tcPr>
          <w:p w14:paraId="3BCE40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313F67" w14:textId="77777777" w:rsidTr="00AB1096">
        <w:tc>
          <w:tcPr>
            <w:tcW w:w="0" w:type="auto"/>
          </w:tcPr>
          <w:p w14:paraId="3A82ADC3" w14:textId="385A3A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R4-2119806</w:t>
            </w:r>
          </w:p>
        </w:tc>
        <w:tc>
          <w:tcPr>
            <w:tcW w:w="0" w:type="auto"/>
          </w:tcPr>
          <w:p w14:paraId="4250D367" w14:textId="787759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DC_n3A_1A</w:t>
            </w:r>
          </w:p>
        </w:tc>
        <w:tc>
          <w:tcPr>
            <w:tcW w:w="0" w:type="auto"/>
          </w:tcPr>
          <w:p w14:paraId="31CAEDC9" w14:textId="15B7D6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11109EA" w14:textId="48A258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5B6444E" w14:textId="1729C9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R4-2117586</w:t>
            </w:r>
          </w:p>
        </w:tc>
        <w:tc>
          <w:tcPr>
            <w:tcW w:w="0" w:type="auto"/>
          </w:tcPr>
          <w:p w14:paraId="0C6726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1A35B7" w14:textId="77777777" w:rsidTr="00AB1096">
        <w:tc>
          <w:tcPr>
            <w:tcW w:w="0" w:type="auto"/>
          </w:tcPr>
          <w:p w14:paraId="651AECE8" w14:textId="118B64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R4-2119807</w:t>
            </w:r>
          </w:p>
        </w:tc>
        <w:tc>
          <w:tcPr>
            <w:tcW w:w="0" w:type="auto"/>
          </w:tcPr>
          <w:p w14:paraId="54FF6954" w14:textId="2BA042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DC_8A_(n)3AA</w:t>
            </w:r>
          </w:p>
        </w:tc>
        <w:tc>
          <w:tcPr>
            <w:tcW w:w="0" w:type="auto"/>
          </w:tcPr>
          <w:p w14:paraId="6578AEAE" w14:textId="3E1DD2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1D22A04" w14:textId="192FE2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A2CF5E" w14:textId="5D0A42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R4-2117587</w:t>
            </w:r>
          </w:p>
        </w:tc>
        <w:tc>
          <w:tcPr>
            <w:tcW w:w="0" w:type="auto"/>
          </w:tcPr>
          <w:p w14:paraId="3EFA22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B05F84" w14:textId="77777777" w:rsidTr="00AB1096">
        <w:tc>
          <w:tcPr>
            <w:tcW w:w="0" w:type="auto"/>
          </w:tcPr>
          <w:p w14:paraId="06C7350C" w14:textId="044D25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R4-2119808</w:t>
            </w:r>
          </w:p>
        </w:tc>
        <w:tc>
          <w:tcPr>
            <w:tcW w:w="0" w:type="auto"/>
          </w:tcPr>
          <w:p w14:paraId="234AD48B" w14:textId="1EAEAF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DC_1A_(n)3AA</w:t>
            </w:r>
          </w:p>
        </w:tc>
        <w:tc>
          <w:tcPr>
            <w:tcW w:w="0" w:type="auto"/>
          </w:tcPr>
          <w:p w14:paraId="08C8A168" w14:textId="2E98AF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3E4BC25" w14:textId="329E9E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12951B" w14:textId="0A27F5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R4-2117588</w:t>
            </w:r>
          </w:p>
        </w:tc>
        <w:tc>
          <w:tcPr>
            <w:tcW w:w="0" w:type="auto"/>
          </w:tcPr>
          <w:p w14:paraId="68EF19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E60B95" w14:textId="77777777" w:rsidTr="00AB1096">
        <w:tc>
          <w:tcPr>
            <w:tcW w:w="0" w:type="auto"/>
          </w:tcPr>
          <w:p w14:paraId="3475E6D1" w14:textId="575710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R4-2119809</w:t>
            </w:r>
          </w:p>
        </w:tc>
        <w:tc>
          <w:tcPr>
            <w:tcW w:w="0" w:type="auto"/>
          </w:tcPr>
          <w:p w14:paraId="2A24AC0E" w14:textId="421249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DC_n8A_1A</w:t>
            </w:r>
          </w:p>
        </w:tc>
        <w:tc>
          <w:tcPr>
            <w:tcW w:w="0" w:type="auto"/>
          </w:tcPr>
          <w:p w14:paraId="5BE95D8A" w14:textId="529CB3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22B669C6" w14:textId="60A63E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04A752" w14:textId="64B3E8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R4-2117607</w:t>
            </w:r>
          </w:p>
        </w:tc>
        <w:tc>
          <w:tcPr>
            <w:tcW w:w="0" w:type="auto"/>
          </w:tcPr>
          <w:p w14:paraId="0C93DF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06BD97" w14:textId="77777777" w:rsidTr="00AB1096">
        <w:tc>
          <w:tcPr>
            <w:tcW w:w="0" w:type="auto"/>
          </w:tcPr>
          <w:p w14:paraId="0FD68FEC" w14:textId="5CA439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R4-2119810</w:t>
            </w:r>
          </w:p>
        </w:tc>
        <w:tc>
          <w:tcPr>
            <w:tcW w:w="0" w:type="auto"/>
          </w:tcPr>
          <w:p w14:paraId="355BF886" w14:textId="233BCF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EN-DC_1-11_n79</w:t>
            </w:r>
          </w:p>
        </w:tc>
        <w:tc>
          <w:tcPr>
            <w:tcW w:w="0" w:type="auto"/>
          </w:tcPr>
          <w:p w14:paraId="2459F177" w14:textId="48A0F1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9913255" w14:textId="616DD8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44A106" w14:textId="4E260A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R4-2117654</w:t>
            </w:r>
          </w:p>
        </w:tc>
        <w:tc>
          <w:tcPr>
            <w:tcW w:w="0" w:type="auto"/>
          </w:tcPr>
          <w:p w14:paraId="5DE23B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8DF460" w14:textId="77777777" w:rsidTr="00AB1096">
        <w:tc>
          <w:tcPr>
            <w:tcW w:w="0" w:type="auto"/>
          </w:tcPr>
          <w:p w14:paraId="2EA819FA" w14:textId="5BE4DF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R4-2119811</w:t>
            </w:r>
          </w:p>
        </w:tc>
        <w:tc>
          <w:tcPr>
            <w:tcW w:w="0" w:type="auto"/>
          </w:tcPr>
          <w:p w14:paraId="01F95D80" w14:textId="765CC0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EN-DC_8-11_n79</w:t>
            </w:r>
          </w:p>
        </w:tc>
        <w:tc>
          <w:tcPr>
            <w:tcW w:w="0" w:type="auto"/>
          </w:tcPr>
          <w:p w14:paraId="56849B2A" w14:textId="5F4C0F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84185C8" w14:textId="03F843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4B62D3C" w14:textId="664B17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R4-2117657</w:t>
            </w:r>
          </w:p>
        </w:tc>
        <w:tc>
          <w:tcPr>
            <w:tcW w:w="0" w:type="auto"/>
          </w:tcPr>
          <w:p w14:paraId="1BF240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3ACEE6" w14:textId="77777777" w:rsidTr="00AB1096">
        <w:tc>
          <w:tcPr>
            <w:tcW w:w="0" w:type="auto"/>
          </w:tcPr>
          <w:p w14:paraId="3329D457" w14:textId="632032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R4-2119812</w:t>
            </w:r>
          </w:p>
        </w:tc>
        <w:tc>
          <w:tcPr>
            <w:tcW w:w="0" w:type="auto"/>
          </w:tcPr>
          <w:p w14:paraId="66C3DFF3" w14:textId="654ECB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EN-DC_8-41_n3</w:t>
            </w:r>
          </w:p>
        </w:tc>
        <w:tc>
          <w:tcPr>
            <w:tcW w:w="0" w:type="auto"/>
          </w:tcPr>
          <w:p w14:paraId="03735F06" w14:textId="1ADFBF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C111250" w14:textId="14BC27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F87C8D" w14:textId="114FA9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R4-2117658</w:t>
            </w:r>
          </w:p>
        </w:tc>
        <w:tc>
          <w:tcPr>
            <w:tcW w:w="0" w:type="auto"/>
          </w:tcPr>
          <w:p w14:paraId="18CEFF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FAC081" w14:textId="77777777" w:rsidTr="00AB1096">
        <w:tc>
          <w:tcPr>
            <w:tcW w:w="0" w:type="auto"/>
          </w:tcPr>
          <w:p w14:paraId="27FC090D" w14:textId="3EB7E4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R4-2119813</w:t>
            </w:r>
          </w:p>
        </w:tc>
        <w:tc>
          <w:tcPr>
            <w:tcW w:w="0" w:type="auto"/>
          </w:tcPr>
          <w:p w14:paraId="0AF4049A" w14:textId="2FC932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EN-DC_8-42_n1</w:t>
            </w:r>
          </w:p>
        </w:tc>
        <w:tc>
          <w:tcPr>
            <w:tcW w:w="0" w:type="auto"/>
          </w:tcPr>
          <w:p w14:paraId="4E61495B" w14:textId="54A404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54817DB" w14:textId="335F39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C7E056" w14:textId="673708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R4-2117659</w:t>
            </w:r>
          </w:p>
        </w:tc>
        <w:tc>
          <w:tcPr>
            <w:tcW w:w="0" w:type="auto"/>
          </w:tcPr>
          <w:p w14:paraId="43F60A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424DFB" w14:textId="77777777" w:rsidTr="00AB1096">
        <w:tc>
          <w:tcPr>
            <w:tcW w:w="0" w:type="auto"/>
          </w:tcPr>
          <w:p w14:paraId="702CD912" w14:textId="6CB66B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R4-2119814</w:t>
            </w:r>
          </w:p>
        </w:tc>
        <w:tc>
          <w:tcPr>
            <w:tcW w:w="0" w:type="auto"/>
          </w:tcPr>
          <w:p w14:paraId="039085DF" w14:textId="2D508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DC_11_n1</w:t>
            </w:r>
          </w:p>
        </w:tc>
        <w:tc>
          <w:tcPr>
            <w:tcW w:w="0" w:type="auto"/>
          </w:tcPr>
          <w:p w14:paraId="5A6C7914" w14:textId="06935B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E6DCF88" w14:textId="5E3920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BF5106" w14:textId="508EA3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R4-2117660</w:t>
            </w:r>
          </w:p>
        </w:tc>
        <w:tc>
          <w:tcPr>
            <w:tcW w:w="0" w:type="auto"/>
          </w:tcPr>
          <w:p w14:paraId="37942A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6805BC" w14:textId="77777777" w:rsidTr="00AB1096">
        <w:tc>
          <w:tcPr>
            <w:tcW w:w="0" w:type="auto"/>
          </w:tcPr>
          <w:p w14:paraId="17E1475A" w14:textId="4CB0D9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R4-2119815</w:t>
            </w:r>
          </w:p>
        </w:tc>
        <w:tc>
          <w:tcPr>
            <w:tcW w:w="0" w:type="auto"/>
          </w:tcPr>
          <w:p w14:paraId="387B1566" w14:textId="379067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DC_41_n1</w:t>
            </w:r>
          </w:p>
        </w:tc>
        <w:tc>
          <w:tcPr>
            <w:tcW w:w="0" w:type="auto"/>
          </w:tcPr>
          <w:p w14:paraId="64F0AB64" w14:textId="39DFB7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FEC0426" w14:textId="567F2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682A6E" w14:textId="67FC44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R4-2117662</w:t>
            </w:r>
          </w:p>
        </w:tc>
        <w:tc>
          <w:tcPr>
            <w:tcW w:w="0" w:type="auto"/>
          </w:tcPr>
          <w:p w14:paraId="633084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1C733E" w14:textId="77777777" w:rsidTr="00AB1096">
        <w:tc>
          <w:tcPr>
            <w:tcW w:w="0" w:type="auto"/>
          </w:tcPr>
          <w:p w14:paraId="1874FC56" w14:textId="117DFC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R4-2119816</w:t>
            </w:r>
          </w:p>
        </w:tc>
        <w:tc>
          <w:tcPr>
            <w:tcW w:w="0" w:type="auto"/>
          </w:tcPr>
          <w:p w14:paraId="5B012ACF" w14:textId="295BC2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EN-DC_8-41_n77</w:t>
            </w:r>
          </w:p>
        </w:tc>
        <w:tc>
          <w:tcPr>
            <w:tcW w:w="0" w:type="auto"/>
          </w:tcPr>
          <w:p w14:paraId="56D4308C" w14:textId="4035CC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LG Electronics</w:t>
            </w:r>
          </w:p>
        </w:tc>
        <w:tc>
          <w:tcPr>
            <w:tcW w:w="0" w:type="auto"/>
          </w:tcPr>
          <w:p w14:paraId="25575389" w14:textId="6AEBCB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2C7F18" w14:textId="72F8BC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R4-2117683</w:t>
            </w:r>
          </w:p>
        </w:tc>
        <w:tc>
          <w:tcPr>
            <w:tcW w:w="0" w:type="auto"/>
          </w:tcPr>
          <w:p w14:paraId="20148A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0448AD" w14:textId="77777777" w:rsidTr="00AB1096">
        <w:tc>
          <w:tcPr>
            <w:tcW w:w="0" w:type="auto"/>
          </w:tcPr>
          <w:p w14:paraId="5B2185D5" w14:textId="4464F2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R4-2119817</w:t>
            </w:r>
          </w:p>
        </w:tc>
        <w:tc>
          <w:tcPr>
            <w:tcW w:w="0" w:type="auto"/>
          </w:tcPr>
          <w:p w14:paraId="301834CA" w14:textId="6FC0E0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Self interference analysis and MSD results for PC3 NR inter-band CA band combinations</w:t>
            </w:r>
          </w:p>
        </w:tc>
        <w:tc>
          <w:tcPr>
            <w:tcW w:w="0" w:type="auto"/>
          </w:tcPr>
          <w:p w14:paraId="2BADFF41" w14:textId="55763B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KDDI, Softbank</w:t>
            </w:r>
          </w:p>
        </w:tc>
        <w:tc>
          <w:tcPr>
            <w:tcW w:w="0" w:type="auto"/>
          </w:tcPr>
          <w:p w14:paraId="4D261A3C" w14:textId="33C850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C93D6C" w14:textId="26B44A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R4-2118062</w:t>
            </w:r>
          </w:p>
        </w:tc>
        <w:tc>
          <w:tcPr>
            <w:tcW w:w="0" w:type="auto"/>
          </w:tcPr>
          <w:p w14:paraId="484638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65D5F9" w14:textId="77777777" w:rsidTr="00AB1096">
        <w:tc>
          <w:tcPr>
            <w:tcW w:w="0" w:type="auto"/>
          </w:tcPr>
          <w:p w14:paraId="32E3C381" w14:textId="02CEB3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R4-2119818</w:t>
            </w:r>
          </w:p>
        </w:tc>
        <w:tc>
          <w:tcPr>
            <w:tcW w:w="0" w:type="auto"/>
          </w:tcPr>
          <w:p w14:paraId="66CFF49E" w14:textId="4ECD2E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DC_n8A_3A</w:t>
            </w:r>
          </w:p>
        </w:tc>
        <w:tc>
          <w:tcPr>
            <w:tcW w:w="0" w:type="auto"/>
          </w:tcPr>
          <w:p w14:paraId="52E8398C" w14:textId="308590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31F49C22" w14:textId="0F0DF8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1689E3" w14:textId="25F6B0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R4-2118334</w:t>
            </w:r>
          </w:p>
        </w:tc>
        <w:tc>
          <w:tcPr>
            <w:tcW w:w="0" w:type="auto"/>
          </w:tcPr>
          <w:p w14:paraId="4BB492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1CDDD9" w14:textId="77777777" w:rsidTr="00AB1096">
        <w:tc>
          <w:tcPr>
            <w:tcW w:w="0" w:type="auto"/>
          </w:tcPr>
          <w:p w14:paraId="56D9D1F5" w14:textId="1677BC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R4-2119819</w:t>
            </w:r>
          </w:p>
        </w:tc>
        <w:tc>
          <w:tcPr>
            <w:tcW w:w="0" w:type="auto"/>
          </w:tcPr>
          <w:p w14:paraId="7D588F99" w14:textId="0A81AA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DC_n77(2A)_1A</w:t>
            </w:r>
          </w:p>
        </w:tc>
        <w:tc>
          <w:tcPr>
            <w:tcW w:w="0" w:type="auto"/>
          </w:tcPr>
          <w:p w14:paraId="4989E8E0" w14:textId="2B8724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AB7C2CC" w14:textId="7AA1A3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B8FBC2" w14:textId="25FE86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R4-2118472</w:t>
            </w:r>
          </w:p>
        </w:tc>
        <w:tc>
          <w:tcPr>
            <w:tcW w:w="0" w:type="auto"/>
          </w:tcPr>
          <w:p w14:paraId="019EE7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DADA98" w14:textId="77777777" w:rsidTr="00AB1096">
        <w:tc>
          <w:tcPr>
            <w:tcW w:w="0" w:type="auto"/>
          </w:tcPr>
          <w:p w14:paraId="4FE5F0B7" w14:textId="4700E5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R4-2119820</w:t>
            </w:r>
          </w:p>
        </w:tc>
        <w:tc>
          <w:tcPr>
            <w:tcW w:w="0" w:type="auto"/>
          </w:tcPr>
          <w:p w14:paraId="43507FB0" w14:textId="087F37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38.717-01-01 to add CA_n25(2A) and CA_n25(3A)</w:t>
            </w:r>
          </w:p>
        </w:tc>
        <w:tc>
          <w:tcPr>
            <w:tcW w:w="0" w:type="auto"/>
          </w:tcPr>
          <w:p w14:paraId="023F494D" w14:textId="138729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50EBB197" w14:textId="4344B5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08C48C" w14:textId="3DFED0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R4-2118513</w:t>
            </w:r>
          </w:p>
        </w:tc>
        <w:tc>
          <w:tcPr>
            <w:tcW w:w="0" w:type="auto"/>
          </w:tcPr>
          <w:p w14:paraId="546925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D4AD83" w14:textId="77777777" w:rsidTr="00AB1096">
        <w:tc>
          <w:tcPr>
            <w:tcW w:w="0" w:type="auto"/>
          </w:tcPr>
          <w:p w14:paraId="694ACFEF" w14:textId="631174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R4-2119821</w:t>
            </w:r>
          </w:p>
        </w:tc>
        <w:tc>
          <w:tcPr>
            <w:tcW w:w="0" w:type="auto"/>
          </w:tcPr>
          <w:p w14:paraId="7617E4EE" w14:textId="2FA39A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38.717-01-01 to add CA_n41(2A), CA_n41(3A) and CA_n41(A-C)</w:t>
            </w:r>
          </w:p>
        </w:tc>
        <w:tc>
          <w:tcPr>
            <w:tcW w:w="0" w:type="auto"/>
          </w:tcPr>
          <w:p w14:paraId="0DB667E3" w14:textId="32794E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29BC38D2" w14:textId="72CF11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DCA376" w14:textId="0CE383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R4-2118514</w:t>
            </w:r>
          </w:p>
        </w:tc>
        <w:tc>
          <w:tcPr>
            <w:tcW w:w="0" w:type="auto"/>
          </w:tcPr>
          <w:p w14:paraId="0F77B1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9C82E8" w14:textId="77777777" w:rsidTr="00AB1096">
        <w:tc>
          <w:tcPr>
            <w:tcW w:w="0" w:type="auto"/>
          </w:tcPr>
          <w:p w14:paraId="03A158C8" w14:textId="615709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R4-2119822</w:t>
            </w:r>
          </w:p>
        </w:tc>
        <w:tc>
          <w:tcPr>
            <w:tcW w:w="0" w:type="auto"/>
          </w:tcPr>
          <w:p w14:paraId="5FD7A135" w14:textId="632578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DC_n77(2A)_3A</w:t>
            </w:r>
          </w:p>
        </w:tc>
        <w:tc>
          <w:tcPr>
            <w:tcW w:w="0" w:type="auto"/>
          </w:tcPr>
          <w:p w14:paraId="6E506311" w14:textId="2F9D31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CF563D6" w14:textId="3C8103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03C882" w14:textId="3C5EAD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R4-2118539</w:t>
            </w:r>
          </w:p>
        </w:tc>
        <w:tc>
          <w:tcPr>
            <w:tcW w:w="0" w:type="auto"/>
          </w:tcPr>
          <w:p w14:paraId="652FEC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68D01A" w14:textId="77777777" w:rsidTr="00AB1096">
        <w:tc>
          <w:tcPr>
            <w:tcW w:w="0" w:type="auto"/>
          </w:tcPr>
          <w:p w14:paraId="73F93904" w14:textId="27044E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R4-2119823</w:t>
            </w:r>
          </w:p>
        </w:tc>
        <w:tc>
          <w:tcPr>
            <w:tcW w:w="0" w:type="auto"/>
          </w:tcPr>
          <w:p w14:paraId="3B0D39AD" w14:textId="6B3D16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DC_7A_n79A and DC_7A_n79C</w:t>
            </w:r>
          </w:p>
        </w:tc>
        <w:tc>
          <w:tcPr>
            <w:tcW w:w="0" w:type="auto"/>
          </w:tcPr>
          <w:p w14:paraId="056A78FE" w14:textId="21A351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B06543" w14:textId="117EBD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29B5FF" w14:textId="463478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R4-2118564</w:t>
            </w:r>
          </w:p>
        </w:tc>
        <w:tc>
          <w:tcPr>
            <w:tcW w:w="0" w:type="auto"/>
          </w:tcPr>
          <w:p w14:paraId="5D37DE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E36C10" w14:textId="77777777" w:rsidTr="00AB1096">
        <w:tc>
          <w:tcPr>
            <w:tcW w:w="0" w:type="auto"/>
          </w:tcPr>
          <w:p w14:paraId="2F89C2C7" w14:textId="5EB59A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R4-2119824</w:t>
            </w:r>
          </w:p>
        </w:tc>
        <w:tc>
          <w:tcPr>
            <w:tcW w:w="0" w:type="auto"/>
          </w:tcPr>
          <w:p w14:paraId="53022276" w14:textId="77E1CA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38.717-01-01 Addition of CA_n1(2A)</w:t>
            </w:r>
          </w:p>
        </w:tc>
        <w:tc>
          <w:tcPr>
            <w:tcW w:w="0" w:type="auto"/>
          </w:tcPr>
          <w:p w14:paraId="13F0DE5D" w14:textId="2C10CB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A8F52EE" w14:textId="1B6A66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6D3055" w14:textId="5BE969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R4-2118632</w:t>
            </w:r>
          </w:p>
        </w:tc>
        <w:tc>
          <w:tcPr>
            <w:tcW w:w="0" w:type="auto"/>
          </w:tcPr>
          <w:p w14:paraId="02E3E5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D9508D" w14:textId="77777777" w:rsidTr="00AB1096">
        <w:tc>
          <w:tcPr>
            <w:tcW w:w="0" w:type="auto"/>
          </w:tcPr>
          <w:p w14:paraId="194E6E79" w14:textId="74F426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R4-2119825</w:t>
            </w:r>
          </w:p>
        </w:tc>
        <w:tc>
          <w:tcPr>
            <w:tcW w:w="0" w:type="auto"/>
          </w:tcPr>
          <w:p w14:paraId="70F0C7C2" w14:textId="556407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DC_n3A_8A</w:t>
            </w:r>
          </w:p>
        </w:tc>
        <w:tc>
          <w:tcPr>
            <w:tcW w:w="0" w:type="auto"/>
          </w:tcPr>
          <w:p w14:paraId="602C5955" w14:textId="7990F5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206BF576" w14:textId="491C7B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B472B3" w14:textId="64C077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R4-2118760</w:t>
            </w:r>
          </w:p>
        </w:tc>
        <w:tc>
          <w:tcPr>
            <w:tcW w:w="0" w:type="auto"/>
          </w:tcPr>
          <w:p w14:paraId="6DA13E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7E04F0" w14:textId="77777777" w:rsidTr="00AB1096">
        <w:tc>
          <w:tcPr>
            <w:tcW w:w="0" w:type="auto"/>
          </w:tcPr>
          <w:p w14:paraId="37B63370" w14:textId="0E9053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R4-2119826</w:t>
            </w:r>
          </w:p>
        </w:tc>
        <w:tc>
          <w:tcPr>
            <w:tcW w:w="0" w:type="auto"/>
          </w:tcPr>
          <w:p w14:paraId="63E02FF8" w14:textId="51E855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DC_n77A_8A</w:t>
            </w:r>
          </w:p>
        </w:tc>
        <w:tc>
          <w:tcPr>
            <w:tcW w:w="0" w:type="auto"/>
          </w:tcPr>
          <w:p w14:paraId="2A9D2698" w14:textId="5932FC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9DE6577" w14:textId="141E74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E774AE" w14:textId="6F675E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R4-2118962</w:t>
            </w:r>
          </w:p>
        </w:tc>
        <w:tc>
          <w:tcPr>
            <w:tcW w:w="0" w:type="auto"/>
          </w:tcPr>
          <w:p w14:paraId="3173E0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F957A3" w14:textId="77777777" w:rsidTr="00AB1096">
        <w:tc>
          <w:tcPr>
            <w:tcW w:w="0" w:type="auto"/>
          </w:tcPr>
          <w:p w14:paraId="485ED1EE" w14:textId="2EA3CF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R4-2119827</w:t>
            </w:r>
          </w:p>
        </w:tc>
        <w:tc>
          <w:tcPr>
            <w:tcW w:w="0" w:type="auto"/>
          </w:tcPr>
          <w:p w14:paraId="78A8847A" w14:textId="5D5565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DC_n77A_8A, DC_n77(2A)_8A</w:t>
            </w:r>
          </w:p>
        </w:tc>
        <w:tc>
          <w:tcPr>
            <w:tcW w:w="0" w:type="auto"/>
          </w:tcPr>
          <w:p w14:paraId="73EF4789" w14:textId="3013F7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3D983F7E" w14:textId="08FF4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C88DD5" w14:textId="43C12B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R4-2119071</w:t>
            </w:r>
          </w:p>
        </w:tc>
        <w:tc>
          <w:tcPr>
            <w:tcW w:w="0" w:type="auto"/>
          </w:tcPr>
          <w:p w14:paraId="6CF5DB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163C9B" w14:textId="77777777" w:rsidTr="00AB1096">
        <w:tc>
          <w:tcPr>
            <w:tcW w:w="0" w:type="auto"/>
          </w:tcPr>
          <w:p w14:paraId="3A2CC00F" w14:textId="341FB9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R4-2119828</w:t>
            </w:r>
          </w:p>
        </w:tc>
        <w:tc>
          <w:tcPr>
            <w:tcW w:w="0" w:type="auto"/>
          </w:tcPr>
          <w:p w14:paraId="61D0CA00" w14:textId="4015E6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 Corrections for EN-DC 2DL PC3 MSD Exceptions</w:t>
            </w:r>
          </w:p>
        </w:tc>
        <w:tc>
          <w:tcPr>
            <w:tcW w:w="0" w:type="auto"/>
          </w:tcPr>
          <w:p w14:paraId="21E257F0" w14:textId="233755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3546849" w14:textId="1CD203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3160AE" w14:textId="3FD5CE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R4-2119482</w:t>
            </w:r>
          </w:p>
        </w:tc>
        <w:tc>
          <w:tcPr>
            <w:tcW w:w="0" w:type="auto"/>
          </w:tcPr>
          <w:p w14:paraId="7956DA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872B51" w14:textId="77777777" w:rsidTr="00AB1096">
        <w:tc>
          <w:tcPr>
            <w:tcW w:w="0" w:type="auto"/>
          </w:tcPr>
          <w:p w14:paraId="7DCEA07F" w14:textId="4795AE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R4-2119829</w:t>
            </w:r>
          </w:p>
        </w:tc>
        <w:tc>
          <w:tcPr>
            <w:tcW w:w="0" w:type="auto"/>
          </w:tcPr>
          <w:p w14:paraId="7AF0135B" w14:textId="545EAE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FR2-2 channelization</w:t>
            </w:r>
          </w:p>
        </w:tc>
        <w:tc>
          <w:tcPr>
            <w:tcW w:w="0" w:type="auto"/>
          </w:tcPr>
          <w:p w14:paraId="67238790" w14:textId="4F569D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91482BE" w14:textId="48DBCB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E88E4A" w14:textId="33080A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R4-2119508</w:t>
            </w:r>
          </w:p>
        </w:tc>
        <w:tc>
          <w:tcPr>
            <w:tcW w:w="0" w:type="auto"/>
          </w:tcPr>
          <w:p w14:paraId="2EA769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BD6225" w14:textId="77777777" w:rsidTr="00AB1096">
        <w:tc>
          <w:tcPr>
            <w:tcW w:w="0" w:type="auto"/>
          </w:tcPr>
          <w:p w14:paraId="71FE6A8B" w14:textId="176AFA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R4-2119830</w:t>
            </w:r>
          </w:p>
        </w:tc>
        <w:tc>
          <w:tcPr>
            <w:tcW w:w="0" w:type="auto"/>
          </w:tcPr>
          <w:p w14:paraId="484A3B6D" w14:textId="7E1567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TS 38.307 for FR1 NE-DC</w:t>
            </w:r>
          </w:p>
        </w:tc>
        <w:tc>
          <w:tcPr>
            <w:tcW w:w="0" w:type="auto"/>
          </w:tcPr>
          <w:p w14:paraId="62D691D9" w14:textId="162641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CHTTL</w:t>
            </w:r>
          </w:p>
        </w:tc>
        <w:tc>
          <w:tcPr>
            <w:tcW w:w="0" w:type="auto"/>
          </w:tcPr>
          <w:p w14:paraId="5CA61616" w14:textId="54AC1A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AA252D" w14:textId="698E01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R4-2117092</w:t>
            </w:r>
          </w:p>
        </w:tc>
        <w:tc>
          <w:tcPr>
            <w:tcW w:w="0" w:type="auto"/>
          </w:tcPr>
          <w:p w14:paraId="1C6131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C645EA" w14:textId="77777777" w:rsidTr="00AB1096">
        <w:tc>
          <w:tcPr>
            <w:tcW w:w="0" w:type="auto"/>
          </w:tcPr>
          <w:p w14:paraId="3EBDAB23" w14:textId="0C7511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R4-2119831</w:t>
            </w:r>
          </w:p>
        </w:tc>
        <w:tc>
          <w:tcPr>
            <w:tcW w:w="0" w:type="auto"/>
          </w:tcPr>
          <w:p w14:paraId="0D5B2FFD" w14:textId="021A91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v0.2.0</w:t>
            </w:r>
          </w:p>
        </w:tc>
        <w:tc>
          <w:tcPr>
            <w:tcW w:w="0" w:type="auto"/>
          </w:tcPr>
          <w:p w14:paraId="7E4CC151" w14:textId="5039C9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0" w:type="auto"/>
          </w:tcPr>
          <w:p w14:paraId="61A13A68" w14:textId="53EC65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4A9C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1D3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35ADC0" w14:textId="77777777" w:rsidTr="00AB1096">
        <w:tc>
          <w:tcPr>
            <w:tcW w:w="0" w:type="auto"/>
          </w:tcPr>
          <w:p w14:paraId="4194E901" w14:textId="225757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R4-2119832</w:t>
            </w:r>
          </w:p>
        </w:tc>
        <w:tc>
          <w:tcPr>
            <w:tcW w:w="0" w:type="auto"/>
          </w:tcPr>
          <w:p w14:paraId="08BB9BEA" w14:textId="0BB804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x (x&gt;2) bands DL and y (y=1,2) bands UL</w:t>
            </w:r>
          </w:p>
        </w:tc>
        <w:tc>
          <w:tcPr>
            <w:tcW w:w="0" w:type="auto"/>
          </w:tcPr>
          <w:p w14:paraId="20591D9A" w14:textId="2D863B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0" w:type="auto"/>
          </w:tcPr>
          <w:p w14:paraId="15D15C43" w14:textId="1199D4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CD3C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5C8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B9CBAA" w14:textId="77777777" w:rsidTr="00AB1096">
        <w:tc>
          <w:tcPr>
            <w:tcW w:w="0" w:type="auto"/>
          </w:tcPr>
          <w:p w14:paraId="392E0508" w14:textId="3BC719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R4-2119833</w:t>
            </w:r>
          </w:p>
        </w:tc>
        <w:tc>
          <w:tcPr>
            <w:tcW w:w="0" w:type="auto"/>
          </w:tcPr>
          <w:p w14:paraId="3583DAAD" w14:textId="602C9D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1E68DF5D" w14:textId="2A9893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4DB553" w14:textId="3A6C43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831F005" w14:textId="666449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D1B2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9DB4DD" w14:textId="77777777" w:rsidTr="00AB1096">
        <w:tc>
          <w:tcPr>
            <w:tcW w:w="0" w:type="auto"/>
          </w:tcPr>
          <w:p w14:paraId="195818F9" w14:textId="443041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R4-2119834</w:t>
            </w:r>
          </w:p>
        </w:tc>
        <w:tc>
          <w:tcPr>
            <w:tcW w:w="0" w:type="auto"/>
          </w:tcPr>
          <w:p w14:paraId="63C2C778" w14:textId="0A48D7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426B3D94" w14:textId="277ED7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2641B1" w14:textId="480C2F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1B2DE80" w14:textId="16940E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R4-2118131</w:t>
            </w:r>
          </w:p>
        </w:tc>
        <w:tc>
          <w:tcPr>
            <w:tcW w:w="0" w:type="auto"/>
          </w:tcPr>
          <w:p w14:paraId="460E74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DF919B" w14:textId="77777777" w:rsidTr="00AB1096">
        <w:tc>
          <w:tcPr>
            <w:tcW w:w="0" w:type="auto"/>
          </w:tcPr>
          <w:p w14:paraId="38D0DDB6" w14:textId="7AE1E0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R4-2119835</w:t>
            </w:r>
          </w:p>
        </w:tc>
        <w:tc>
          <w:tcPr>
            <w:tcW w:w="0" w:type="auto"/>
          </w:tcPr>
          <w:p w14:paraId="3FD66848" w14:textId="46700A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power ambiguity issue</w:t>
            </w:r>
          </w:p>
        </w:tc>
        <w:tc>
          <w:tcPr>
            <w:tcW w:w="0" w:type="auto"/>
          </w:tcPr>
          <w:p w14:paraId="1F6B71D8" w14:textId="534D51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7FB1D38" w14:textId="5844A9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9CDE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2FF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9BA45D" w14:textId="77777777" w:rsidTr="00AB1096">
        <w:tc>
          <w:tcPr>
            <w:tcW w:w="0" w:type="auto"/>
          </w:tcPr>
          <w:p w14:paraId="6F41C1BE" w14:textId="4BFD78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R4-2119836</w:t>
            </w:r>
          </w:p>
        </w:tc>
        <w:tc>
          <w:tcPr>
            <w:tcW w:w="0" w:type="auto"/>
          </w:tcPr>
          <w:p w14:paraId="48B28644" w14:textId="561106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n74 coexistence issue</w:t>
            </w:r>
          </w:p>
        </w:tc>
        <w:tc>
          <w:tcPr>
            <w:tcW w:w="0" w:type="auto"/>
          </w:tcPr>
          <w:p w14:paraId="03D5BC71" w14:textId="662015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AAF772" w14:textId="77E79D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E393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7B8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0F5008" w14:textId="77777777" w:rsidTr="00AB1096">
        <w:tc>
          <w:tcPr>
            <w:tcW w:w="0" w:type="auto"/>
          </w:tcPr>
          <w:p w14:paraId="5BF45FA4" w14:textId="6A7E20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R4-2119837</w:t>
            </w:r>
          </w:p>
        </w:tc>
        <w:tc>
          <w:tcPr>
            <w:tcW w:w="0" w:type="auto"/>
          </w:tcPr>
          <w:p w14:paraId="4905FBA8" w14:textId="03BFB5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maintenance on n74 co-existence for TS 38.101-1</w:t>
            </w:r>
          </w:p>
        </w:tc>
        <w:tc>
          <w:tcPr>
            <w:tcW w:w="0" w:type="auto"/>
          </w:tcPr>
          <w:p w14:paraId="05943726" w14:textId="6CB3E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INC., SoftBank Corp.</w:t>
            </w:r>
          </w:p>
        </w:tc>
        <w:tc>
          <w:tcPr>
            <w:tcW w:w="0" w:type="auto"/>
          </w:tcPr>
          <w:p w14:paraId="22145B7D" w14:textId="4BEB3E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06841C" w14:textId="1AC8E5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R4-2118551</w:t>
            </w:r>
          </w:p>
        </w:tc>
        <w:tc>
          <w:tcPr>
            <w:tcW w:w="0" w:type="auto"/>
          </w:tcPr>
          <w:p w14:paraId="4F06D4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F9F367" w14:textId="77777777" w:rsidTr="00AB1096">
        <w:tc>
          <w:tcPr>
            <w:tcW w:w="0" w:type="auto"/>
          </w:tcPr>
          <w:p w14:paraId="33831D55" w14:textId="54FB64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R4-2119838</w:t>
            </w:r>
          </w:p>
        </w:tc>
        <w:tc>
          <w:tcPr>
            <w:tcW w:w="0" w:type="auto"/>
          </w:tcPr>
          <w:p w14:paraId="4809020C" w14:textId="4B3FD1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correct the requirements of FR1 UL coherent MIMO</w:t>
            </w:r>
          </w:p>
        </w:tc>
        <w:tc>
          <w:tcPr>
            <w:tcW w:w="0" w:type="auto"/>
          </w:tcPr>
          <w:p w14:paraId="1CA05ABB" w14:textId="6A5C52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4EC57FA4" w14:textId="72E865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BE89E7" w14:textId="5890F5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R4-2118966</w:t>
            </w:r>
          </w:p>
        </w:tc>
        <w:tc>
          <w:tcPr>
            <w:tcW w:w="0" w:type="auto"/>
          </w:tcPr>
          <w:p w14:paraId="6DBD15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4F4097" w14:textId="77777777" w:rsidTr="00AB1096">
        <w:tc>
          <w:tcPr>
            <w:tcW w:w="0" w:type="auto"/>
          </w:tcPr>
          <w:p w14:paraId="02966C7F" w14:textId="476DA8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R4-2119839</w:t>
            </w:r>
          </w:p>
        </w:tc>
        <w:tc>
          <w:tcPr>
            <w:tcW w:w="0" w:type="auto"/>
          </w:tcPr>
          <w:p w14:paraId="5FCCE601" w14:textId="54EE2F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correction of power class for EN-DC (R15)</w:t>
            </w:r>
          </w:p>
        </w:tc>
        <w:tc>
          <w:tcPr>
            <w:tcW w:w="0" w:type="auto"/>
          </w:tcPr>
          <w:p w14:paraId="52A0921A" w14:textId="509C46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11C2D6" w14:textId="1657C0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56C9250" w14:textId="3F7D6F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R4-2119527</w:t>
            </w:r>
          </w:p>
        </w:tc>
        <w:tc>
          <w:tcPr>
            <w:tcW w:w="0" w:type="auto"/>
          </w:tcPr>
          <w:p w14:paraId="7135E9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2B11BF" w14:textId="77777777" w:rsidTr="00AB1096">
        <w:tc>
          <w:tcPr>
            <w:tcW w:w="0" w:type="auto"/>
          </w:tcPr>
          <w:p w14:paraId="4792A8EF" w14:textId="0D548B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R4-2119840</w:t>
            </w:r>
          </w:p>
        </w:tc>
        <w:tc>
          <w:tcPr>
            <w:tcW w:w="0" w:type="auto"/>
          </w:tcPr>
          <w:p w14:paraId="6067AB2B" w14:textId="7F74BF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NS_21 regulatory requirements</w:t>
            </w:r>
          </w:p>
        </w:tc>
        <w:tc>
          <w:tcPr>
            <w:tcW w:w="0" w:type="auto"/>
          </w:tcPr>
          <w:p w14:paraId="041E825E" w14:textId="3CD1CD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7BF949" w14:textId="57C7A2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1734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B70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03DA95" w14:textId="77777777" w:rsidTr="00AB1096">
        <w:tc>
          <w:tcPr>
            <w:tcW w:w="0" w:type="auto"/>
          </w:tcPr>
          <w:p w14:paraId="4FD5BB59" w14:textId="2BE53E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R4-2119841</w:t>
            </w:r>
          </w:p>
        </w:tc>
        <w:tc>
          <w:tcPr>
            <w:tcW w:w="0" w:type="auto"/>
          </w:tcPr>
          <w:p w14:paraId="558135F3" w14:textId="14A618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transient period capability</w:t>
            </w:r>
          </w:p>
        </w:tc>
        <w:tc>
          <w:tcPr>
            <w:tcW w:w="0" w:type="auto"/>
          </w:tcPr>
          <w:p w14:paraId="58FF9C58" w14:textId="42F5C1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1DB97A" w14:textId="68FB11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6171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4D64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90A808" w14:textId="77777777" w:rsidTr="00AB1096">
        <w:tc>
          <w:tcPr>
            <w:tcW w:w="0" w:type="auto"/>
          </w:tcPr>
          <w:p w14:paraId="79B93815" w14:textId="488AE1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R4-2119842</w:t>
            </w:r>
          </w:p>
        </w:tc>
        <w:tc>
          <w:tcPr>
            <w:tcW w:w="0" w:type="auto"/>
          </w:tcPr>
          <w:p w14:paraId="51A968ED" w14:textId="12EB2E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guard period between the SRS resources</w:t>
            </w:r>
          </w:p>
        </w:tc>
        <w:tc>
          <w:tcPr>
            <w:tcW w:w="0" w:type="auto"/>
          </w:tcPr>
          <w:p w14:paraId="6B2B2A21" w14:textId="6356E6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FC329D" w14:textId="17DACB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2EB0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FC4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E11874" w14:textId="77777777" w:rsidTr="00AB1096">
        <w:tc>
          <w:tcPr>
            <w:tcW w:w="0" w:type="auto"/>
          </w:tcPr>
          <w:p w14:paraId="0B1DC3E3" w14:textId="7E73E4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R4-2119843</w:t>
            </w:r>
          </w:p>
        </w:tc>
        <w:tc>
          <w:tcPr>
            <w:tcW w:w="0" w:type="auto"/>
          </w:tcPr>
          <w:p w14:paraId="0FF092FE" w14:textId="3F24CF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correspondence capability inconsistency</w:t>
            </w:r>
          </w:p>
        </w:tc>
        <w:tc>
          <w:tcPr>
            <w:tcW w:w="0" w:type="auto"/>
          </w:tcPr>
          <w:p w14:paraId="1B43D53C" w14:textId="0241B1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582785" w14:textId="2D552E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F0C4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CD7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C408BD" w14:textId="77777777" w:rsidTr="00AB1096">
        <w:tc>
          <w:tcPr>
            <w:tcW w:w="0" w:type="auto"/>
          </w:tcPr>
          <w:p w14:paraId="78101C6D" w14:textId="769016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R4-2119844</w:t>
            </w:r>
          </w:p>
        </w:tc>
        <w:tc>
          <w:tcPr>
            <w:tcW w:w="0" w:type="auto"/>
          </w:tcPr>
          <w:p w14:paraId="1D1F888C" w14:textId="10ABA1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type 2 UE RX imbalance requirement</w:t>
            </w:r>
          </w:p>
        </w:tc>
        <w:tc>
          <w:tcPr>
            <w:tcW w:w="0" w:type="auto"/>
          </w:tcPr>
          <w:p w14:paraId="5DC61B94" w14:textId="235DD5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1CE9DD" w14:textId="61C716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4488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EC9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BA16DA" w14:textId="77777777" w:rsidTr="00AB1096">
        <w:tc>
          <w:tcPr>
            <w:tcW w:w="0" w:type="auto"/>
          </w:tcPr>
          <w:p w14:paraId="3CC46644" w14:textId="280B6F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R4-2119845</w:t>
            </w:r>
          </w:p>
        </w:tc>
        <w:tc>
          <w:tcPr>
            <w:tcW w:w="0" w:type="auto"/>
          </w:tcPr>
          <w:p w14:paraId="559401FD" w14:textId="59BAC3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Missing MOP for NR DC</w:t>
            </w:r>
          </w:p>
        </w:tc>
        <w:tc>
          <w:tcPr>
            <w:tcW w:w="0" w:type="auto"/>
          </w:tcPr>
          <w:p w14:paraId="2A1D2519" w14:textId="6CFC4A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24EFEC" w14:textId="25CA6D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150149" w14:textId="61D5A6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R4-2117861</w:t>
            </w:r>
          </w:p>
        </w:tc>
        <w:tc>
          <w:tcPr>
            <w:tcW w:w="0" w:type="auto"/>
          </w:tcPr>
          <w:p w14:paraId="27DF0B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0168C4" w14:textId="77777777" w:rsidTr="00AB1096">
        <w:tc>
          <w:tcPr>
            <w:tcW w:w="0" w:type="auto"/>
          </w:tcPr>
          <w:p w14:paraId="015F4136" w14:textId="211CF3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R4-2119846</w:t>
            </w:r>
          </w:p>
        </w:tc>
        <w:tc>
          <w:tcPr>
            <w:tcW w:w="0" w:type="auto"/>
          </w:tcPr>
          <w:p w14:paraId="3E5570B6" w14:textId="6EAA0C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Rel-16 Additional requirements and A-MPR for NS_21 and n30</w:t>
            </w:r>
          </w:p>
        </w:tc>
        <w:tc>
          <w:tcPr>
            <w:tcW w:w="0" w:type="auto"/>
          </w:tcPr>
          <w:p w14:paraId="6ED1C384" w14:textId="0CB1F7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0469C9D" w14:textId="2279E3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FF2D7AD" w14:textId="3911F2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R4-2117961</w:t>
            </w:r>
          </w:p>
        </w:tc>
        <w:tc>
          <w:tcPr>
            <w:tcW w:w="0" w:type="auto"/>
          </w:tcPr>
          <w:p w14:paraId="1248DA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395ACE" w14:textId="77777777" w:rsidTr="00AB1096">
        <w:tc>
          <w:tcPr>
            <w:tcW w:w="0" w:type="auto"/>
          </w:tcPr>
          <w:p w14:paraId="17D30659" w14:textId="4F5D71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R4-2119847</w:t>
            </w:r>
          </w:p>
        </w:tc>
        <w:tc>
          <w:tcPr>
            <w:tcW w:w="0" w:type="auto"/>
          </w:tcPr>
          <w:p w14:paraId="15A73AE2" w14:textId="4EE634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MSD test configurations modification for US inter-band CA combinations with n77</w:t>
            </w:r>
          </w:p>
        </w:tc>
        <w:tc>
          <w:tcPr>
            <w:tcW w:w="0" w:type="auto"/>
          </w:tcPr>
          <w:p w14:paraId="4B8AAC91" w14:textId="7069BD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20B26EC" w14:textId="238C8C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E0E2F5" w14:textId="61F4C4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R4-2117977</w:t>
            </w:r>
          </w:p>
        </w:tc>
        <w:tc>
          <w:tcPr>
            <w:tcW w:w="0" w:type="auto"/>
          </w:tcPr>
          <w:p w14:paraId="6E6FA5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D70A42" w14:textId="77777777" w:rsidTr="00AB1096">
        <w:tc>
          <w:tcPr>
            <w:tcW w:w="0" w:type="auto"/>
          </w:tcPr>
          <w:p w14:paraId="7D9BC3E2" w14:textId="74B152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R4-2119848</w:t>
            </w:r>
          </w:p>
        </w:tc>
        <w:tc>
          <w:tcPr>
            <w:tcW w:w="0" w:type="auto"/>
          </w:tcPr>
          <w:p w14:paraId="5BB6BAC6" w14:textId="51A4BE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clarify the ASE requirements for NS_52 (Rel-16)</w:t>
            </w:r>
          </w:p>
        </w:tc>
        <w:tc>
          <w:tcPr>
            <w:tcW w:w="0" w:type="auto"/>
          </w:tcPr>
          <w:p w14:paraId="0C281992" w14:textId="3828F9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69AF22" w14:textId="16EE7D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7094EC" w14:textId="5642A7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R4-2118704</w:t>
            </w:r>
          </w:p>
        </w:tc>
        <w:tc>
          <w:tcPr>
            <w:tcW w:w="0" w:type="auto"/>
          </w:tcPr>
          <w:p w14:paraId="080E1F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8B04C4" w14:textId="77777777" w:rsidTr="00AB1096">
        <w:tc>
          <w:tcPr>
            <w:tcW w:w="0" w:type="auto"/>
          </w:tcPr>
          <w:p w14:paraId="5F064621" w14:textId="30429B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R4-2119849</w:t>
            </w:r>
          </w:p>
        </w:tc>
        <w:tc>
          <w:tcPr>
            <w:tcW w:w="0" w:type="auto"/>
          </w:tcPr>
          <w:p w14:paraId="0EBD4FDC" w14:textId="064EEF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R16 CR on SRS IL</w:t>
            </w:r>
          </w:p>
        </w:tc>
        <w:tc>
          <w:tcPr>
            <w:tcW w:w="0" w:type="auto"/>
          </w:tcPr>
          <w:p w14:paraId="0FAD65AB" w14:textId="1D3AE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A22142F" w14:textId="786244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6D185A" w14:textId="6CFC76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R4-2118880</w:t>
            </w:r>
          </w:p>
        </w:tc>
        <w:tc>
          <w:tcPr>
            <w:tcW w:w="0" w:type="auto"/>
          </w:tcPr>
          <w:p w14:paraId="6C4C27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B9B00B" w14:textId="77777777" w:rsidTr="00AB1096">
        <w:tc>
          <w:tcPr>
            <w:tcW w:w="0" w:type="auto"/>
          </w:tcPr>
          <w:p w14:paraId="1C040334" w14:textId="0BA362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R4-2119850</w:t>
            </w:r>
          </w:p>
        </w:tc>
        <w:tc>
          <w:tcPr>
            <w:tcW w:w="0" w:type="auto"/>
          </w:tcPr>
          <w:p w14:paraId="60FBA6F9" w14:textId="160F2D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UE maximum output power reduction (Rel-16)</w:t>
            </w:r>
          </w:p>
        </w:tc>
        <w:tc>
          <w:tcPr>
            <w:tcW w:w="0" w:type="auto"/>
          </w:tcPr>
          <w:p w14:paraId="31418A6E" w14:textId="5F3FF7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686DFC" w14:textId="33F4C7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503616" w14:textId="508E7C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R4-2119081</w:t>
            </w:r>
          </w:p>
        </w:tc>
        <w:tc>
          <w:tcPr>
            <w:tcW w:w="0" w:type="auto"/>
          </w:tcPr>
          <w:p w14:paraId="4737C6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FE8FFD" w14:textId="77777777" w:rsidTr="00AB1096">
        <w:tc>
          <w:tcPr>
            <w:tcW w:w="0" w:type="auto"/>
          </w:tcPr>
          <w:p w14:paraId="23BF28C3" w14:textId="2CE6D7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R4-2119851</w:t>
            </w:r>
          </w:p>
        </w:tc>
        <w:tc>
          <w:tcPr>
            <w:tcW w:w="0" w:type="auto"/>
          </w:tcPr>
          <w:p w14:paraId="778B7A15" w14:textId="2EE2FD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DeltaT_RxSRS for PC5</w:t>
            </w:r>
          </w:p>
        </w:tc>
        <w:tc>
          <w:tcPr>
            <w:tcW w:w="0" w:type="auto"/>
          </w:tcPr>
          <w:p w14:paraId="3CD76F24" w14:textId="551221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FCF8721" w14:textId="33AD65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7FC8AA" w14:textId="1E258E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R4-2119435</w:t>
            </w:r>
          </w:p>
        </w:tc>
        <w:tc>
          <w:tcPr>
            <w:tcW w:w="0" w:type="auto"/>
          </w:tcPr>
          <w:p w14:paraId="0C420D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303154" w14:textId="77777777" w:rsidTr="00AB1096">
        <w:tc>
          <w:tcPr>
            <w:tcW w:w="0" w:type="auto"/>
          </w:tcPr>
          <w:p w14:paraId="6BD2FB6D" w14:textId="07E13E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R4-2119852</w:t>
            </w:r>
          </w:p>
        </w:tc>
        <w:tc>
          <w:tcPr>
            <w:tcW w:w="0" w:type="auto"/>
          </w:tcPr>
          <w:p w14:paraId="180484CD" w14:textId="671B3C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correction of IE for DC location for CA (R17)</w:t>
            </w:r>
          </w:p>
        </w:tc>
        <w:tc>
          <w:tcPr>
            <w:tcW w:w="0" w:type="auto"/>
          </w:tcPr>
          <w:p w14:paraId="00677E39" w14:textId="1AE575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620AB4" w14:textId="6FCAF8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4165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F93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FC7DF7" w14:textId="77777777" w:rsidTr="00AB1096">
        <w:tc>
          <w:tcPr>
            <w:tcW w:w="0" w:type="auto"/>
          </w:tcPr>
          <w:p w14:paraId="26E4CF73" w14:textId="00794D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R4-2119853</w:t>
            </w:r>
          </w:p>
        </w:tc>
        <w:tc>
          <w:tcPr>
            <w:tcW w:w="0" w:type="auto"/>
          </w:tcPr>
          <w:p w14:paraId="32F7300A" w14:textId="489215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4FFAD17D" w14:textId="274925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438ACA" w14:textId="3C3F49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30542F" w14:textId="62FD7E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R4-2117088</w:t>
            </w:r>
          </w:p>
        </w:tc>
        <w:tc>
          <w:tcPr>
            <w:tcW w:w="0" w:type="auto"/>
          </w:tcPr>
          <w:p w14:paraId="6F1A38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B9AFB2" w14:textId="77777777" w:rsidTr="00AB1096">
        <w:tc>
          <w:tcPr>
            <w:tcW w:w="0" w:type="auto"/>
          </w:tcPr>
          <w:p w14:paraId="36090771" w14:textId="3B9615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R4-2119854</w:t>
            </w:r>
          </w:p>
        </w:tc>
        <w:tc>
          <w:tcPr>
            <w:tcW w:w="0" w:type="auto"/>
          </w:tcPr>
          <w:p w14:paraId="136F4296" w14:textId="07D061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band edge relaxation for UL band configurations for Rel-17</w:t>
            </w:r>
          </w:p>
        </w:tc>
        <w:tc>
          <w:tcPr>
            <w:tcW w:w="0" w:type="auto"/>
          </w:tcPr>
          <w:p w14:paraId="2E5A2160" w14:textId="60478B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BF3225" w14:textId="33C029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F3A038" w14:textId="6DF8CE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R4-2117094</w:t>
            </w:r>
          </w:p>
        </w:tc>
        <w:tc>
          <w:tcPr>
            <w:tcW w:w="0" w:type="auto"/>
          </w:tcPr>
          <w:p w14:paraId="1C5631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220712" w14:textId="77777777" w:rsidTr="00AB1096">
        <w:tc>
          <w:tcPr>
            <w:tcW w:w="0" w:type="auto"/>
          </w:tcPr>
          <w:p w14:paraId="0C15A001" w14:textId="5675F4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R4-2119855</w:t>
            </w:r>
          </w:p>
        </w:tc>
        <w:tc>
          <w:tcPr>
            <w:tcW w:w="0" w:type="auto"/>
          </w:tcPr>
          <w:p w14:paraId="34A80F58" w14:textId="0635F1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some errors in clause 5.3.5 and 7.3.2 for Rel-17</w:t>
            </w:r>
          </w:p>
        </w:tc>
        <w:tc>
          <w:tcPr>
            <w:tcW w:w="0" w:type="auto"/>
          </w:tcPr>
          <w:p w14:paraId="2E6179AA" w14:textId="5E8E97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C85284D" w14:textId="1F611A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67FEFE" w14:textId="6B3F10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R4-2118457</w:t>
            </w:r>
          </w:p>
        </w:tc>
        <w:tc>
          <w:tcPr>
            <w:tcW w:w="0" w:type="auto"/>
          </w:tcPr>
          <w:p w14:paraId="6FAE3B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BFBFEE" w14:textId="77777777" w:rsidTr="00AB1096">
        <w:tc>
          <w:tcPr>
            <w:tcW w:w="0" w:type="auto"/>
          </w:tcPr>
          <w:p w14:paraId="1166A18C" w14:textId="3F32D2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R4-2119856</w:t>
            </w:r>
          </w:p>
        </w:tc>
        <w:tc>
          <w:tcPr>
            <w:tcW w:w="0" w:type="auto"/>
          </w:tcPr>
          <w:p w14:paraId="2950250B" w14:textId="1BCF89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Correction to Inter-band EN-DC within FR1</w:t>
            </w:r>
          </w:p>
        </w:tc>
        <w:tc>
          <w:tcPr>
            <w:tcW w:w="0" w:type="auto"/>
          </w:tcPr>
          <w:p w14:paraId="02A9DEC8" w14:textId="03EC15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D45295" w14:textId="12F560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70F33F" w14:textId="6A8D73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R4-2118722</w:t>
            </w:r>
          </w:p>
        </w:tc>
        <w:tc>
          <w:tcPr>
            <w:tcW w:w="0" w:type="auto"/>
          </w:tcPr>
          <w:p w14:paraId="1530B5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886F20" w14:textId="77777777" w:rsidTr="00AB1096">
        <w:tc>
          <w:tcPr>
            <w:tcW w:w="0" w:type="auto"/>
          </w:tcPr>
          <w:p w14:paraId="371A8112" w14:textId="7C1BF5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R4-2119857</w:t>
            </w:r>
          </w:p>
        </w:tc>
        <w:tc>
          <w:tcPr>
            <w:tcW w:w="0" w:type="auto"/>
          </w:tcPr>
          <w:p w14:paraId="0ED65381" w14:textId="57AA83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modifiedMPR-Behavior for PC1.5 -- Alt 2</w:t>
            </w:r>
          </w:p>
        </w:tc>
        <w:tc>
          <w:tcPr>
            <w:tcW w:w="0" w:type="auto"/>
          </w:tcPr>
          <w:p w14:paraId="4F4E25AC" w14:textId="438FC5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081EF7" w14:textId="7D9726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6989749" w14:textId="2AA210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R4-2119429</w:t>
            </w:r>
          </w:p>
        </w:tc>
        <w:tc>
          <w:tcPr>
            <w:tcW w:w="0" w:type="auto"/>
          </w:tcPr>
          <w:p w14:paraId="66F0B6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C080B9" w14:textId="77777777" w:rsidTr="00AB1096">
        <w:tc>
          <w:tcPr>
            <w:tcW w:w="0" w:type="auto"/>
          </w:tcPr>
          <w:p w14:paraId="225E4FA6" w14:textId="4D16FB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R4-2119858</w:t>
            </w:r>
          </w:p>
        </w:tc>
        <w:tc>
          <w:tcPr>
            <w:tcW w:w="0" w:type="auto"/>
          </w:tcPr>
          <w:p w14:paraId="17226A60" w14:textId="05AD8E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independence of modifiedMPR-Behavior for PC1.5</w:t>
            </w:r>
          </w:p>
        </w:tc>
        <w:tc>
          <w:tcPr>
            <w:tcW w:w="0" w:type="auto"/>
          </w:tcPr>
          <w:p w14:paraId="1E579AE7" w14:textId="6E386A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DE41F9" w14:textId="054E0A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95ADD2" w14:textId="1DE850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R4-2119431</w:t>
            </w:r>
          </w:p>
        </w:tc>
        <w:tc>
          <w:tcPr>
            <w:tcW w:w="0" w:type="auto"/>
          </w:tcPr>
          <w:p w14:paraId="173A2C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96C7B5" w14:textId="77777777" w:rsidTr="00AB1096">
        <w:tc>
          <w:tcPr>
            <w:tcW w:w="0" w:type="auto"/>
          </w:tcPr>
          <w:p w14:paraId="0C467860" w14:textId="5F7833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R4-2119859</w:t>
            </w:r>
          </w:p>
        </w:tc>
        <w:tc>
          <w:tcPr>
            <w:tcW w:w="0" w:type="auto"/>
          </w:tcPr>
          <w:p w14:paraId="0684B074" w14:textId="215CEA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maxUplinkDutyCycle-MPE-FR1 for PC1.5</w:t>
            </w:r>
          </w:p>
        </w:tc>
        <w:tc>
          <w:tcPr>
            <w:tcW w:w="0" w:type="auto"/>
          </w:tcPr>
          <w:p w14:paraId="2B7200BF" w14:textId="049851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F93787A" w14:textId="626DE4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81B909" w14:textId="2CDDA6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R4-2119432</w:t>
            </w:r>
          </w:p>
        </w:tc>
        <w:tc>
          <w:tcPr>
            <w:tcW w:w="0" w:type="auto"/>
          </w:tcPr>
          <w:p w14:paraId="76A46A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3B179B" w14:textId="77777777" w:rsidTr="00AB1096">
        <w:tc>
          <w:tcPr>
            <w:tcW w:w="0" w:type="auto"/>
          </w:tcPr>
          <w:p w14:paraId="4105247B" w14:textId="690542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R4-2119860</w:t>
            </w:r>
          </w:p>
        </w:tc>
        <w:tc>
          <w:tcPr>
            <w:tcW w:w="0" w:type="auto"/>
          </w:tcPr>
          <w:p w14:paraId="7D55658C" w14:textId="09D4A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lower 6GHz NR unlicensed operation for Europe</w:t>
            </w:r>
          </w:p>
        </w:tc>
        <w:tc>
          <w:tcPr>
            <w:tcW w:w="0" w:type="auto"/>
          </w:tcPr>
          <w:p w14:paraId="5025B2BB" w14:textId="3D9358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14687F9" w14:textId="58C55E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DB45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DF9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A55275" w14:textId="77777777" w:rsidTr="00AB1096">
        <w:tc>
          <w:tcPr>
            <w:tcW w:w="0" w:type="auto"/>
          </w:tcPr>
          <w:p w14:paraId="7D63BBC2" w14:textId="2B592F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R4-2119861</w:t>
            </w:r>
          </w:p>
        </w:tc>
        <w:tc>
          <w:tcPr>
            <w:tcW w:w="0" w:type="auto"/>
          </w:tcPr>
          <w:p w14:paraId="762704BF" w14:textId="1790F7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38.101-1 introduction of lower 6GHz NR unlicensed operation for Europe</w:t>
            </w:r>
          </w:p>
        </w:tc>
        <w:tc>
          <w:tcPr>
            <w:tcW w:w="0" w:type="auto"/>
          </w:tcPr>
          <w:p w14:paraId="51EE1C94" w14:textId="2F7130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Apple, Nokia</w:t>
            </w:r>
          </w:p>
        </w:tc>
        <w:tc>
          <w:tcPr>
            <w:tcW w:w="0" w:type="auto"/>
          </w:tcPr>
          <w:p w14:paraId="36CB4A16" w14:textId="2466E3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E5EC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297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C92EF4" w14:textId="77777777" w:rsidTr="00AB1096">
        <w:tc>
          <w:tcPr>
            <w:tcW w:w="0" w:type="auto"/>
          </w:tcPr>
          <w:p w14:paraId="5F2EB339" w14:textId="201B39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R4-2119862</w:t>
            </w:r>
          </w:p>
        </w:tc>
        <w:tc>
          <w:tcPr>
            <w:tcW w:w="0" w:type="auto"/>
          </w:tcPr>
          <w:p w14:paraId="1D9E834D" w14:textId="4F8854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38.104 introduction of lower 6GHz NR unlicensed operation for Europe</w:t>
            </w:r>
          </w:p>
        </w:tc>
        <w:tc>
          <w:tcPr>
            <w:tcW w:w="0" w:type="auto"/>
          </w:tcPr>
          <w:p w14:paraId="651FE288" w14:textId="3C24D5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Huawei, Nokia</w:t>
            </w:r>
          </w:p>
        </w:tc>
        <w:tc>
          <w:tcPr>
            <w:tcW w:w="0" w:type="auto"/>
          </w:tcPr>
          <w:p w14:paraId="13427924" w14:textId="6C10FE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2E05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A1F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ADD033" w14:textId="77777777" w:rsidTr="00AB1096">
        <w:tc>
          <w:tcPr>
            <w:tcW w:w="0" w:type="auto"/>
          </w:tcPr>
          <w:p w14:paraId="2E56D452" w14:textId="7D1914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R4-2119863</w:t>
            </w:r>
          </w:p>
        </w:tc>
        <w:tc>
          <w:tcPr>
            <w:tcW w:w="0" w:type="auto"/>
          </w:tcPr>
          <w:p w14:paraId="541C16B2" w14:textId="462373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the full unlicensed band</w:t>
            </w:r>
          </w:p>
        </w:tc>
        <w:tc>
          <w:tcPr>
            <w:tcW w:w="0" w:type="auto"/>
          </w:tcPr>
          <w:p w14:paraId="549F7A63" w14:textId="5925AA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270BFF" w14:textId="150B82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03FB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44E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83E747" w14:textId="77777777" w:rsidTr="00AB1096">
        <w:tc>
          <w:tcPr>
            <w:tcW w:w="0" w:type="auto"/>
          </w:tcPr>
          <w:p w14:paraId="02588154" w14:textId="6F4C7F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R4-2119864</w:t>
            </w:r>
          </w:p>
        </w:tc>
        <w:tc>
          <w:tcPr>
            <w:tcW w:w="0" w:type="auto"/>
          </w:tcPr>
          <w:p w14:paraId="186627E5" w14:textId="64B819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operation in full unlicensed band 5925-7125MHz</w:t>
            </w:r>
          </w:p>
        </w:tc>
        <w:tc>
          <w:tcPr>
            <w:tcW w:w="0" w:type="auto"/>
          </w:tcPr>
          <w:p w14:paraId="22152E66" w14:textId="05BACF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A1BDFF" w14:textId="6AAD03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02A94A" w14:textId="0A728C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R4-2117952</w:t>
            </w:r>
          </w:p>
        </w:tc>
        <w:tc>
          <w:tcPr>
            <w:tcW w:w="0" w:type="auto"/>
          </w:tcPr>
          <w:p w14:paraId="62256A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F624B2" w14:textId="77777777" w:rsidTr="00AB1096">
        <w:tc>
          <w:tcPr>
            <w:tcW w:w="0" w:type="auto"/>
          </w:tcPr>
          <w:p w14:paraId="1BC381BE" w14:textId="66EABE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R4-2119865</w:t>
            </w:r>
          </w:p>
        </w:tc>
        <w:tc>
          <w:tcPr>
            <w:tcW w:w="0" w:type="auto"/>
          </w:tcPr>
          <w:p w14:paraId="3655060E" w14:textId="56AB19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NRU ULCA evaluation assumptions for full and wideband operation</w:t>
            </w:r>
          </w:p>
        </w:tc>
        <w:tc>
          <w:tcPr>
            <w:tcW w:w="0" w:type="auto"/>
          </w:tcPr>
          <w:p w14:paraId="76D60B1E" w14:textId="7D07FF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0C757B68" w14:textId="36F0B4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0C01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AFBD18" w14:textId="4B4B86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R4-2120054</w:t>
            </w:r>
          </w:p>
        </w:tc>
      </w:tr>
      <w:tr w:rsidR="00AB1096" w14:paraId="3875EC02" w14:textId="77777777" w:rsidTr="00AB1096">
        <w:tc>
          <w:tcPr>
            <w:tcW w:w="0" w:type="auto"/>
          </w:tcPr>
          <w:p w14:paraId="31C9A81F" w14:textId="1EEBEA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R4-2119866</w:t>
            </w:r>
          </w:p>
        </w:tc>
        <w:tc>
          <w:tcPr>
            <w:tcW w:w="0" w:type="auto"/>
          </w:tcPr>
          <w:p w14:paraId="20437B0A" w14:textId="5B9BD8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38.101-1 to introduce CA_n5B BCS0 MSD</w:t>
            </w:r>
          </w:p>
        </w:tc>
        <w:tc>
          <w:tcPr>
            <w:tcW w:w="0" w:type="auto"/>
          </w:tcPr>
          <w:p w14:paraId="57D3F6F0" w14:textId="04BEFD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Skyworks</w:t>
            </w:r>
          </w:p>
        </w:tc>
        <w:tc>
          <w:tcPr>
            <w:tcW w:w="0" w:type="auto"/>
          </w:tcPr>
          <w:p w14:paraId="79B539E3" w14:textId="2E1766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7ABE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99E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FB054B" w14:textId="77777777" w:rsidTr="00AB1096">
        <w:tc>
          <w:tcPr>
            <w:tcW w:w="0" w:type="auto"/>
          </w:tcPr>
          <w:p w14:paraId="552ACDA3" w14:textId="4606FA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R4-2119867</w:t>
            </w:r>
          </w:p>
        </w:tc>
        <w:tc>
          <w:tcPr>
            <w:tcW w:w="0" w:type="auto"/>
          </w:tcPr>
          <w:p w14:paraId="661FC080" w14:textId="14CE25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MSD test configurations modification for US inter-band CA combinations with n77</w:t>
            </w:r>
          </w:p>
        </w:tc>
        <w:tc>
          <w:tcPr>
            <w:tcW w:w="0" w:type="auto"/>
          </w:tcPr>
          <w:p w14:paraId="6B28E9FB" w14:textId="438002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A52936" w14:textId="20FCF6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2ACD2B" w14:textId="238A1D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R4-2117984</w:t>
            </w:r>
          </w:p>
        </w:tc>
        <w:tc>
          <w:tcPr>
            <w:tcW w:w="0" w:type="auto"/>
          </w:tcPr>
          <w:p w14:paraId="470DA8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61C2CF" w14:textId="77777777" w:rsidTr="00AB1096">
        <w:tc>
          <w:tcPr>
            <w:tcW w:w="0" w:type="auto"/>
          </w:tcPr>
          <w:p w14:paraId="2D4D48BC" w14:textId="5F7B5C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R4-2119868</w:t>
            </w:r>
          </w:p>
        </w:tc>
        <w:tc>
          <w:tcPr>
            <w:tcW w:w="0" w:type="auto"/>
          </w:tcPr>
          <w:p w14:paraId="08EC2034" w14:textId="1AA91F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 for US inter-band EN-DC combinations with n77</w:t>
            </w:r>
          </w:p>
        </w:tc>
        <w:tc>
          <w:tcPr>
            <w:tcW w:w="0" w:type="auto"/>
          </w:tcPr>
          <w:p w14:paraId="659C1E70" w14:textId="652D5A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48ADB1" w14:textId="17E413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3C3492" w14:textId="23C6C5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R4-2117985</w:t>
            </w:r>
          </w:p>
        </w:tc>
        <w:tc>
          <w:tcPr>
            <w:tcW w:w="0" w:type="auto"/>
          </w:tcPr>
          <w:p w14:paraId="3CB993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60C3A0" w14:textId="77777777" w:rsidTr="00AB1096">
        <w:tc>
          <w:tcPr>
            <w:tcW w:w="0" w:type="auto"/>
          </w:tcPr>
          <w:p w14:paraId="004F544C" w14:textId="2D3DA4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R4-2119869</w:t>
            </w:r>
          </w:p>
        </w:tc>
        <w:tc>
          <w:tcPr>
            <w:tcW w:w="0" w:type="auto"/>
          </w:tcPr>
          <w:p w14:paraId="7E61A4AC" w14:textId="30DA82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CA_n5-n28</w:t>
            </w:r>
          </w:p>
        </w:tc>
        <w:tc>
          <w:tcPr>
            <w:tcW w:w="0" w:type="auto"/>
          </w:tcPr>
          <w:p w14:paraId="02F75C1E" w14:textId="49D327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6958F89" w14:textId="449848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B07429" w14:textId="212D12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R4-2118634</w:t>
            </w:r>
          </w:p>
        </w:tc>
        <w:tc>
          <w:tcPr>
            <w:tcW w:w="0" w:type="auto"/>
          </w:tcPr>
          <w:p w14:paraId="1664F6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9F5B0F" w14:textId="77777777" w:rsidTr="00AB1096">
        <w:tc>
          <w:tcPr>
            <w:tcW w:w="0" w:type="auto"/>
          </w:tcPr>
          <w:p w14:paraId="7CD9EB51" w14:textId="167532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R4-2119870</w:t>
            </w:r>
          </w:p>
        </w:tc>
        <w:tc>
          <w:tcPr>
            <w:tcW w:w="0" w:type="auto"/>
          </w:tcPr>
          <w:p w14:paraId="4F256E19" w14:textId="29241E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CA_n5A-n29A</w:t>
            </w:r>
          </w:p>
        </w:tc>
        <w:tc>
          <w:tcPr>
            <w:tcW w:w="0" w:type="auto"/>
          </w:tcPr>
          <w:p w14:paraId="69FD8FAB" w14:textId="69BAE5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F7D841D" w14:textId="421211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422314" w14:textId="4A2412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R4-2118663</w:t>
            </w:r>
          </w:p>
        </w:tc>
        <w:tc>
          <w:tcPr>
            <w:tcW w:w="0" w:type="auto"/>
          </w:tcPr>
          <w:p w14:paraId="7D4888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9C39A6" w14:textId="77777777" w:rsidTr="00AB1096">
        <w:tc>
          <w:tcPr>
            <w:tcW w:w="0" w:type="auto"/>
          </w:tcPr>
          <w:p w14:paraId="2CC6E572" w14:textId="575C8E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R4-2119871</w:t>
            </w:r>
          </w:p>
        </w:tc>
        <w:tc>
          <w:tcPr>
            <w:tcW w:w="0" w:type="auto"/>
          </w:tcPr>
          <w:p w14:paraId="655D08A6" w14:textId="14C0FA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Adding 70 MHz for band n40</w:t>
            </w:r>
          </w:p>
        </w:tc>
        <w:tc>
          <w:tcPr>
            <w:tcW w:w="0" w:type="auto"/>
          </w:tcPr>
          <w:p w14:paraId="3D21B806" w14:textId="4A666C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9D9159" w14:textId="5666CC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DDF500" w14:textId="40C9DB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R4-2117881</w:t>
            </w:r>
          </w:p>
        </w:tc>
        <w:tc>
          <w:tcPr>
            <w:tcW w:w="0" w:type="auto"/>
          </w:tcPr>
          <w:p w14:paraId="720CC9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70EA1E" w14:textId="77777777" w:rsidTr="00AB1096">
        <w:tc>
          <w:tcPr>
            <w:tcW w:w="0" w:type="auto"/>
          </w:tcPr>
          <w:p w14:paraId="56AA6A4A" w14:textId="4FD269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R4-2119872</w:t>
            </w:r>
          </w:p>
        </w:tc>
        <w:tc>
          <w:tcPr>
            <w:tcW w:w="0" w:type="auto"/>
          </w:tcPr>
          <w:p w14:paraId="62BC792A" w14:textId="56319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Remove unsupported channel BWs for n25 and n79</w:t>
            </w:r>
          </w:p>
        </w:tc>
        <w:tc>
          <w:tcPr>
            <w:tcW w:w="0" w:type="auto"/>
          </w:tcPr>
          <w:p w14:paraId="738129C1" w14:textId="484778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2BC7BA" w14:textId="78DEA2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99F2BA" w14:textId="0FFB87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R4-2117987</w:t>
            </w:r>
          </w:p>
        </w:tc>
        <w:tc>
          <w:tcPr>
            <w:tcW w:w="0" w:type="auto"/>
          </w:tcPr>
          <w:p w14:paraId="5401A0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9CB87A" w14:textId="77777777" w:rsidTr="00AB1096">
        <w:tc>
          <w:tcPr>
            <w:tcW w:w="0" w:type="auto"/>
          </w:tcPr>
          <w:p w14:paraId="4F534070" w14:textId="375DEB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R4-2119873</w:t>
            </w:r>
          </w:p>
        </w:tc>
        <w:tc>
          <w:tcPr>
            <w:tcW w:w="0" w:type="auto"/>
          </w:tcPr>
          <w:p w14:paraId="47DBE7B2" w14:textId="292DC1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38.101.1: Addition of 25 and 30 MHz for n71</w:t>
            </w:r>
          </w:p>
        </w:tc>
        <w:tc>
          <w:tcPr>
            <w:tcW w:w="0" w:type="auto"/>
          </w:tcPr>
          <w:p w14:paraId="5A547DCA" w14:textId="5B5C3A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766A9E53" w14:textId="7C4E4F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48BE3A" w14:textId="63535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R4-2119370</w:t>
            </w:r>
          </w:p>
        </w:tc>
        <w:tc>
          <w:tcPr>
            <w:tcW w:w="0" w:type="auto"/>
          </w:tcPr>
          <w:p w14:paraId="48B69C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55F949" w14:textId="77777777" w:rsidTr="00AB1096">
        <w:tc>
          <w:tcPr>
            <w:tcW w:w="0" w:type="auto"/>
          </w:tcPr>
          <w:p w14:paraId="17310AAE" w14:textId="3F4932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R4-2119874</w:t>
            </w:r>
          </w:p>
        </w:tc>
        <w:tc>
          <w:tcPr>
            <w:tcW w:w="0" w:type="auto"/>
          </w:tcPr>
          <w:p w14:paraId="4F738070" w14:textId="761F34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Asymmetric BCS0 Issue</w:t>
            </w:r>
          </w:p>
        </w:tc>
        <w:tc>
          <w:tcPr>
            <w:tcW w:w="0" w:type="auto"/>
          </w:tcPr>
          <w:p w14:paraId="1D13309E" w14:textId="262CA9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43CCE68" w14:textId="1A5D25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C71751" w14:textId="026D81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R4-2119368</w:t>
            </w:r>
          </w:p>
        </w:tc>
        <w:tc>
          <w:tcPr>
            <w:tcW w:w="0" w:type="auto"/>
          </w:tcPr>
          <w:p w14:paraId="0FD646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5FCCA2" w14:textId="77777777" w:rsidTr="00AB1096">
        <w:tc>
          <w:tcPr>
            <w:tcW w:w="0" w:type="auto"/>
          </w:tcPr>
          <w:p w14:paraId="6E86C272" w14:textId="203A2B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R4-2119875</w:t>
            </w:r>
          </w:p>
        </w:tc>
        <w:tc>
          <w:tcPr>
            <w:tcW w:w="0" w:type="auto"/>
          </w:tcPr>
          <w:p w14:paraId="42DE7D09" w14:textId="72AD81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to improve how to include BCS4 and BCS5</w:t>
            </w:r>
          </w:p>
        </w:tc>
        <w:tc>
          <w:tcPr>
            <w:tcW w:w="0" w:type="auto"/>
          </w:tcPr>
          <w:p w14:paraId="6C6F9237" w14:textId="05426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4940EB" w14:textId="5F3EE5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4C31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18D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72F9A4" w14:textId="77777777" w:rsidTr="00AB1096">
        <w:tc>
          <w:tcPr>
            <w:tcW w:w="0" w:type="auto"/>
          </w:tcPr>
          <w:p w14:paraId="1BFB0BB7" w14:textId="58DFE7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R4-2119876</w:t>
            </w:r>
          </w:p>
        </w:tc>
        <w:tc>
          <w:tcPr>
            <w:tcW w:w="0" w:type="auto"/>
          </w:tcPr>
          <w:p w14:paraId="08FD1BD0" w14:textId="20CFCB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to improve how to include BCS4 and BCS5</w:t>
            </w:r>
          </w:p>
        </w:tc>
        <w:tc>
          <w:tcPr>
            <w:tcW w:w="0" w:type="auto"/>
          </w:tcPr>
          <w:p w14:paraId="7120B41B" w14:textId="5EAF83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AA5CD5" w14:textId="0E641E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B815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EB2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713BBE" w14:textId="77777777" w:rsidTr="00AB1096">
        <w:tc>
          <w:tcPr>
            <w:tcW w:w="0" w:type="auto"/>
          </w:tcPr>
          <w:p w14:paraId="6E8F1B2B" w14:textId="1A0DC8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R4-2119877</w:t>
            </w:r>
          </w:p>
        </w:tc>
        <w:tc>
          <w:tcPr>
            <w:tcW w:w="0" w:type="auto"/>
          </w:tcPr>
          <w:p w14:paraId="03123DFB" w14:textId="1DC1A2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DE07550" w14:textId="287941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7016192" w14:textId="4ECBAD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B08F0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11D0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0FDF8C" w14:textId="77777777" w:rsidTr="00AB1096">
        <w:tc>
          <w:tcPr>
            <w:tcW w:w="0" w:type="auto"/>
          </w:tcPr>
          <w:p w14:paraId="7117988F" w14:textId="3FFFB6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R4-2119878</w:t>
            </w:r>
          </w:p>
        </w:tc>
        <w:tc>
          <w:tcPr>
            <w:tcW w:w="0" w:type="auto"/>
          </w:tcPr>
          <w:p w14:paraId="3144A6E7" w14:textId="500958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how to improve MSD tables in Rel-17</w:t>
            </w:r>
          </w:p>
        </w:tc>
        <w:tc>
          <w:tcPr>
            <w:tcW w:w="0" w:type="auto"/>
          </w:tcPr>
          <w:p w14:paraId="31C3B69F" w14:textId="11A7D1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3C41CF46" w14:textId="6E2A80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B97E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E5F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3FF463" w14:textId="77777777" w:rsidTr="00AB1096">
        <w:tc>
          <w:tcPr>
            <w:tcW w:w="0" w:type="auto"/>
          </w:tcPr>
          <w:p w14:paraId="31D1F647" w14:textId="018F23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R4-2119879</w:t>
            </w:r>
          </w:p>
        </w:tc>
        <w:tc>
          <w:tcPr>
            <w:tcW w:w="0" w:type="auto"/>
          </w:tcPr>
          <w:p w14:paraId="5EE1C0E2" w14:textId="6B620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specify MSD due to Tx non-linearities interference in 1st and 2nd adjacent channel of UL band</w:t>
            </w:r>
          </w:p>
        </w:tc>
        <w:tc>
          <w:tcPr>
            <w:tcW w:w="0" w:type="auto"/>
          </w:tcPr>
          <w:p w14:paraId="15B175B2" w14:textId="2B2C1F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FCEE1A" w14:textId="56C0A8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9473D61" w14:textId="3810B3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R4-2118711</w:t>
            </w:r>
          </w:p>
        </w:tc>
        <w:tc>
          <w:tcPr>
            <w:tcW w:w="0" w:type="auto"/>
          </w:tcPr>
          <w:p w14:paraId="2D0A75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DC8CE5" w14:textId="77777777" w:rsidTr="00AB1096">
        <w:tc>
          <w:tcPr>
            <w:tcW w:w="0" w:type="auto"/>
          </w:tcPr>
          <w:p w14:paraId="1B3DDD42" w14:textId="3015F8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R4-2119880</w:t>
            </w:r>
          </w:p>
        </w:tc>
        <w:tc>
          <w:tcPr>
            <w:tcW w:w="0" w:type="auto"/>
          </w:tcPr>
          <w:p w14:paraId="2F5DED91" w14:textId="55EAE8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FWA TR Background information</w:t>
            </w:r>
          </w:p>
        </w:tc>
        <w:tc>
          <w:tcPr>
            <w:tcW w:w="0" w:type="auto"/>
          </w:tcPr>
          <w:p w14:paraId="416F9D2E" w14:textId="2FECBB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EDCED1" w14:textId="27DCD7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241159" w14:textId="5E410E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R4-2117549</w:t>
            </w:r>
          </w:p>
        </w:tc>
        <w:tc>
          <w:tcPr>
            <w:tcW w:w="0" w:type="auto"/>
          </w:tcPr>
          <w:p w14:paraId="41BA73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7D9CBB" w14:textId="77777777" w:rsidTr="00AB1096">
        <w:tc>
          <w:tcPr>
            <w:tcW w:w="0" w:type="auto"/>
          </w:tcPr>
          <w:p w14:paraId="3DE6C86F" w14:textId="72F29C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R4-2119881</w:t>
            </w:r>
          </w:p>
        </w:tc>
        <w:tc>
          <w:tcPr>
            <w:tcW w:w="0" w:type="auto"/>
          </w:tcPr>
          <w:p w14:paraId="59A41ACC" w14:textId="60757F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37.880: ACS of PSNB handset receivers</w:t>
            </w:r>
          </w:p>
        </w:tc>
        <w:tc>
          <w:tcPr>
            <w:tcW w:w="0" w:type="auto"/>
          </w:tcPr>
          <w:p w14:paraId="07A4E119" w14:textId="169F5E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B5C3F84" w14:textId="7AFCA4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FD9712" w14:textId="51BCAB06" w:rsidR="00AB1096" w:rsidRPr="00AB1096" w:rsidRDefault="0010432D" w:rsidP="00AB1096">
            <w:pPr>
              <w:pStyle w:val="TAL"/>
              <w:rPr>
                <w:sz w:val="16"/>
              </w:rPr>
            </w:pPr>
            <w:r w:rsidRPr="0010432D">
              <w:rPr>
                <w:sz w:val="16"/>
              </w:rPr>
              <w:t>R4-2117108</w:t>
            </w:r>
          </w:p>
        </w:tc>
        <w:tc>
          <w:tcPr>
            <w:tcW w:w="0" w:type="auto"/>
          </w:tcPr>
          <w:p w14:paraId="279991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3BBDE7" w14:textId="77777777" w:rsidTr="00AB1096">
        <w:tc>
          <w:tcPr>
            <w:tcW w:w="0" w:type="auto"/>
          </w:tcPr>
          <w:p w14:paraId="67A6A625" w14:textId="46F0F6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R4-2119882</w:t>
            </w:r>
          </w:p>
        </w:tc>
        <w:tc>
          <w:tcPr>
            <w:tcW w:w="0" w:type="auto"/>
          </w:tcPr>
          <w:p w14:paraId="7F40C09D" w14:textId="251C0D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37.828: Filter and PA data for n71, n26 and n12</w:t>
            </w:r>
          </w:p>
        </w:tc>
        <w:tc>
          <w:tcPr>
            <w:tcW w:w="0" w:type="auto"/>
          </w:tcPr>
          <w:p w14:paraId="722A4BCE" w14:textId="404CB9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BAB18F1" w14:textId="5A75DB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E8C02C" w14:textId="767E92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R4-2119376</w:t>
            </w:r>
          </w:p>
        </w:tc>
        <w:tc>
          <w:tcPr>
            <w:tcW w:w="0" w:type="auto"/>
          </w:tcPr>
          <w:p w14:paraId="752144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3BD58B" w14:textId="77777777" w:rsidTr="00AB1096">
        <w:tc>
          <w:tcPr>
            <w:tcW w:w="0" w:type="auto"/>
          </w:tcPr>
          <w:p w14:paraId="67E61DEA" w14:textId="657C19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R4-2119883</w:t>
            </w:r>
          </w:p>
        </w:tc>
        <w:tc>
          <w:tcPr>
            <w:tcW w:w="0" w:type="auto"/>
          </w:tcPr>
          <w:p w14:paraId="0216848F" w14:textId="64D7F7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R17 exceptions for out-of-band blocking for high power UE inter-band CA</w:t>
            </w:r>
          </w:p>
        </w:tc>
        <w:tc>
          <w:tcPr>
            <w:tcW w:w="0" w:type="auto"/>
          </w:tcPr>
          <w:p w14:paraId="34E820AA" w14:textId="4C3471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839F4DF" w14:textId="12EB22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73FB0E" w14:textId="6194F4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R4-2117747</w:t>
            </w:r>
          </w:p>
        </w:tc>
        <w:tc>
          <w:tcPr>
            <w:tcW w:w="0" w:type="auto"/>
          </w:tcPr>
          <w:p w14:paraId="667345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BFD4F4" w14:textId="77777777" w:rsidTr="00AB1096">
        <w:tc>
          <w:tcPr>
            <w:tcW w:w="0" w:type="auto"/>
          </w:tcPr>
          <w:p w14:paraId="580C2694" w14:textId="60595F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R4-2119884</w:t>
            </w:r>
          </w:p>
        </w:tc>
        <w:tc>
          <w:tcPr>
            <w:tcW w:w="0" w:type="auto"/>
          </w:tcPr>
          <w:p w14:paraId="6530DAD9" w14:textId="5FA5D0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MSD table to apply PC2 NR inter-band CA combination</w:t>
            </w:r>
          </w:p>
        </w:tc>
        <w:tc>
          <w:tcPr>
            <w:tcW w:w="0" w:type="auto"/>
          </w:tcPr>
          <w:p w14:paraId="1E48A3EE" w14:textId="7745B8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3C5A6EB" w14:textId="48CD92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A16DD3" w14:textId="117F5E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R4-2118175</w:t>
            </w:r>
          </w:p>
        </w:tc>
        <w:tc>
          <w:tcPr>
            <w:tcW w:w="0" w:type="auto"/>
          </w:tcPr>
          <w:p w14:paraId="3BFEF3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23D046" w14:textId="77777777" w:rsidTr="00AB1096">
        <w:tc>
          <w:tcPr>
            <w:tcW w:w="0" w:type="auto"/>
          </w:tcPr>
          <w:p w14:paraId="39EFD94C" w14:textId="73F9EE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R4-2119885</w:t>
            </w:r>
          </w:p>
        </w:tc>
        <w:tc>
          <w:tcPr>
            <w:tcW w:w="0" w:type="auto"/>
          </w:tcPr>
          <w:p w14:paraId="4170093C" w14:textId="564F46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PC2 Corrections and improvements</w:t>
            </w:r>
          </w:p>
        </w:tc>
        <w:tc>
          <w:tcPr>
            <w:tcW w:w="0" w:type="auto"/>
          </w:tcPr>
          <w:p w14:paraId="021F075C" w14:textId="3A5243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7B6A0F9D" w14:textId="01039C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E5E6E9" w14:textId="029CB0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R4-2119371</w:t>
            </w:r>
          </w:p>
        </w:tc>
        <w:tc>
          <w:tcPr>
            <w:tcW w:w="0" w:type="auto"/>
          </w:tcPr>
          <w:p w14:paraId="44D840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CF6C3C" w14:textId="77777777" w:rsidTr="00AB1096">
        <w:tc>
          <w:tcPr>
            <w:tcW w:w="0" w:type="auto"/>
          </w:tcPr>
          <w:p w14:paraId="76503939" w14:textId="27782B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R4-2119886</w:t>
            </w:r>
          </w:p>
        </w:tc>
        <w:tc>
          <w:tcPr>
            <w:tcW w:w="0" w:type="auto"/>
          </w:tcPr>
          <w:p w14:paraId="7EB03C3C" w14:textId="482DFC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PC2 and PC1.5 combinations</w:t>
            </w:r>
          </w:p>
        </w:tc>
        <w:tc>
          <w:tcPr>
            <w:tcW w:w="0" w:type="auto"/>
          </w:tcPr>
          <w:p w14:paraId="4A03C5CE" w14:textId="273CAB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DC83AFE" w14:textId="5D9A36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8BDCDE" w14:textId="003021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R4-2119372</w:t>
            </w:r>
          </w:p>
        </w:tc>
        <w:tc>
          <w:tcPr>
            <w:tcW w:w="0" w:type="auto"/>
          </w:tcPr>
          <w:p w14:paraId="71A50C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E44A0F" w14:textId="77777777" w:rsidTr="00AB1096">
        <w:tc>
          <w:tcPr>
            <w:tcW w:w="0" w:type="auto"/>
          </w:tcPr>
          <w:p w14:paraId="42FDBF48" w14:textId="09F9DC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R4-2119887</w:t>
            </w:r>
          </w:p>
        </w:tc>
        <w:tc>
          <w:tcPr>
            <w:tcW w:w="0" w:type="auto"/>
          </w:tcPr>
          <w:p w14:paraId="1BA0117D" w14:textId="51954C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Power Class 2 UE for NR inter-band CA/DC with and without SUL configurations with x (6&gt;=x&gt;2) bands DL and y (y=1, 2) bands UL</w:t>
            </w:r>
          </w:p>
        </w:tc>
        <w:tc>
          <w:tcPr>
            <w:tcW w:w="0" w:type="auto"/>
          </w:tcPr>
          <w:p w14:paraId="66CBA433" w14:textId="679DB8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0" w:type="auto"/>
          </w:tcPr>
          <w:p w14:paraId="2D6736C8" w14:textId="28BF21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BAD72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065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B6BC23" w14:textId="77777777" w:rsidTr="00AB1096">
        <w:tc>
          <w:tcPr>
            <w:tcW w:w="0" w:type="auto"/>
          </w:tcPr>
          <w:p w14:paraId="5DCCBFAE" w14:textId="4A5C5E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R4-2119888</w:t>
            </w:r>
          </w:p>
        </w:tc>
        <w:tc>
          <w:tcPr>
            <w:tcW w:w="0" w:type="auto"/>
          </w:tcPr>
          <w:p w14:paraId="12E2699B" w14:textId="549618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CA_n5-n12-n77</w:t>
            </w:r>
          </w:p>
        </w:tc>
        <w:tc>
          <w:tcPr>
            <w:tcW w:w="0" w:type="auto"/>
          </w:tcPr>
          <w:p w14:paraId="12FA084C" w14:textId="1D2D2D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D1D0CCD" w14:textId="693D81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80C8FE" w14:textId="779006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R4-2117255</w:t>
            </w:r>
          </w:p>
        </w:tc>
        <w:tc>
          <w:tcPr>
            <w:tcW w:w="0" w:type="auto"/>
          </w:tcPr>
          <w:p w14:paraId="2DABC5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071760" w14:textId="77777777" w:rsidTr="00AB1096">
        <w:tc>
          <w:tcPr>
            <w:tcW w:w="0" w:type="auto"/>
          </w:tcPr>
          <w:p w14:paraId="4C34E02E" w14:textId="1D187D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R4-2119889</w:t>
            </w:r>
          </w:p>
        </w:tc>
        <w:tc>
          <w:tcPr>
            <w:tcW w:w="0" w:type="auto"/>
          </w:tcPr>
          <w:p w14:paraId="238932B5" w14:textId="4F95E6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CA_n5-n14-n77</w:t>
            </w:r>
          </w:p>
        </w:tc>
        <w:tc>
          <w:tcPr>
            <w:tcW w:w="0" w:type="auto"/>
          </w:tcPr>
          <w:p w14:paraId="616B161B" w14:textId="44B06A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43BE72B" w14:textId="3EFAD3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2042E5" w14:textId="378D30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R4-2117256</w:t>
            </w:r>
          </w:p>
        </w:tc>
        <w:tc>
          <w:tcPr>
            <w:tcW w:w="0" w:type="auto"/>
          </w:tcPr>
          <w:p w14:paraId="15B349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C5F9F8" w14:textId="77777777" w:rsidTr="00AB1096">
        <w:tc>
          <w:tcPr>
            <w:tcW w:w="0" w:type="auto"/>
          </w:tcPr>
          <w:p w14:paraId="4AFECA13" w14:textId="18139A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R4-2119890</w:t>
            </w:r>
          </w:p>
        </w:tc>
        <w:tc>
          <w:tcPr>
            <w:tcW w:w="0" w:type="auto"/>
          </w:tcPr>
          <w:p w14:paraId="2B9B0B14" w14:textId="43295F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04BF60" w14:textId="255154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F2EC029" w14:textId="3C103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8EA9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C29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9C7F4B" w14:textId="77777777" w:rsidTr="00AB1096">
        <w:tc>
          <w:tcPr>
            <w:tcW w:w="0" w:type="auto"/>
          </w:tcPr>
          <w:p w14:paraId="320E4BF2" w14:textId="3ACC29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R4-2119891</w:t>
            </w:r>
          </w:p>
        </w:tc>
        <w:tc>
          <w:tcPr>
            <w:tcW w:w="0" w:type="auto"/>
          </w:tcPr>
          <w:p w14:paraId="69843EA1" w14:textId="454DCD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639DC7" w14:textId="54C417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5A8955D" w14:textId="01B61F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F76E1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37C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3644CD" w14:textId="77777777" w:rsidTr="00AB1096">
        <w:tc>
          <w:tcPr>
            <w:tcW w:w="0" w:type="auto"/>
          </w:tcPr>
          <w:p w14:paraId="040A4A82" w14:textId="49FA50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R4-2119892</w:t>
            </w:r>
          </w:p>
        </w:tc>
        <w:tc>
          <w:tcPr>
            <w:tcW w:w="0" w:type="auto"/>
          </w:tcPr>
          <w:p w14:paraId="19D90491" w14:textId="22FAAA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90F004" w14:textId="05739A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4548BEB" w14:textId="3EF161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886E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FB13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642EF9" w14:textId="77777777" w:rsidTr="00AB1096">
        <w:tc>
          <w:tcPr>
            <w:tcW w:w="0" w:type="auto"/>
          </w:tcPr>
          <w:p w14:paraId="48788AFC" w14:textId="056AB2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R4-2119893</w:t>
            </w:r>
          </w:p>
        </w:tc>
        <w:tc>
          <w:tcPr>
            <w:tcW w:w="0" w:type="auto"/>
          </w:tcPr>
          <w:p w14:paraId="5378BE56" w14:textId="6943C4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2ACC72" w14:textId="67E261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6F21E23" w14:textId="72CE50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17AED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D9C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DE032A" w14:textId="77777777" w:rsidTr="00AB1096">
        <w:tc>
          <w:tcPr>
            <w:tcW w:w="0" w:type="auto"/>
          </w:tcPr>
          <w:p w14:paraId="40544662" w14:textId="682C23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R4-2119894</w:t>
            </w:r>
          </w:p>
        </w:tc>
        <w:tc>
          <w:tcPr>
            <w:tcW w:w="0" w:type="auto"/>
          </w:tcPr>
          <w:p w14:paraId="7C1CEB99" w14:textId="006CC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875027" w14:textId="680400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E1AE6DF" w14:textId="7C9C0E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917D8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6BC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53521E" w14:textId="77777777" w:rsidTr="00AB1096">
        <w:tc>
          <w:tcPr>
            <w:tcW w:w="0" w:type="auto"/>
          </w:tcPr>
          <w:p w14:paraId="79E1B5F6" w14:textId="758245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R4-2119895</w:t>
            </w:r>
          </w:p>
        </w:tc>
        <w:tc>
          <w:tcPr>
            <w:tcW w:w="0" w:type="auto"/>
          </w:tcPr>
          <w:p w14:paraId="630E8E15" w14:textId="21B142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6DB53D" w14:textId="284D29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CEB76E" w14:textId="333D39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45FE1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3BC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28ED57" w14:textId="77777777" w:rsidTr="00AB1096">
        <w:tc>
          <w:tcPr>
            <w:tcW w:w="0" w:type="auto"/>
          </w:tcPr>
          <w:p w14:paraId="770BCA42" w14:textId="7625E7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R4-2119896</w:t>
            </w:r>
          </w:p>
        </w:tc>
        <w:tc>
          <w:tcPr>
            <w:tcW w:w="0" w:type="auto"/>
          </w:tcPr>
          <w:p w14:paraId="1A5B38C5" w14:textId="271F37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9D9B88" w14:textId="73B209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649291" w14:textId="1027CF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A5776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E85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A3C8AD" w14:textId="77777777" w:rsidTr="00AB1096">
        <w:tc>
          <w:tcPr>
            <w:tcW w:w="0" w:type="auto"/>
          </w:tcPr>
          <w:p w14:paraId="36BDBA83" w14:textId="265647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R4-2119897</w:t>
            </w:r>
          </w:p>
        </w:tc>
        <w:tc>
          <w:tcPr>
            <w:tcW w:w="0" w:type="auto"/>
          </w:tcPr>
          <w:p w14:paraId="27A914C6" w14:textId="56F36B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8EB9F6" w14:textId="537F0A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80D787" w14:textId="4BBAB6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D922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1F9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6C1DA7" w14:textId="77777777" w:rsidTr="00AB1096">
        <w:tc>
          <w:tcPr>
            <w:tcW w:w="0" w:type="auto"/>
          </w:tcPr>
          <w:p w14:paraId="50FBCE5C" w14:textId="1DBA4E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R4-2119898</w:t>
            </w:r>
          </w:p>
        </w:tc>
        <w:tc>
          <w:tcPr>
            <w:tcW w:w="0" w:type="auto"/>
          </w:tcPr>
          <w:p w14:paraId="672878E2" w14:textId="0F6C40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B271A9" w14:textId="46E2B2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6BF2806" w14:textId="01F902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6F60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50E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100F7A" w14:textId="77777777" w:rsidTr="00AB1096">
        <w:tc>
          <w:tcPr>
            <w:tcW w:w="0" w:type="auto"/>
          </w:tcPr>
          <w:p w14:paraId="5BB61E3F" w14:textId="212E96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R4-2119899</w:t>
            </w:r>
          </w:p>
        </w:tc>
        <w:tc>
          <w:tcPr>
            <w:tcW w:w="0" w:type="auto"/>
          </w:tcPr>
          <w:p w14:paraId="74B32F39" w14:textId="133F96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927A3D5" w14:textId="096AE5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0C4DB40" w14:textId="64FCEF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B1BFA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75EC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3CD4D8" w14:textId="77777777" w:rsidTr="00AB1096">
        <w:tc>
          <w:tcPr>
            <w:tcW w:w="0" w:type="auto"/>
          </w:tcPr>
          <w:p w14:paraId="6960DFED" w14:textId="1BBE48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R4-2119900</w:t>
            </w:r>
          </w:p>
        </w:tc>
        <w:tc>
          <w:tcPr>
            <w:tcW w:w="0" w:type="auto"/>
          </w:tcPr>
          <w:p w14:paraId="447B8474" w14:textId="6DFF5E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for DC_2_n77</w:t>
            </w:r>
          </w:p>
        </w:tc>
        <w:tc>
          <w:tcPr>
            <w:tcW w:w="0" w:type="auto"/>
          </w:tcPr>
          <w:p w14:paraId="51952B8F" w14:textId="78DEB7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2B4E97C" w14:textId="1333C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6E2066" w14:textId="43D78A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R4-2117110</w:t>
            </w:r>
          </w:p>
        </w:tc>
        <w:tc>
          <w:tcPr>
            <w:tcW w:w="0" w:type="auto"/>
          </w:tcPr>
          <w:p w14:paraId="08DDC7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9C4327" w14:textId="77777777" w:rsidTr="00AB1096">
        <w:tc>
          <w:tcPr>
            <w:tcW w:w="0" w:type="auto"/>
          </w:tcPr>
          <w:p w14:paraId="6F4F7216" w14:textId="68C8F9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R4-2119901</w:t>
            </w:r>
          </w:p>
        </w:tc>
        <w:tc>
          <w:tcPr>
            <w:tcW w:w="0" w:type="auto"/>
          </w:tcPr>
          <w:p w14:paraId="55D898F9" w14:textId="0123DD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[101-e][101] R15_Maintenance</w:t>
            </w:r>
          </w:p>
        </w:tc>
        <w:tc>
          <w:tcPr>
            <w:tcW w:w="0" w:type="auto"/>
          </w:tcPr>
          <w:p w14:paraId="71716058" w14:textId="57FB21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58A12A5" w14:textId="58465F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FA1564" w14:textId="1EC9BA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R4-2119701</w:t>
            </w:r>
          </w:p>
        </w:tc>
        <w:tc>
          <w:tcPr>
            <w:tcW w:w="0" w:type="auto"/>
          </w:tcPr>
          <w:p w14:paraId="611361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8534A7" w14:textId="77777777" w:rsidTr="00AB1096">
        <w:tc>
          <w:tcPr>
            <w:tcW w:w="0" w:type="auto"/>
          </w:tcPr>
          <w:p w14:paraId="47B44478" w14:textId="6041AA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R4-2119902</w:t>
            </w:r>
          </w:p>
        </w:tc>
        <w:tc>
          <w:tcPr>
            <w:tcW w:w="0" w:type="auto"/>
          </w:tcPr>
          <w:p w14:paraId="69B38CBA" w14:textId="52456D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[101-e][102] R16_Maintenance</w:t>
            </w:r>
          </w:p>
        </w:tc>
        <w:tc>
          <w:tcPr>
            <w:tcW w:w="0" w:type="auto"/>
          </w:tcPr>
          <w:p w14:paraId="282AB34F" w14:textId="4C785A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092D9B38" w14:textId="402E7C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A86BB1" w14:textId="527652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R4-2119702</w:t>
            </w:r>
          </w:p>
        </w:tc>
        <w:tc>
          <w:tcPr>
            <w:tcW w:w="0" w:type="auto"/>
          </w:tcPr>
          <w:p w14:paraId="19382F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989B52" w14:textId="77777777" w:rsidTr="00AB1096">
        <w:tc>
          <w:tcPr>
            <w:tcW w:w="0" w:type="auto"/>
          </w:tcPr>
          <w:p w14:paraId="0CAD9DA3" w14:textId="4E8B7C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R4-2119903</w:t>
            </w:r>
          </w:p>
        </w:tc>
        <w:tc>
          <w:tcPr>
            <w:tcW w:w="0" w:type="auto"/>
          </w:tcPr>
          <w:p w14:paraId="7B8534EE" w14:textId="58294B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[101-e][103] R17_Maintenance</w:t>
            </w:r>
          </w:p>
        </w:tc>
        <w:tc>
          <w:tcPr>
            <w:tcW w:w="0" w:type="auto"/>
          </w:tcPr>
          <w:p w14:paraId="404C8091" w14:textId="43465C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</w:t>
            </w:r>
          </w:p>
        </w:tc>
        <w:tc>
          <w:tcPr>
            <w:tcW w:w="0" w:type="auto"/>
          </w:tcPr>
          <w:p w14:paraId="51ED1DCE" w14:textId="7D4F5A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9D4D97" w14:textId="68575A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R4-2119703</w:t>
            </w:r>
          </w:p>
        </w:tc>
        <w:tc>
          <w:tcPr>
            <w:tcW w:w="0" w:type="auto"/>
          </w:tcPr>
          <w:p w14:paraId="7DB666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42500C" w14:textId="77777777" w:rsidTr="00AB1096">
        <w:tc>
          <w:tcPr>
            <w:tcW w:w="0" w:type="auto"/>
          </w:tcPr>
          <w:p w14:paraId="4D0B5F1F" w14:textId="0F05CB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R4-2119904</w:t>
            </w:r>
          </w:p>
        </w:tc>
        <w:tc>
          <w:tcPr>
            <w:tcW w:w="0" w:type="auto"/>
          </w:tcPr>
          <w:p w14:paraId="484D14E9" w14:textId="6C648F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[101-e][104] NR_6GHz_unlic_EU</w:t>
            </w:r>
          </w:p>
        </w:tc>
        <w:tc>
          <w:tcPr>
            <w:tcW w:w="0" w:type="auto"/>
          </w:tcPr>
          <w:p w14:paraId="5027FC1F" w14:textId="68D1F8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900040F" w14:textId="5A388C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A882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9A94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4C7639" w14:textId="77777777" w:rsidTr="00AB1096">
        <w:tc>
          <w:tcPr>
            <w:tcW w:w="0" w:type="auto"/>
          </w:tcPr>
          <w:p w14:paraId="07C63785" w14:textId="1E6066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R4-2119905</w:t>
            </w:r>
          </w:p>
        </w:tc>
        <w:tc>
          <w:tcPr>
            <w:tcW w:w="0" w:type="auto"/>
          </w:tcPr>
          <w:p w14:paraId="5A4CABC7" w14:textId="735AC7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[101-e][105] NR_6GHz_unlic_full</w:t>
            </w:r>
          </w:p>
        </w:tc>
        <w:tc>
          <w:tcPr>
            <w:tcW w:w="0" w:type="auto"/>
          </w:tcPr>
          <w:p w14:paraId="4A66CF8D" w14:textId="7CAB2F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5354164" w14:textId="4E502A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1A8C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7E3F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DBFEE4" w14:textId="77777777" w:rsidTr="00AB1096">
        <w:tc>
          <w:tcPr>
            <w:tcW w:w="0" w:type="auto"/>
          </w:tcPr>
          <w:p w14:paraId="074A8F10" w14:textId="41CE5F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R4-2119906</w:t>
            </w:r>
          </w:p>
        </w:tc>
        <w:tc>
          <w:tcPr>
            <w:tcW w:w="0" w:type="auto"/>
          </w:tcPr>
          <w:p w14:paraId="525F0E63" w14:textId="2543AF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[101-e][106] RAIL_900_1900MHz</w:t>
            </w:r>
          </w:p>
        </w:tc>
        <w:tc>
          <w:tcPr>
            <w:tcW w:w="0" w:type="auto"/>
          </w:tcPr>
          <w:p w14:paraId="23B7C0F0" w14:textId="30A2C4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(UIC)</w:t>
            </w:r>
          </w:p>
        </w:tc>
        <w:tc>
          <w:tcPr>
            <w:tcW w:w="0" w:type="auto"/>
          </w:tcPr>
          <w:p w14:paraId="5B7169EA" w14:textId="6F6AAC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F90E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6AB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695362" w14:textId="77777777" w:rsidTr="00AB1096">
        <w:tc>
          <w:tcPr>
            <w:tcW w:w="0" w:type="auto"/>
          </w:tcPr>
          <w:p w14:paraId="5E7AC631" w14:textId="15B0CD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R4-2119907</w:t>
            </w:r>
          </w:p>
        </w:tc>
        <w:tc>
          <w:tcPr>
            <w:tcW w:w="0" w:type="auto"/>
          </w:tcPr>
          <w:p w14:paraId="27122E54" w14:textId="3AD19E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[101-e][107] NR_Baskets_Part_1</w:t>
            </w:r>
          </w:p>
        </w:tc>
        <w:tc>
          <w:tcPr>
            <w:tcW w:w="0" w:type="auto"/>
          </w:tcPr>
          <w:p w14:paraId="7F880EE6" w14:textId="16AD3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21B08B36" w14:textId="0F2A75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D961A0" w14:textId="6ADAC3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R4-2119707</w:t>
            </w:r>
          </w:p>
        </w:tc>
        <w:tc>
          <w:tcPr>
            <w:tcW w:w="0" w:type="auto"/>
          </w:tcPr>
          <w:p w14:paraId="0A82E3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029FEF" w14:textId="77777777" w:rsidTr="00AB1096">
        <w:tc>
          <w:tcPr>
            <w:tcW w:w="0" w:type="auto"/>
          </w:tcPr>
          <w:p w14:paraId="0776DCA5" w14:textId="08BE4B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R4-2119908</w:t>
            </w:r>
          </w:p>
        </w:tc>
        <w:tc>
          <w:tcPr>
            <w:tcW w:w="0" w:type="auto"/>
          </w:tcPr>
          <w:p w14:paraId="75FB5DE9" w14:textId="0765FF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4EA7C9" w14:textId="6EFEF5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F87927A" w14:textId="460DA3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F0B1E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1A9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F96038" w14:textId="77777777" w:rsidTr="00AB1096">
        <w:tc>
          <w:tcPr>
            <w:tcW w:w="0" w:type="auto"/>
          </w:tcPr>
          <w:p w14:paraId="269B11CC" w14:textId="2FED08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R4-2119909</w:t>
            </w:r>
          </w:p>
        </w:tc>
        <w:tc>
          <w:tcPr>
            <w:tcW w:w="0" w:type="auto"/>
          </w:tcPr>
          <w:p w14:paraId="26067A61" w14:textId="337887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91A8B6" w14:textId="31F70F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C024747" w14:textId="6E2B40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E753D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9B3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B033E3" w14:textId="77777777" w:rsidTr="00AB1096">
        <w:tc>
          <w:tcPr>
            <w:tcW w:w="0" w:type="auto"/>
          </w:tcPr>
          <w:p w14:paraId="0A15B82E" w14:textId="71C35C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R4-2119910</w:t>
            </w:r>
          </w:p>
        </w:tc>
        <w:tc>
          <w:tcPr>
            <w:tcW w:w="0" w:type="auto"/>
          </w:tcPr>
          <w:p w14:paraId="7E477607" w14:textId="6ECA81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[101-e][110] NR_LTE_V2X_PC5_combos</w:t>
            </w:r>
          </w:p>
        </w:tc>
        <w:tc>
          <w:tcPr>
            <w:tcW w:w="0" w:type="auto"/>
          </w:tcPr>
          <w:p w14:paraId="1687E906" w14:textId="69E085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7035608" w14:textId="65716F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085C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CBD4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F37686" w14:textId="77777777" w:rsidTr="00AB1096">
        <w:tc>
          <w:tcPr>
            <w:tcW w:w="0" w:type="auto"/>
          </w:tcPr>
          <w:p w14:paraId="3D72EC21" w14:textId="6A16D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R4-2119911</w:t>
            </w:r>
          </w:p>
        </w:tc>
        <w:tc>
          <w:tcPr>
            <w:tcW w:w="0" w:type="auto"/>
          </w:tcPr>
          <w:p w14:paraId="7CD97132" w14:textId="0A34BF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[101-e][111] NR_bands_R17_BWs</w:t>
            </w:r>
          </w:p>
        </w:tc>
        <w:tc>
          <w:tcPr>
            <w:tcW w:w="0" w:type="auto"/>
          </w:tcPr>
          <w:p w14:paraId="3CD888BF" w14:textId="2493D9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A02CB58" w14:textId="5712B9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3FE582" w14:textId="04638D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R4-2119711</w:t>
            </w:r>
          </w:p>
        </w:tc>
        <w:tc>
          <w:tcPr>
            <w:tcW w:w="0" w:type="auto"/>
          </w:tcPr>
          <w:p w14:paraId="06546D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6B7091" w14:textId="77777777" w:rsidTr="00AB1096">
        <w:tc>
          <w:tcPr>
            <w:tcW w:w="0" w:type="auto"/>
          </w:tcPr>
          <w:p w14:paraId="41FA2063" w14:textId="3FCA1C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R4-2119912</w:t>
            </w:r>
          </w:p>
        </w:tc>
        <w:tc>
          <w:tcPr>
            <w:tcW w:w="0" w:type="auto"/>
          </w:tcPr>
          <w:p w14:paraId="33B944B7" w14:textId="47B452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[101-e][112] NR_BCS4_MSD_Inter_Band_ENDC</w:t>
            </w:r>
          </w:p>
        </w:tc>
        <w:tc>
          <w:tcPr>
            <w:tcW w:w="0" w:type="auto"/>
          </w:tcPr>
          <w:p w14:paraId="658DF6A5" w14:textId="6BD4EA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23C13CD" w14:textId="624465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D05C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7DD5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398E48" w14:textId="77777777" w:rsidTr="00AB1096">
        <w:tc>
          <w:tcPr>
            <w:tcW w:w="0" w:type="auto"/>
          </w:tcPr>
          <w:p w14:paraId="4E5236BE" w14:textId="3E144A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R4-2119913</w:t>
            </w:r>
          </w:p>
        </w:tc>
        <w:tc>
          <w:tcPr>
            <w:tcW w:w="0" w:type="auto"/>
          </w:tcPr>
          <w:p w14:paraId="430B06BE" w14:textId="2B8B60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[101-e][113] LTE_NR_HPUE_FWVM</w:t>
            </w:r>
          </w:p>
        </w:tc>
        <w:tc>
          <w:tcPr>
            <w:tcW w:w="0" w:type="auto"/>
          </w:tcPr>
          <w:p w14:paraId="190E7A32" w14:textId="1CF1D4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B729B77" w14:textId="046D63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C31320" w14:textId="738B62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R4-2119713</w:t>
            </w:r>
          </w:p>
        </w:tc>
        <w:tc>
          <w:tcPr>
            <w:tcW w:w="0" w:type="auto"/>
          </w:tcPr>
          <w:p w14:paraId="14C185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D3299D" w14:textId="77777777" w:rsidTr="00AB1096">
        <w:tc>
          <w:tcPr>
            <w:tcW w:w="0" w:type="auto"/>
          </w:tcPr>
          <w:p w14:paraId="1DFD7BFC" w14:textId="6CF020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R4-2119914</w:t>
            </w:r>
          </w:p>
        </w:tc>
        <w:tc>
          <w:tcPr>
            <w:tcW w:w="0" w:type="auto"/>
          </w:tcPr>
          <w:p w14:paraId="208A4605" w14:textId="532694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[101-e][114] NR_PC2_SUL_CA_lowMSD</w:t>
            </w:r>
          </w:p>
        </w:tc>
        <w:tc>
          <w:tcPr>
            <w:tcW w:w="0" w:type="auto"/>
          </w:tcPr>
          <w:p w14:paraId="73ACEEA0" w14:textId="0A0B09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4C4B74E6" w14:textId="648964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D0704D" w14:textId="05E074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R4-2119714</w:t>
            </w:r>
          </w:p>
        </w:tc>
        <w:tc>
          <w:tcPr>
            <w:tcW w:w="0" w:type="auto"/>
          </w:tcPr>
          <w:p w14:paraId="2870FE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62FC2F" w14:textId="77777777" w:rsidTr="00AB1096">
        <w:tc>
          <w:tcPr>
            <w:tcW w:w="0" w:type="auto"/>
          </w:tcPr>
          <w:p w14:paraId="78365D26" w14:textId="3B7180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R4-2119915</w:t>
            </w:r>
          </w:p>
        </w:tc>
        <w:tc>
          <w:tcPr>
            <w:tcW w:w="0" w:type="auto"/>
          </w:tcPr>
          <w:p w14:paraId="58A083D9" w14:textId="0C5E57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[101-e][115] NR_PC2_EN-DC</w:t>
            </w:r>
          </w:p>
        </w:tc>
        <w:tc>
          <w:tcPr>
            <w:tcW w:w="0" w:type="auto"/>
          </w:tcPr>
          <w:p w14:paraId="20EEFE37" w14:textId="1A5569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B9B4A6B" w14:textId="59C6BA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829474" w14:textId="37EF77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R4-2119715</w:t>
            </w:r>
          </w:p>
        </w:tc>
        <w:tc>
          <w:tcPr>
            <w:tcW w:w="0" w:type="auto"/>
          </w:tcPr>
          <w:p w14:paraId="2F861F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F32FDC" w14:textId="77777777" w:rsidTr="00AB1096">
        <w:tc>
          <w:tcPr>
            <w:tcW w:w="0" w:type="auto"/>
          </w:tcPr>
          <w:p w14:paraId="64992000" w14:textId="447FCE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R4-2119916</w:t>
            </w:r>
          </w:p>
        </w:tc>
        <w:tc>
          <w:tcPr>
            <w:tcW w:w="0" w:type="auto"/>
          </w:tcPr>
          <w:p w14:paraId="616D9137" w14:textId="761F45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[101-e][116] NR_Power_Limit_CA_DC</w:t>
            </w:r>
          </w:p>
        </w:tc>
        <w:tc>
          <w:tcPr>
            <w:tcW w:w="0" w:type="auto"/>
          </w:tcPr>
          <w:p w14:paraId="4368D66E" w14:textId="28A8DD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7F6FF92" w14:textId="7148AF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B754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0C3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61EA15" w14:textId="77777777" w:rsidTr="00AB1096">
        <w:tc>
          <w:tcPr>
            <w:tcW w:w="0" w:type="auto"/>
          </w:tcPr>
          <w:p w14:paraId="4E1BCEB9" w14:textId="115DFC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R4-2119917</w:t>
            </w:r>
          </w:p>
        </w:tc>
        <w:tc>
          <w:tcPr>
            <w:tcW w:w="0" w:type="auto"/>
          </w:tcPr>
          <w:p w14:paraId="1BD6811A" w14:textId="5D9953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[101-e][117] NR_PC2_UE_FDD</w:t>
            </w:r>
          </w:p>
        </w:tc>
        <w:tc>
          <w:tcPr>
            <w:tcW w:w="0" w:type="auto"/>
          </w:tcPr>
          <w:p w14:paraId="0F237985" w14:textId="5E2D1A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EF9AA32" w14:textId="034E24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0339ED" w14:textId="67CD5F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R4-2119717</w:t>
            </w:r>
          </w:p>
        </w:tc>
        <w:tc>
          <w:tcPr>
            <w:tcW w:w="0" w:type="auto"/>
          </w:tcPr>
          <w:p w14:paraId="35D1F2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C5786F" w14:textId="77777777" w:rsidTr="00AB1096">
        <w:tc>
          <w:tcPr>
            <w:tcW w:w="0" w:type="auto"/>
          </w:tcPr>
          <w:p w14:paraId="48F954D0" w14:textId="4FAA04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R4-2119918</w:t>
            </w:r>
          </w:p>
        </w:tc>
        <w:tc>
          <w:tcPr>
            <w:tcW w:w="0" w:type="auto"/>
          </w:tcPr>
          <w:p w14:paraId="2037995D" w14:textId="48701C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[101-e][118] LTE_NR_Other_WI</w:t>
            </w:r>
          </w:p>
        </w:tc>
        <w:tc>
          <w:tcPr>
            <w:tcW w:w="0" w:type="auto"/>
          </w:tcPr>
          <w:p w14:paraId="10034A8C" w14:textId="100149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94F9474" w14:textId="1C5FB5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FF1DCD" w14:textId="1EB879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R4-2119718</w:t>
            </w:r>
          </w:p>
        </w:tc>
        <w:tc>
          <w:tcPr>
            <w:tcW w:w="0" w:type="auto"/>
          </w:tcPr>
          <w:p w14:paraId="52271E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920B11" w14:textId="77777777" w:rsidTr="00AB1096">
        <w:tc>
          <w:tcPr>
            <w:tcW w:w="0" w:type="auto"/>
          </w:tcPr>
          <w:p w14:paraId="7E2652D7" w14:textId="44BF8E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R4-2119919</w:t>
            </w:r>
          </w:p>
        </w:tc>
        <w:tc>
          <w:tcPr>
            <w:tcW w:w="0" w:type="auto"/>
          </w:tcPr>
          <w:p w14:paraId="1F44F93E" w14:textId="03DCD3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[101-e][119] NR_RF_FR1_enh_IntraHPUE</w:t>
            </w:r>
          </w:p>
        </w:tc>
        <w:tc>
          <w:tcPr>
            <w:tcW w:w="0" w:type="auto"/>
          </w:tcPr>
          <w:p w14:paraId="341A922C" w14:textId="49B553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A6662DE" w14:textId="4C5730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EBEA64" w14:textId="47DDD1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R4-2119719</w:t>
            </w:r>
          </w:p>
        </w:tc>
        <w:tc>
          <w:tcPr>
            <w:tcW w:w="0" w:type="auto"/>
          </w:tcPr>
          <w:p w14:paraId="298BCF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4648B5" w14:textId="77777777" w:rsidTr="00AB1096">
        <w:tc>
          <w:tcPr>
            <w:tcW w:w="0" w:type="auto"/>
          </w:tcPr>
          <w:p w14:paraId="4DFCB3C1" w14:textId="7A6012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R4-2119920</w:t>
            </w:r>
          </w:p>
        </w:tc>
        <w:tc>
          <w:tcPr>
            <w:tcW w:w="0" w:type="auto"/>
          </w:tcPr>
          <w:p w14:paraId="7288D8A3" w14:textId="52C22F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[101-e][120] NR_RF_FR2_enh2_Part_1</w:t>
            </w:r>
          </w:p>
        </w:tc>
        <w:tc>
          <w:tcPr>
            <w:tcW w:w="0" w:type="auto"/>
          </w:tcPr>
          <w:p w14:paraId="06EBEA24" w14:textId="7E9B12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382238C" w14:textId="1E2CFB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9A7B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89DF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C337DF" w14:textId="77777777" w:rsidTr="00AB1096">
        <w:tc>
          <w:tcPr>
            <w:tcW w:w="0" w:type="auto"/>
          </w:tcPr>
          <w:p w14:paraId="0BC78109" w14:textId="66431C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R4-2119921</w:t>
            </w:r>
          </w:p>
        </w:tc>
        <w:tc>
          <w:tcPr>
            <w:tcW w:w="0" w:type="auto"/>
          </w:tcPr>
          <w:p w14:paraId="7FADE6AB" w14:textId="37B9DC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[101-e][121] NR_RF_FR2_enh2_Part_2</w:t>
            </w:r>
          </w:p>
        </w:tc>
        <w:tc>
          <w:tcPr>
            <w:tcW w:w="0" w:type="auto"/>
          </w:tcPr>
          <w:p w14:paraId="4D773B5C" w14:textId="703EDF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22D2165" w14:textId="3723CC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670B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FE8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491905" w14:textId="77777777" w:rsidTr="00AB1096">
        <w:tc>
          <w:tcPr>
            <w:tcW w:w="0" w:type="auto"/>
          </w:tcPr>
          <w:p w14:paraId="0CEF5FA7" w14:textId="26518C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R4-2119922</w:t>
            </w:r>
          </w:p>
        </w:tc>
        <w:tc>
          <w:tcPr>
            <w:tcW w:w="0" w:type="auto"/>
          </w:tcPr>
          <w:p w14:paraId="56353EF1" w14:textId="2195CF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[101-e][122] NR_RF_FR2_enh2_Part_3</w:t>
            </w:r>
          </w:p>
        </w:tc>
        <w:tc>
          <w:tcPr>
            <w:tcW w:w="0" w:type="auto"/>
          </w:tcPr>
          <w:p w14:paraId="53BC8302" w14:textId="0B3441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01FACD4E" w14:textId="6EB211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A2DA31" w14:textId="405F0E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R4-2119722</w:t>
            </w:r>
          </w:p>
        </w:tc>
        <w:tc>
          <w:tcPr>
            <w:tcW w:w="0" w:type="auto"/>
          </w:tcPr>
          <w:p w14:paraId="3B994D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E993DF" w14:textId="77777777" w:rsidTr="00AB1096">
        <w:tc>
          <w:tcPr>
            <w:tcW w:w="0" w:type="auto"/>
          </w:tcPr>
          <w:p w14:paraId="6D3063F9" w14:textId="22DAB3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R4-2119923</w:t>
            </w:r>
          </w:p>
        </w:tc>
        <w:tc>
          <w:tcPr>
            <w:tcW w:w="0" w:type="auto"/>
          </w:tcPr>
          <w:p w14:paraId="74782AA9" w14:textId="3B1F0E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[101-e][123] NR_TxD</w:t>
            </w:r>
          </w:p>
        </w:tc>
        <w:tc>
          <w:tcPr>
            <w:tcW w:w="0" w:type="auto"/>
          </w:tcPr>
          <w:p w14:paraId="4109821E" w14:textId="318CCA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4D181F5" w14:textId="01323B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34B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1CA4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DBF784" w14:textId="77777777" w:rsidTr="00AB1096">
        <w:tc>
          <w:tcPr>
            <w:tcW w:w="0" w:type="auto"/>
          </w:tcPr>
          <w:p w14:paraId="65B408B0" w14:textId="2CB379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R4-2119924</w:t>
            </w:r>
          </w:p>
        </w:tc>
        <w:tc>
          <w:tcPr>
            <w:tcW w:w="0" w:type="auto"/>
          </w:tcPr>
          <w:p w14:paraId="46BE3B2D" w14:textId="7C3A38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[101-e][124] NR_HST_FR2_enh</w:t>
            </w:r>
          </w:p>
        </w:tc>
        <w:tc>
          <w:tcPr>
            <w:tcW w:w="0" w:type="auto"/>
          </w:tcPr>
          <w:p w14:paraId="0AF11520" w14:textId="6097A1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DC4360E" w14:textId="342C10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5A91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225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CBB239" w14:textId="77777777" w:rsidTr="00AB1096">
        <w:tc>
          <w:tcPr>
            <w:tcW w:w="0" w:type="auto"/>
          </w:tcPr>
          <w:p w14:paraId="43F88E62" w14:textId="678136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R4-2119925</w:t>
            </w:r>
          </w:p>
        </w:tc>
        <w:tc>
          <w:tcPr>
            <w:tcW w:w="0" w:type="auto"/>
          </w:tcPr>
          <w:p w14:paraId="317B255C" w14:textId="6313FD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[101-e][125] NRSL_enh_Part_1</w:t>
            </w:r>
          </w:p>
        </w:tc>
        <w:tc>
          <w:tcPr>
            <w:tcW w:w="0" w:type="auto"/>
          </w:tcPr>
          <w:p w14:paraId="5C551981" w14:textId="10F4CC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47C056F5" w14:textId="1A56E0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D4E0D4" w14:textId="11EBEA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R4-2119725</w:t>
            </w:r>
          </w:p>
        </w:tc>
        <w:tc>
          <w:tcPr>
            <w:tcW w:w="0" w:type="auto"/>
          </w:tcPr>
          <w:p w14:paraId="59C1E7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458CE2" w14:textId="77777777" w:rsidTr="00AB1096">
        <w:tc>
          <w:tcPr>
            <w:tcW w:w="0" w:type="auto"/>
          </w:tcPr>
          <w:p w14:paraId="36F51FB1" w14:textId="733A9F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R4-2119926</w:t>
            </w:r>
          </w:p>
        </w:tc>
        <w:tc>
          <w:tcPr>
            <w:tcW w:w="0" w:type="auto"/>
          </w:tcPr>
          <w:p w14:paraId="74CD8C6F" w14:textId="2AFF42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[101-e][126] NRSL_enh_Part_2</w:t>
            </w:r>
          </w:p>
        </w:tc>
        <w:tc>
          <w:tcPr>
            <w:tcW w:w="0" w:type="auto"/>
          </w:tcPr>
          <w:p w14:paraId="0C9174F0" w14:textId="1DA981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33FE358" w14:textId="0ADEC5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017D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17C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04297A" w14:textId="77777777" w:rsidTr="00AB1096">
        <w:tc>
          <w:tcPr>
            <w:tcW w:w="0" w:type="auto"/>
          </w:tcPr>
          <w:p w14:paraId="4F666036" w14:textId="7CB7FD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R4-2119927</w:t>
            </w:r>
          </w:p>
        </w:tc>
        <w:tc>
          <w:tcPr>
            <w:tcW w:w="0" w:type="auto"/>
          </w:tcPr>
          <w:p w14:paraId="2585E95C" w14:textId="3995F1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[101-e][127] NRSL_enh_Part_3</w:t>
            </w:r>
          </w:p>
        </w:tc>
        <w:tc>
          <w:tcPr>
            <w:tcW w:w="0" w:type="auto"/>
          </w:tcPr>
          <w:p w14:paraId="1D563DEC" w14:textId="485D90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09255DD" w14:textId="4880BE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F4AB91" w14:textId="0E1295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R4-2119727</w:t>
            </w:r>
          </w:p>
        </w:tc>
        <w:tc>
          <w:tcPr>
            <w:tcW w:w="0" w:type="auto"/>
          </w:tcPr>
          <w:p w14:paraId="3D66C0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4C6750" w14:textId="77777777" w:rsidTr="00AB1096">
        <w:tc>
          <w:tcPr>
            <w:tcW w:w="0" w:type="auto"/>
          </w:tcPr>
          <w:p w14:paraId="0AB3291A" w14:textId="7E2444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R4-2119928</w:t>
            </w:r>
          </w:p>
        </w:tc>
        <w:tc>
          <w:tcPr>
            <w:tcW w:w="0" w:type="auto"/>
          </w:tcPr>
          <w:p w14:paraId="163C760E" w14:textId="505468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[101-e][128] NR_ext_to_71GHz_Part_1</w:t>
            </w:r>
          </w:p>
        </w:tc>
        <w:tc>
          <w:tcPr>
            <w:tcW w:w="0" w:type="auto"/>
          </w:tcPr>
          <w:p w14:paraId="2889C5FD" w14:textId="5146D5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487D38A7" w14:textId="256BF2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F32B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8BA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B2431C" w14:textId="77777777" w:rsidTr="00AB1096">
        <w:tc>
          <w:tcPr>
            <w:tcW w:w="0" w:type="auto"/>
          </w:tcPr>
          <w:p w14:paraId="52B2E2D6" w14:textId="25C56A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R4-2119929</w:t>
            </w:r>
          </w:p>
        </w:tc>
        <w:tc>
          <w:tcPr>
            <w:tcW w:w="0" w:type="auto"/>
          </w:tcPr>
          <w:p w14:paraId="33B508A8" w14:textId="21854F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[101-e][129] NR_ext_to_71GHz_Part_2</w:t>
            </w:r>
          </w:p>
        </w:tc>
        <w:tc>
          <w:tcPr>
            <w:tcW w:w="0" w:type="auto"/>
          </w:tcPr>
          <w:p w14:paraId="4319D180" w14:textId="1246CC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5086E561" w14:textId="412D45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A97D2" w14:textId="00E045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R4-2119729</w:t>
            </w:r>
          </w:p>
        </w:tc>
        <w:tc>
          <w:tcPr>
            <w:tcW w:w="0" w:type="auto"/>
          </w:tcPr>
          <w:p w14:paraId="313F4E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3AF394" w14:textId="77777777" w:rsidTr="00AB1096">
        <w:tc>
          <w:tcPr>
            <w:tcW w:w="0" w:type="auto"/>
          </w:tcPr>
          <w:p w14:paraId="3B9AD062" w14:textId="1C9F31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R4-2119930</w:t>
            </w:r>
          </w:p>
        </w:tc>
        <w:tc>
          <w:tcPr>
            <w:tcW w:w="0" w:type="auto"/>
          </w:tcPr>
          <w:p w14:paraId="3D3908A8" w14:textId="2241D3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[101-e][130] NR_ext_to_71GHz_Part_3</w:t>
            </w:r>
          </w:p>
        </w:tc>
        <w:tc>
          <w:tcPr>
            <w:tcW w:w="0" w:type="auto"/>
          </w:tcPr>
          <w:p w14:paraId="500DF2B1" w14:textId="526B09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2244C17" w14:textId="6F62EE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87D5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218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80B875" w14:textId="77777777" w:rsidTr="00AB1096">
        <w:tc>
          <w:tcPr>
            <w:tcW w:w="0" w:type="auto"/>
          </w:tcPr>
          <w:p w14:paraId="7799B7F2" w14:textId="05311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R4-2119931</w:t>
            </w:r>
          </w:p>
        </w:tc>
        <w:tc>
          <w:tcPr>
            <w:tcW w:w="0" w:type="auto"/>
          </w:tcPr>
          <w:p w14:paraId="5F32A471" w14:textId="485C64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[101-e][131] NR_cov_enh</w:t>
            </w:r>
          </w:p>
        </w:tc>
        <w:tc>
          <w:tcPr>
            <w:tcW w:w="0" w:type="auto"/>
          </w:tcPr>
          <w:p w14:paraId="34DB61B0" w14:textId="1B8463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F3F6039" w14:textId="40DE02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5B48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839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2465EB" w14:textId="77777777" w:rsidTr="00AB1096">
        <w:tc>
          <w:tcPr>
            <w:tcW w:w="0" w:type="auto"/>
          </w:tcPr>
          <w:p w14:paraId="09D7AD9E" w14:textId="1366CF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R4-2119932</w:t>
            </w:r>
          </w:p>
        </w:tc>
        <w:tc>
          <w:tcPr>
            <w:tcW w:w="0" w:type="auto"/>
          </w:tcPr>
          <w:p w14:paraId="322C4976" w14:textId="6A2F4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[101-e][132] NR_feMIMO</w:t>
            </w:r>
          </w:p>
        </w:tc>
        <w:tc>
          <w:tcPr>
            <w:tcW w:w="0" w:type="auto"/>
          </w:tcPr>
          <w:p w14:paraId="680AFD25" w14:textId="3397B4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89E6703" w14:textId="5DE25A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E287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67AB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4E998A" w14:textId="77777777" w:rsidTr="00AB1096">
        <w:tc>
          <w:tcPr>
            <w:tcW w:w="0" w:type="auto"/>
          </w:tcPr>
          <w:p w14:paraId="397F7D12" w14:textId="426534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R4-2119933</w:t>
            </w:r>
          </w:p>
        </w:tc>
        <w:tc>
          <w:tcPr>
            <w:tcW w:w="0" w:type="auto"/>
          </w:tcPr>
          <w:p w14:paraId="6AEDE74A" w14:textId="3F9066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[101-e][133] NR_RedCap</w:t>
            </w:r>
          </w:p>
        </w:tc>
        <w:tc>
          <w:tcPr>
            <w:tcW w:w="0" w:type="auto"/>
          </w:tcPr>
          <w:p w14:paraId="43CEF439" w14:textId="21A75B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57C0FBC" w14:textId="2C6D73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74A8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254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0BD254" w14:textId="77777777" w:rsidTr="00AB1096">
        <w:tc>
          <w:tcPr>
            <w:tcW w:w="0" w:type="auto"/>
          </w:tcPr>
          <w:p w14:paraId="3DA24FDF" w14:textId="2390A4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R4-2119934</w:t>
            </w:r>
          </w:p>
        </w:tc>
        <w:tc>
          <w:tcPr>
            <w:tcW w:w="0" w:type="auto"/>
          </w:tcPr>
          <w:p w14:paraId="16DEE6C5" w14:textId="7F02AC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[101-e][134 FS_NR_eff_BW_util</w:t>
            </w:r>
          </w:p>
        </w:tc>
        <w:tc>
          <w:tcPr>
            <w:tcW w:w="0" w:type="auto"/>
          </w:tcPr>
          <w:p w14:paraId="0047D55C" w14:textId="24A045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ED0C9F7" w14:textId="338D7C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E0F4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59B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58BAF3" w14:textId="77777777" w:rsidTr="00AB1096">
        <w:tc>
          <w:tcPr>
            <w:tcW w:w="0" w:type="auto"/>
          </w:tcPr>
          <w:p w14:paraId="1B6A424B" w14:textId="3808C0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R4-2119935</w:t>
            </w:r>
          </w:p>
        </w:tc>
        <w:tc>
          <w:tcPr>
            <w:tcW w:w="0" w:type="auto"/>
          </w:tcPr>
          <w:p w14:paraId="567DF8A8" w14:textId="42DD93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[101-e][135] FS_BC_handling</w:t>
            </w:r>
          </w:p>
        </w:tc>
        <w:tc>
          <w:tcPr>
            <w:tcW w:w="0" w:type="auto"/>
          </w:tcPr>
          <w:p w14:paraId="39B934D3" w14:textId="4963C1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12C5CCB" w14:textId="12FE30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F09E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DD9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16A0F0" w14:textId="77777777" w:rsidTr="00AB1096">
        <w:tc>
          <w:tcPr>
            <w:tcW w:w="0" w:type="auto"/>
          </w:tcPr>
          <w:p w14:paraId="798E3266" w14:textId="2128BC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R4-2119936</w:t>
            </w:r>
          </w:p>
        </w:tc>
        <w:tc>
          <w:tcPr>
            <w:tcW w:w="0" w:type="auto"/>
          </w:tcPr>
          <w:p w14:paraId="5F307AE6" w14:textId="32CEA6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[101-e][136] FS_NR_Opt_pi2BPSK</w:t>
            </w:r>
          </w:p>
        </w:tc>
        <w:tc>
          <w:tcPr>
            <w:tcW w:w="0" w:type="auto"/>
          </w:tcPr>
          <w:p w14:paraId="61E7AF88" w14:textId="3CC82D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1045D66A" w14:textId="667C2A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3F6A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415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0EB1E9" w14:textId="77777777" w:rsidTr="00AB1096">
        <w:tc>
          <w:tcPr>
            <w:tcW w:w="0" w:type="auto"/>
          </w:tcPr>
          <w:p w14:paraId="38A4CA48" w14:textId="54CC02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R4-2119937</w:t>
            </w:r>
          </w:p>
        </w:tc>
        <w:tc>
          <w:tcPr>
            <w:tcW w:w="0" w:type="auto"/>
          </w:tcPr>
          <w:p w14:paraId="24F10087" w14:textId="31970C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AE02C0" w14:textId="0AD82A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AAC5312" w14:textId="21E55B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FBB2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0662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E21DF0" w14:textId="77777777" w:rsidTr="00AB1096">
        <w:tc>
          <w:tcPr>
            <w:tcW w:w="0" w:type="auto"/>
          </w:tcPr>
          <w:p w14:paraId="0C5F8613" w14:textId="4DA340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R4-2119938</w:t>
            </w:r>
          </w:p>
        </w:tc>
        <w:tc>
          <w:tcPr>
            <w:tcW w:w="0" w:type="auto"/>
          </w:tcPr>
          <w:p w14:paraId="47A737AE" w14:textId="0AE4BC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[101-e][138] LTE_Upper_700MHz</w:t>
            </w:r>
          </w:p>
        </w:tc>
        <w:tc>
          <w:tcPr>
            <w:tcW w:w="0" w:type="auto"/>
          </w:tcPr>
          <w:p w14:paraId="750FF190" w14:textId="04281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FB31BF7" w14:textId="11ECA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44E0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C95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68D722" w14:textId="77777777" w:rsidTr="00AB1096">
        <w:tc>
          <w:tcPr>
            <w:tcW w:w="0" w:type="auto"/>
          </w:tcPr>
          <w:p w14:paraId="0B4042C0" w14:textId="4E11F7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R4-2119939</w:t>
            </w:r>
          </w:p>
        </w:tc>
        <w:tc>
          <w:tcPr>
            <w:tcW w:w="0" w:type="auto"/>
          </w:tcPr>
          <w:p w14:paraId="3B4D65F7" w14:textId="224F47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[101-e][139] NR_reply_LS_UE_RF</w:t>
            </w:r>
          </w:p>
        </w:tc>
        <w:tc>
          <w:tcPr>
            <w:tcW w:w="0" w:type="auto"/>
          </w:tcPr>
          <w:p w14:paraId="234D80A3" w14:textId="568921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F4CA0C3" w14:textId="65C5EA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C057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6CE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B48F30" w14:textId="77777777" w:rsidTr="00AB1096">
        <w:tc>
          <w:tcPr>
            <w:tcW w:w="0" w:type="auto"/>
          </w:tcPr>
          <w:p w14:paraId="550A36EF" w14:textId="08E611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R4-2119940</w:t>
            </w:r>
          </w:p>
        </w:tc>
        <w:tc>
          <w:tcPr>
            <w:tcW w:w="0" w:type="auto"/>
          </w:tcPr>
          <w:p w14:paraId="03EA50D6" w14:textId="7D413A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[101-e][140] NR_basket_R18</w:t>
            </w:r>
          </w:p>
        </w:tc>
        <w:tc>
          <w:tcPr>
            <w:tcW w:w="0" w:type="auto"/>
          </w:tcPr>
          <w:p w14:paraId="4F2BC555" w14:textId="4A5F7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(RAN4 Chair)</w:t>
            </w:r>
          </w:p>
        </w:tc>
        <w:tc>
          <w:tcPr>
            <w:tcW w:w="0" w:type="auto"/>
          </w:tcPr>
          <w:p w14:paraId="5D3E326E" w14:textId="4C99A3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219D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1BA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9AD42F" w14:textId="77777777" w:rsidTr="00AB1096">
        <w:tc>
          <w:tcPr>
            <w:tcW w:w="0" w:type="auto"/>
          </w:tcPr>
          <w:p w14:paraId="1547FA59" w14:textId="7BCACF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R4-2119941</w:t>
            </w:r>
          </w:p>
        </w:tc>
        <w:tc>
          <w:tcPr>
            <w:tcW w:w="0" w:type="auto"/>
          </w:tcPr>
          <w:p w14:paraId="055BEB66" w14:textId="2E8A96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for DC_5_n77</w:t>
            </w:r>
          </w:p>
        </w:tc>
        <w:tc>
          <w:tcPr>
            <w:tcW w:w="0" w:type="auto"/>
          </w:tcPr>
          <w:p w14:paraId="32624AF9" w14:textId="15B85F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FE2FEA8" w14:textId="5D36B3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5068D2" w14:textId="169641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R4-2117111</w:t>
            </w:r>
          </w:p>
        </w:tc>
        <w:tc>
          <w:tcPr>
            <w:tcW w:w="0" w:type="auto"/>
          </w:tcPr>
          <w:p w14:paraId="21D208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AF4CC5" w14:textId="77777777" w:rsidTr="00AB1096">
        <w:tc>
          <w:tcPr>
            <w:tcW w:w="0" w:type="auto"/>
          </w:tcPr>
          <w:p w14:paraId="44F9C7D3" w14:textId="6020CE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R4-2119942</w:t>
            </w:r>
          </w:p>
        </w:tc>
        <w:tc>
          <w:tcPr>
            <w:tcW w:w="0" w:type="auto"/>
          </w:tcPr>
          <w:p w14:paraId="3D73CA9C" w14:textId="659444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for DC_66_n77</w:t>
            </w:r>
          </w:p>
        </w:tc>
        <w:tc>
          <w:tcPr>
            <w:tcW w:w="0" w:type="auto"/>
          </w:tcPr>
          <w:p w14:paraId="1E309E29" w14:textId="041258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A305C6B" w14:textId="4EEA46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564053" w14:textId="0CA264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R4-2117113</w:t>
            </w:r>
          </w:p>
        </w:tc>
        <w:tc>
          <w:tcPr>
            <w:tcW w:w="0" w:type="auto"/>
          </w:tcPr>
          <w:p w14:paraId="53EE86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F79CD8" w14:textId="77777777" w:rsidTr="00AB1096">
        <w:tc>
          <w:tcPr>
            <w:tcW w:w="0" w:type="auto"/>
          </w:tcPr>
          <w:p w14:paraId="35F94BCF" w14:textId="6648F5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R4-2119943</w:t>
            </w:r>
          </w:p>
        </w:tc>
        <w:tc>
          <w:tcPr>
            <w:tcW w:w="0" w:type="auto"/>
          </w:tcPr>
          <w:p w14:paraId="37DE0D8E" w14:textId="17F51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 Corrections for EN-DC PC2 MOP Band-edge Relaxations</w:t>
            </w:r>
          </w:p>
        </w:tc>
        <w:tc>
          <w:tcPr>
            <w:tcW w:w="0" w:type="auto"/>
          </w:tcPr>
          <w:p w14:paraId="5CBAD3C1" w14:textId="31BB7D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65A84C9" w14:textId="00B9A0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A4B530" w14:textId="6C5CED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R4-2119485</w:t>
            </w:r>
          </w:p>
        </w:tc>
        <w:tc>
          <w:tcPr>
            <w:tcW w:w="0" w:type="auto"/>
          </w:tcPr>
          <w:p w14:paraId="1EC7C5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B5B744" w14:textId="77777777" w:rsidTr="00AB1096">
        <w:tc>
          <w:tcPr>
            <w:tcW w:w="0" w:type="auto"/>
          </w:tcPr>
          <w:p w14:paraId="5456E4FA" w14:textId="1144AC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R4-2119944</w:t>
            </w:r>
          </w:p>
        </w:tc>
        <w:tc>
          <w:tcPr>
            <w:tcW w:w="0" w:type="auto"/>
          </w:tcPr>
          <w:p w14:paraId="249B1CB8" w14:textId="12A073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38.862 on PC2 band combinations with more than 2 DL bands</w:t>
            </w:r>
          </w:p>
        </w:tc>
        <w:tc>
          <w:tcPr>
            <w:tcW w:w="0" w:type="auto"/>
          </w:tcPr>
          <w:p w14:paraId="6DA986C6" w14:textId="3084D0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A44228" w14:textId="724B63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8AC5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6EE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12F9F8" w14:textId="77777777" w:rsidTr="00AB1096">
        <w:tc>
          <w:tcPr>
            <w:tcW w:w="0" w:type="auto"/>
          </w:tcPr>
          <w:p w14:paraId="35AB3B3C" w14:textId="520C85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R4-2119945</w:t>
            </w:r>
          </w:p>
        </w:tc>
        <w:tc>
          <w:tcPr>
            <w:tcW w:w="0" w:type="auto"/>
          </w:tcPr>
          <w:p w14:paraId="050C3A94" w14:textId="45656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increasing MOP for CA/DC</w:t>
            </w:r>
          </w:p>
        </w:tc>
        <w:tc>
          <w:tcPr>
            <w:tcW w:w="0" w:type="auto"/>
          </w:tcPr>
          <w:p w14:paraId="412FE1B5" w14:textId="5DE47D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4F2C175" w14:textId="21A5BB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F484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E1C5C" w14:textId="6E232A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R4-2120064</w:t>
            </w:r>
          </w:p>
        </w:tc>
      </w:tr>
      <w:tr w:rsidR="00AB1096" w14:paraId="28CC4385" w14:textId="77777777" w:rsidTr="00AB1096">
        <w:tc>
          <w:tcPr>
            <w:tcW w:w="0" w:type="auto"/>
          </w:tcPr>
          <w:p w14:paraId="7826F178" w14:textId="3F4709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R4-2119946</w:t>
            </w:r>
          </w:p>
        </w:tc>
        <w:tc>
          <w:tcPr>
            <w:tcW w:w="0" w:type="auto"/>
          </w:tcPr>
          <w:p w14:paraId="090A8A00" w14:textId="235597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FDD PC2 HPUE</w:t>
            </w:r>
          </w:p>
        </w:tc>
        <w:tc>
          <w:tcPr>
            <w:tcW w:w="0" w:type="auto"/>
          </w:tcPr>
          <w:p w14:paraId="745CC9C9" w14:textId="25AD7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6B60F2B" w14:textId="0B836E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70B4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797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C3DA0D" w14:textId="77777777" w:rsidTr="00AB1096">
        <w:tc>
          <w:tcPr>
            <w:tcW w:w="0" w:type="auto"/>
          </w:tcPr>
          <w:p w14:paraId="1BFD05BB" w14:textId="75911B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R4-2119947</w:t>
            </w:r>
          </w:p>
        </w:tc>
        <w:tc>
          <w:tcPr>
            <w:tcW w:w="0" w:type="auto"/>
          </w:tcPr>
          <w:p w14:paraId="54D189BC" w14:textId="5AC9DA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Rx/Tx capability</w:t>
            </w:r>
          </w:p>
        </w:tc>
        <w:tc>
          <w:tcPr>
            <w:tcW w:w="0" w:type="auto"/>
          </w:tcPr>
          <w:p w14:paraId="059DD0FC" w14:textId="0CD854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67054D" w14:textId="6228F1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4325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EFB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05EB70" w14:textId="77777777" w:rsidTr="00AB1096">
        <w:tc>
          <w:tcPr>
            <w:tcW w:w="0" w:type="auto"/>
          </w:tcPr>
          <w:p w14:paraId="3C06C10A" w14:textId="0425F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R4-2119948</w:t>
            </w:r>
          </w:p>
        </w:tc>
        <w:tc>
          <w:tcPr>
            <w:tcW w:w="0" w:type="auto"/>
          </w:tcPr>
          <w:p w14:paraId="6A286084" w14:textId="406051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NB-IoT 16QAM</w:t>
            </w:r>
          </w:p>
        </w:tc>
        <w:tc>
          <w:tcPr>
            <w:tcW w:w="0" w:type="auto"/>
          </w:tcPr>
          <w:p w14:paraId="2A0B9786" w14:textId="4A315B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C0B4EB" w14:textId="6299FE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E948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137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95F309" w14:textId="77777777" w:rsidTr="00AB1096">
        <w:tc>
          <w:tcPr>
            <w:tcW w:w="0" w:type="auto"/>
          </w:tcPr>
          <w:p w14:paraId="673228E5" w14:textId="13995A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R4-2119949</w:t>
            </w:r>
          </w:p>
        </w:tc>
        <w:tc>
          <w:tcPr>
            <w:tcW w:w="0" w:type="auto"/>
          </w:tcPr>
          <w:p w14:paraId="0A57BDC0" w14:textId="7D22ED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the DL interruption clarification table</w:t>
            </w:r>
          </w:p>
        </w:tc>
        <w:tc>
          <w:tcPr>
            <w:tcW w:w="0" w:type="auto"/>
          </w:tcPr>
          <w:p w14:paraId="63171915" w14:textId="3FED85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82A2C86" w14:textId="1615F3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FAC7C0" w14:textId="6334F7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R4-2118322</w:t>
            </w:r>
          </w:p>
        </w:tc>
        <w:tc>
          <w:tcPr>
            <w:tcW w:w="0" w:type="auto"/>
          </w:tcPr>
          <w:p w14:paraId="33CDFD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7E437D" w14:textId="77777777" w:rsidTr="00AB1096">
        <w:tc>
          <w:tcPr>
            <w:tcW w:w="0" w:type="auto"/>
          </w:tcPr>
          <w:p w14:paraId="0BFC270D" w14:textId="7FEFF6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R4-2119950</w:t>
            </w:r>
          </w:p>
        </w:tc>
        <w:tc>
          <w:tcPr>
            <w:tcW w:w="0" w:type="auto"/>
          </w:tcPr>
          <w:p w14:paraId="6372D8FD" w14:textId="33C853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On Simultaneous RxTx capability for FR2 inter-band CA</w:t>
            </w:r>
          </w:p>
        </w:tc>
        <w:tc>
          <w:tcPr>
            <w:tcW w:w="0" w:type="auto"/>
          </w:tcPr>
          <w:p w14:paraId="47FB55C0" w14:textId="273BB8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15798D" w14:textId="3920D4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2E4BEB0" w14:textId="3B72AA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R4-2118180</w:t>
            </w:r>
          </w:p>
        </w:tc>
        <w:tc>
          <w:tcPr>
            <w:tcW w:w="0" w:type="auto"/>
          </w:tcPr>
          <w:p w14:paraId="3C741C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0EFE61" w14:textId="77777777" w:rsidTr="00AB1096">
        <w:tc>
          <w:tcPr>
            <w:tcW w:w="0" w:type="auto"/>
          </w:tcPr>
          <w:p w14:paraId="2D66C931" w14:textId="4641B9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R4-2119951</w:t>
            </w:r>
          </w:p>
        </w:tc>
        <w:tc>
          <w:tcPr>
            <w:tcW w:w="0" w:type="auto"/>
          </w:tcPr>
          <w:p w14:paraId="5B412495" w14:textId="62647A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D25426A" w14:textId="43B82C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971D7FD" w14:textId="0B87E4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77EB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326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14A7D9" w14:textId="77777777" w:rsidTr="00AB1096">
        <w:tc>
          <w:tcPr>
            <w:tcW w:w="0" w:type="auto"/>
          </w:tcPr>
          <w:p w14:paraId="554985B7" w14:textId="1D7816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R4-2119952</w:t>
            </w:r>
          </w:p>
        </w:tc>
        <w:tc>
          <w:tcPr>
            <w:tcW w:w="0" w:type="auto"/>
          </w:tcPr>
          <w:p w14:paraId="009BAABB" w14:textId="230367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IBE mask and MPR for NB-IoT 16-QAM</w:t>
            </w:r>
          </w:p>
        </w:tc>
        <w:tc>
          <w:tcPr>
            <w:tcW w:w="0" w:type="auto"/>
          </w:tcPr>
          <w:p w14:paraId="6EF174F7" w14:textId="549A9B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2107F1" w14:textId="4A5E32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3A7042" w14:textId="1AC0E4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R4-2117192</w:t>
            </w:r>
          </w:p>
        </w:tc>
        <w:tc>
          <w:tcPr>
            <w:tcW w:w="0" w:type="auto"/>
          </w:tcPr>
          <w:p w14:paraId="32F167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CFB91A" w14:textId="77777777" w:rsidTr="00AB1096">
        <w:tc>
          <w:tcPr>
            <w:tcW w:w="0" w:type="auto"/>
          </w:tcPr>
          <w:p w14:paraId="527DFF6A" w14:textId="11FD0B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R4-2119953</w:t>
            </w:r>
          </w:p>
        </w:tc>
        <w:tc>
          <w:tcPr>
            <w:tcW w:w="0" w:type="auto"/>
          </w:tcPr>
          <w:p w14:paraId="46BC723B" w14:textId="33A11E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UL-MIMO coherence for R17 Tx switching</w:t>
            </w:r>
          </w:p>
        </w:tc>
        <w:tc>
          <w:tcPr>
            <w:tcW w:w="0" w:type="auto"/>
          </w:tcPr>
          <w:p w14:paraId="4677216B" w14:textId="472567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349D37F" w14:textId="010D96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438F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324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C7463B" w14:textId="77777777" w:rsidTr="00AB1096">
        <w:tc>
          <w:tcPr>
            <w:tcW w:w="0" w:type="auto"/>
          </w:tcPr>
          <w:p w14:paraId="4CB6C78B" w14:textId="32DE3B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R4-2119954</w:t>
            </w:r>
          </w:p>
        </w:tc>
        <w:tc>
          <w:tcPr>
            <w:tcW w:w="0" w:type="auto"/>
          </w:tcPr>
          <w:p w14:paraId="1B11F691" w14:textId="12A401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intra-band contiguous UL CA with UL MIMO</w:t>
            </w:r>
          </w:p>
        </w:tc>
        <w:tc>
          <w:tcPr>
            <w:tcW w:w="0" w:type="auto"/>
          </w:tcPr>
          <w:p w14:paraId="1B2CCEB4" w14:textId="38D04D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1028172" w14:textId="2A2C18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2CB2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357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646060" w14:textId="77777777" w:rsidTr="00AB1096">
        <w:tc>
          <w:tcPr>
            <w:tcW w:w="0" w:type="auto"/>
          </w:tcPr>
          <w:p w14:paraId="60E7A570" w14:textId="3CD1F0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R4-2119955</w:t>
            </w:r>
          </w:p>
        </w:tc>
        <w:tc>
          <w:tcPr>
            <w:tcW w:w="0" w:type="auto"/>
          </w:tcPr>
          <w:p w14:paraId="31C2AF40" w14:textId="5D0A36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intra-band NC UL CA for FR1</w:t>
            </w:r>
          </w:p>
        </w:tc>
        <w:tc>
          <w:tcPr>
            <w:tcW w:w="0" w:type="auto"/>
          </w:tcPr>
          <w:p w14:paraId="14CA03DE" w14:textId="6BCDFB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2503186B" w14:textId="58438B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CC80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6157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204B79" w14:textId="77777777" w:rsidTr="00AB1096">
        <w:tc>
          <w:tcPr>
            <w:tcW w:w="0" w:type="auto"/>
          </w:tcPr>
          <w:p w14:paraId="13CD3728" w14:textId="1CFC39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R4-2119956</w:t>
            </w:r>
          </w:p>
        </w:tc>
        <w:tc>
          <w:tcPr>
            <w:tcW w:w="0" w:type="auto"/>
          </w:tcPr>
          <w:p w14:paraId="42C9C223" w14:textId="132378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SCell dropping</w:t>
            </w:r>
          </w:p>
        </w:tc>
        <w:tc>
          <w:tcPr>
            <w:tcW w:w="0" w:type="auto"/>
          </w:tcPr>
          <w:p w14:paraId="512992EE" w14:textId="52E165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F6829C" w14:textId="2C063C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FD85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399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EDEC80" w14:textId="77777777" w:rsidTr="00AB1096">
        <w:tc>
          <w:tcPr>
            <w:tcW w:w="0" w:type="auto"/>
          </w:tcPr>
          <w:p w14:paraId="3FA92CA9" w14:textId="1D96A2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R4-2119957</w:t>
            </w:r>
          </w:p>
        </w:tc>
        <w:tc>
          <w:tcPr>
            <w:tcW w:w="0" w:type="auto"/>
          </w:tcPr>
          <w:p w14:paraId="582313A7" w14:textId="36E989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contiguous CA with UL MIMO for power class 2</w:t>
            </w:r>
          </w:p>
        </w:tc>
        <w:tc>
          <w:tcPr>
            <w:tcW w:w="0" w:type="auto"/>
          </w:tcPr>
          <w:p w14:paraId="54B5D9B7" w14:textId="384BCD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6E1878" w14:textId="4F130E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DADAF61" w14:textId="290F06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R4-2119517</w:t>
            </w:r>
          </w:p>
        </w:tc>
        <w:tc>
          <w:tcPr>
            <w:tcW w:w="0" w:type="auto"/>
          </w:tcPr>
          <w:p w14:paraId="2B2DD2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3611AB" w14:textId="77777777" w:rsidTr="00AB1096">
        <w:tc>
          <w:tcPr>
            <w:tcW w:w="0" w:type="auto"/>
          </w:tcPr>
          <w:p w14:paraId="69DD320B" w14:textId="5F50A3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R4-2119958</w:t>
            </w:r>
          </w:p>
        </w:tc>
        <w:tc>
          <w:tcPr>
            <w:tcW w:w="0" w:type="auto"/>
          </w:tcPr>
          <w:p w14:paraId="65D5BBD1" w14:textId="339243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53932960" w14:textId="0D3493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A729A8" w14:textId="350B04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F5ED71" w14:textId="02AF87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R4-2118130</w:t>
            </w:r>
          </w:p>
        </w:tc>
        <w:tc>
          <w:tcPr>
            <w:tcW w:w="0" w:type="auto"/>
          </w:tcPr>
          <w:p w14:paraId="27A2F8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DA9A8B" w14:textId="77777777" w:rsidTr="00AB1096">
        <w:tc>
          <w:tcPr>
            <w:tcW w:w="0" w:type="auto"/>
          </w:tcPr>
          <w:p w14:paraId="22BFBB53" w14:textId="3F67AC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R4-2119959</w:t>
            </w:r>
          </w:p>
        </w:tc>
        <w:tc>
          <w:tcPr>
            <w:tcW w:w="0" w:type="auto"/>
          </w:tcPr>
          <w:p w14:paraId="30823313" w14:textId="075EF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DL CA based on CBM</w:t>
            </w:r>
          </w:p>
        </w:tc>
        <w:tc>
          <w:tcPr>
            <w:tcW w:w="0" w:type="auto"/>
          </w:tcPr>
          <w:p w14:paraId="0DEE242A" w14:textId="611C7A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3EE24F2" w14:textId="1C91DB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0C08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B091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15DCAC" w14:textId="77777777" w:rsidTr="00AB1096">
        <w:tc>
          <w:tcPr>
            <w:tcW w:w="0" w:type="auto"/>
          </w:tcPr>
          <w:p w14:paraId="7D343232" w14:textId="24BF7C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R4-2119960</w:t>
            </w:r>
          </w:p>
        </w:tc>
        <w:tc>
          <w:tcPr>
            <w:tcW w:w="0" w:type="auto"/>
          </w:tcPr>
          <w:p w14:paraId="567698EE" w14:textId="611899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CA based on IBM</w:t>
            </w:r>
          </w:p>
        </w:tc>
        <w:tc>
          <w:tcPr>
            <w:tcW w:w="0" w:type="auto"/>
          </w:tcPr>
          <w:p w14:paraId="1ED5CA8A" w14:textId="07B6BA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C7CF13" w14:textId="080EB6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5FD5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097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F91D20" w14:textId="77777777" w:rsidTr="00AB1096">
        <w:tc>
          <w:tcPr>
            <w:tcW w:w="0" w:type="auto"/>
          </w:tcPr>
          <w:p w14:paraId="06A2AF7A" w14:textId="10DF1A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R4-2119961</w:t>
            </w:r>
          </w:p>
        </w:tc>
        <w:tc>
          <w:tcPr>
            <w:tcW w:w="0" w:type="auto"/>
          </w:tcPr>
          <w:p w14:paraId="2A329E9C" w14:textId="5A125E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capability for UE supporting both CBM and IBM</w:t>
            </w:r>
          </w:p>
        </w:tc>
        <w:tc>
          <w:tcPr>
            <w:tcW w:w="0" w:type="auto"/>
          </w:tcPr>
          <w:p w14:paraId="72FB7E7E" w14:textId="0DD01A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5308DFA" w14:textId="0384B6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2C380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07A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35D6EA" w14:textId="77777777" w:rsidTr="00AB1096">
        <w:tc>
          <w:tcPr>
            <w:tcW w:w="0" w:type="auto"/>
          </w:tcPr>
          <w:p w14:paraId="032FDE09" w14:textId="7E82D7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R4-2119962</w:t>
            </w:r>
          </w:p>
        </w:tc>
        <w:tc>
          <w:tcPr>
            <w:tcW w:w="0" w:type="auto"/>
          </w:tcPr>
          <w:p w14:paraId="5E65A542" w14:textId="7C8D6E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gap for FR2</w:t>
            </w:r>
          </w:p>
        </w:tc>
        <w:tc>
          <w:tcPr>
            <w:tcW w:w="0" w:type="auto"/>
          </w:tcPr>
          <w:p w14:paraId="7C81B256" w14:textId="58C932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A38A86" w14:textId="39A07D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0605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FA3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B66903" w14:textId="77777777" w:rsidTr="00AB1096">
        <w:tc>
          <w:tcPr>
            <w:tcW w:w="0" w:type="auto"/>
          </w:tcPr>
          <w:p w14:paraId="0F9A6C45" w14:textId="40E763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R4-2119963</w:t>
            </w:r>
          </w:p>
        </w:tc>
        <w:tc>
          <w:tcPr>
            <w:tcW w:w="0" w:type="auto"/>
          </w:tcPr>
          <w:p w14:paraId="32384A4A" w14:textId="07E2A1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gap for FR2</w:t>
            </w:r>
          </w:p>
        </w:tc>
        <w:tc>
          <w:tcPr>
            <w:tcW w:w="0" w:type="auto"/>
          </w:tcPr>
          <w:p w14:paraId="3486CDB4" w14:textId="1C6C4B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8E3D8B" w14:textId="01A23E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DBDE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F1E3A1" w14:textId="483D8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R4-2120058</w:t>
            </w:r>
          </w:p>
        </w:tc>
      </w:tr>
      <w:tr w:rsidR="00AB1096" w14:paraId="4B10C551" w14:textId="77777777" w:rsidTr="00AB1096">
        <w:tc>
          <w:tcPr>
            <w:tcW w:w="0" w:type="auto"/>
          </w:tcPr>
          <w:p w14:paraId="4EF2C342" w14:textId="5D6E90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R4-2119964</w:t>
            </w:r>
          </w:p>
        </w:tc>
        <w:tc>
          <w:tcPr>
            <w:tcW w:w="0" w:type="auto"/>
          </w:tcPr>
          <w:p w14:paraId="52398CF3" w14:textId="75A7F4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DC-Location</w:t>
            </w:r>
          </w:p>
        </w:tc>
        <w:tc>
          <w:tcPr>
            <w:tcW w:w="0" w:type="auto"/>
          </w:tcPr>
          <w:p w14:paraId="04E1152E" w14:textId="476073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9F64374" w14:textId="5A2C38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8686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E8E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D4690E" w14:textId="77777777" w:rsidTr="00AB1096">
        <w:tc>
          <w:tcPr>
            <w:tcW w:w="0" w:type="auto"/>
          </w:tcPr>
          <w:p w14:paraId="41F77745" w14:textId="38CF2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R4-2119965</w:t>
            </w:r>
          </w:p>
        </w:tc>
        <w:tc>
          <w:tcPr>
            <w:tcW w:w="0" w:type="auto"/>
          </w:tcPr>
          <w:p w14:paraId="4DA773B3" w14:textId="7D56DF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DC location for &gt;2CC</w:t>
            </w:r>
          </w:p>
        </w:tc>
        <w:tc>
          <w:tcPr>
            <w:tcW w:w="0" w:type="auto"/>
          </w:tcPr>
          <w:p w14:paraId="2C0E6781" w14:textId="08C6BC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FA592A9" w14:textId="4B32D6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F82C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53D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CA0F73" w14:textId="77777777" w:rsidTr="00AB1096">
        <w:tc>
          <w:tcPr>
            <w:tcW w:w="0" w:type="auto"/>
          </w:tcPr>
          <w:p w14:paraId="33932D29" w14:textId="66BF9B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R4-2119966</w:t>
            </w:r>
          </w:p>
        </w:tc>
        <w:tc>
          <w:tcPr>
            <w:tcW w:w="0" w:type="auto"/>
          </w:tcPr>
          <w:p w14:paraId="303848D3" w14:textId="5FB786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release independence aspects of newly introduced FR2 CA BW Classes and CBM/IBM UE capability “both”</w:t>
            </w:r>
          </w:p>
        </w:tc>
        <w:tc>
          <w:tcPr>
            <w:tcW w:w="0" w:type="auto"/>
          </w:tcPr>
          <w:p w14:paraId="7A4E92B4" w14:textId="1EB8DF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35EEB3E" w14:textId="3566A9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737A12" w14:textId="3E7CBB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R4-2117536</w:t>
            </w:r>
          </w:p>
        </w:tc>
        <w:tc>
          <w:tcPr>
            <w:tcW w:w="0" w:type="auto"/>
          </w:tcPr>
          <w:p w14:paraId="781EE8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67E313" w14:textId="77777777" w:rsidTr="00AB1096">
        <w:tc>
          <w:tcPr>
            <w:tcW w:w="0" w:type="auto"/>
          </w:tcPr>
          <w:p w14:paraId="39FF5581" w14:textId="387F4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R4-2119967</w:t>
            </w:r>
          </w:p>
        </w:tc>
        <w:tc>
          <w:tcPr>
            <w:tcW w:w="0" w:type="auto"/>
          </w:tcPr>
          <w:p w14:paraId="13800DC2" w14:textId="06B273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CA BW classes</w:t>
            </w:r>
          </w:p>
        </w:tc>
        <w:tc>
          <w:tcPr>
            <w:tcW w:w="0" w:type="auto"/>
          </w:tcPr>
          <w:p w14:paraId="329C816D" w14:textId="06FC0D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91E040C" w14:textId="0EA88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8E04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CAD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96AD77" w14:textId="77777777" w:rsidTr="00AB1096">
        <w:tc>
          <w:tcPr>
            <w:tcW w:w="0" w:type="auto"/>
          </w:tcPr>
          <w:p w14:paraId="2C961E7D" w14:textId="688957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R4-2119968</w:t>
            </w:r>
          </w:p>
        </w:tc>
        <w:tc>
          <w:tcPr>
            <w:tcW w:w="0" w:type="auto"/>
          </w:tcPr>
          <w:p w14:paraId="161C5A35" w14:textId="77E0E0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Release independence aspects of new FR2 CA BW classes R15 CATB</w:t>
            </w:r>
          </w:p>
        </w:tc>
        <w:tc>
          <w:tcPr>
            <w:tcW w:w="0" w:type="auto"/>
          </w:tcPr>
          <w:p w14:paraId="58BD70F4" w14:textId="091792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A32857" w14:textId="68585F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4F7A6E" w14:textId="215647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R4-2117537</w:t>
            </w:r>
          </w:p>
        </w:tc>
        <w:tc>
          <w:tcPr>
            <w:tcW w:w="0" w:type="auto"/>
          </w:tcPr>
          <w:p w14:paraId="4018AC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30F806" w14:textId="77777777" w:rsidTr="00AB1096">
        <w:tc>
          <w:tcPr>
            <w:tcW w:w="0" w:type="auto"/>
          </w:tcPr>
          <w:p w14:paraId="1F4C07C7" w14:textId="6DA7CF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R4-2119969</w:t>
            </w:r>
          </w:p>
        </w:tc>
        <w:tc>
          <w:tcPr>
            <w:tcW w:w="0" w:type="auto"/>
          </w:tcPr>
          <w:p w14:paraId="42D329F2" w14:textId="59C6B8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 to introduction of FR2 new CA BW classes MF,ME, MD and MA</w:t>
            </w:r>
          </w:p>
        </w:tc>
        <w:tc>
          <w:tcPr>
            <w:tcW w:w="0" w:type="auto"/>
          </w:tcPr>
          <w:p w14:paraId="39FCFBC9" w14:textId="37A574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95423D0" w14:textId="617993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BEEBB93" w14:textId="1029A9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R4-2118447</w:t>
            </w:r>
          </w:p>
        </w:tc>
        <w:tc>
          <w:tcPr>
            <w:tcW w:w="0" w:type="auto"/>
          </w:tcPr>
          <w:p w14:paraId="409EEE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070B0E" w14:textId="77777777" w:rsidTr="00AB1096">
        <w:tc>
          <w:tcPr>
            <w:tcW w:w="0" w:type="auto"/>
          </w:tcPr>
          <w:p w14:paraId="229DE752" w14:textId="673FEB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R4-2119970</w:t>
            </w:r>
          </w:p>
        </w:tc>
        <w:tc>
          <w:tcPr>
            <w:tcW w:w="0" w:type="auto"/>
          </w:tcPr>
          <w:p w14:paraId="1EC001D1" w14:textId="1A3C8D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TxD implementations with 26+23 and 26+26 PA’s</w:t>
            </w:r>
          </w:p>
        </w:tc>
        <w:tc>
          <w:tcPr>
            <w:tcW w:w="0" w:type="auto"/>
          </w:tcPr>
          <w:p w14:paraId="47127E46" w14:textId="201750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B832AFB" w14:textId="396E7B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14BA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32B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74BB06" w14:textId="77777777" w:rsidTr="00AB1096">
        <w:tc>
          <w:tcPr>
            <w:tcW w:w="0" w:type="auto"/>
          </w:tcPr>
          <w:p w14:paraId="742CEE85" w14:textId="6337B0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R4-2119971</w:t>
            </w:r>
          </w:p>
        </w:tc>
        <w:tc>
          <w:tcPr>
            <w:tcW w:w="0" w:type="auto"/>
          </w:tcPr>
          <w:p w14:paraId="7AC751A2" w14:textId="6A75E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MPR of Tx Diversity (TxD) PC2 for two PC3 PA architecture</w:t>
            </w:r>
          </w:p>
        </w:tc>
        <w:tc>
          <w:tcPr>
            <w:tcW w:w="0" w:type="auto"/>
          </w:tcPr>
          <w:p w14:paraId="4B93B4A7" w14:textId="47721A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7C864DCB" w14:textId="7F7C32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6370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D9B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D272CF" w14:textId="77777777" w:rsidTr="00AB1096">
        <w:tc>
          <w:tcPr>
            <w:tcW w:w="0" w:type="auto"/>
          </w:tcPr>
          <w:p w14:paraId="719657FA" w14:textId="4A8B51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R4-2119972</w:t>
            </w:r>
          </w:p>
        </w:tc>
        <w:tc>
          <w:tcPr>
            <w:tcW w:w="0" w:type="auto"/>
          </w:tcPr>
          <w:p w14:paraId="2FBA05D0" w14:textId="5DC867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table placement for dual TX</w:t>
            </w:r>
          </w:p>
        </w:tc>
        <w:tc>
          <w:tcPr>
            <w:tcW w:w="0" w:type="auto"/>
          </w:tcPr>
          <w:p w14:paraId="0E7DB6EF" w14:textId="6C34D9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DFB569" w14:textId="427B80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3F34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44E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8254EE" w14:textId="77777777" w:rsidTr="00AB1096">
        <w:tc>
          <w:tcPr>
            <w:tcW w:w="0" w:type="auto"/>
          </w:tcPr>
          <w:p w14:paraId="412E79CD" w14:textId="1400E3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R4-2119973</w:t>
            </w:r>
          </w:p>
        </w:tc>
        <w:tc>
          <w:tcPr>
            <w:tcW w:w="0" w:type="auto"/>
          </w:tcPr>
          <w:p w14:paraId="2F037435" w14:textId="011683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SRS antenna switching requirements for TxD and PC1.5</w:t>
            </w:r>
          </w:p>
        </w:tc>
        <w:tc>
          <w:tcPr>
            <w:tcW w:w="0" w:type="auto"/>
          </w:tcPr>
          <w:p w14:paraId="328DDAB7" w14:textId="57CAC0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0C6092" w14:textId="184A28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E17C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06FEA" w14:textId="7001D5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R4-2120065</w:t>
            </w:r>
          </w:p>
        </w:tc>
      </w:tr>
      <w:tr w:rsidR="00AB1096" w14:paraId="10D02B22" w14:textId="77777777" w:rsidTr="00AB1096">
        <w:tc>
          <w:tcPr>
            <w:tcW w:w="0" w:type="auto"/>
          </w:tcPr>
          <w:p w14:paraId="11BEFC42" w14:textId="1D1363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R4-2119974</w:t>
            </w:r>
          </w:p>
        </w:tc>
        <w:tc>
          <w:tcPr>
            <w:tcW w:w="0" w:type="auto"/>
          </w:tcPr>
          <w:p w14:paraId="66E03548" w14:textId="0BD6A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ULFPTx with TxD</w:t>
            </w:r>
          </w:p>
        </w:tc>
        <w:tc>
          <w:tcPr>
            <w:tcW w:w="0" w:type="auto"/>
          </w:tcPr>
          <w:p w14:paraId="42690C08" w14:textId="449C94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FF78EE" w14:textId="45F09D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CF1D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D26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4F4317" w14:textId="77777777" w:rsidTr="00AB1096">
        <w:tc>
          <w:tcPr>
            <w:tcW w:w="0" w:type="auto"/>
          </w:tcPr>
          <w:p w14:paraId="61D2932C" w14:textId="4ECDAD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R4-2119975</w:t>
            </w:r>
          </w:p>
        </w:tc>
        <w:tc>
          <w:tcPr>
            <w:tcW w:w="0" w:type="auto"/>
          </w:tcPr>
          <w:p w14:paraId="6664FC43" w14:textId="439594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38.837 v0.2.0</w:t>
            </w:r>
          </w:p>
        </w:tc>
        <w:tc>
          <w:tcPr>
            <w:tcW w:w="0" w:type="auto"/>
          </w:tcPr>
          <w:p w14:paraId="4B2E8B27" w14:textId="5C6E7F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9D37D3" w14:textId="16141C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737F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F425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60D6D5" w14:textId="77777777" w:rsidTr="00AB1096">
        <w:tc>
          <w:tcPr>
            <w:tcW w:w="0" w:type="auto"/>
          </w:tcPr>
          <w:p w14:paraId="3892A1A8" w14:textId="621E60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R4-2119976</w:t>
            </w:r>
          </w:p>
        </w:tc>
        <w:tc>
          <w:tcPr>
            <w:tcW w:w="0" w:type="auto"/>
          </w:tcPr>
          <w:p w14:paraId="6C506C91" w14:textId="425E69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38.307: release independent requirements for TxD</w:t>
            </w:r>
          </w:p>
        </w:tc>
        <w:tc>
          <w:tcPr>
            <w:tcW w:w="0" w:type="auto"/>
          </w:tcPr>
          <w:p w14:paraId="6461DBE7" w14:textId="3AFEC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3E160C" w14:textId="5A3B3D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DE077C3" w14:textId="2DA016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R4-2119526</w:t>
            </w:r>
          </w:p>
        </w:tc>
        <w:tc>
          <w:tcPr>
            <w:tcW w:w="0" w:type="auto"/>
          </w:tcPr>
          <w:p w14:paraId="275F76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2CF5D0" w14:textId="77777777" w:rsidTr="00AB1096">
        <w:tc>
          <w:tcPr>
            <w:tcW w:w="0" w:type="auto"/>
          </w:tcPr>
          <w:p w14:paraId="17FBDDCD" w14:textId="1EDF17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R4-2119977</w:t>
            </w:r>
          </w:p>
        </w:tc>
        <w:tc>
          <w:tcPr>
            <w:tcW w:w="0" w:type="auto"/>
          </w:tcPr>
          <w:p w14:paraId="3478CDE7" w14:textId="6F91F1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TS 38.101-1: Move PC1.5 MPR to Clause 6.2G</w:t>
            </w:r>
          </w:p>
        </w:tc>
        <w:tc>
          <w:tcPr>
            <w:tcW w:w="0" w:type="auto"/>
          </w:tcPr>
          <w:p w14:paraId="197FD4E3" w14:textId="4CF943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5816C442" w14:textId="11A5C5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73EFDD" w14:textId="1F9952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R4-2118550</w:t>
            </w:r>
          </w:p>
        </w:tc>
        <w:tc>
          <w:tcPr>
            <w:tcW w:w="0" w:type="auto"/>
          </w:tcPr>
          <w:p w14:paraId="06C5F3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B8D8EB" w14:textId="77777777" w:rsidTr="00AB1096">
        <w:tc>
          <w:tcPr>
            <w:tcW w:w="0" w:type="auto"/>
          </w:tcPr>
          <w:p w14:paraId="44900184" w14:textId="1B667B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R4-2119978</w:t>
            </w:r>
          </w:p>
        </w:tc>
        <w:tc>
          <w:tcPr>
            <w:tcW w:w="0" w:type="auto"/>
          </w:tcPr>
          <w:p w14:paraId="63970ED3" w14:textId="458E52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UL-MIMO requirements for single-port antenna transmission</w:t>
            </w:r>
          </w:p>
        </w:tc>
        <w:tc>
          <w:tcPr>
            <w:tcW w:w="0" w:type="auto"/>
          </w:tcPr>
          <w:p w14:paraId="3520A7BE" w14:textId="7FF09E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CFFDDD" w14:textId="4D0FB1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4AD8F6" w14:textId="6E246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R4-2118135</w:t>
            </w:r>
          </w:p>
        </w:tc>
        <w:tc>
          <w:tcPr>
            <w:tcW w:w="0" w:type="auto"/>
          </w:tcPr>
          <w:p w14:paraId="007208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B87C1A" w14:textId="77777777" w:rsidTr="00AB1096">
        <w:tc>
          <w:tcPr>
            <w:tcW w:w="0" w:type="auto"/>
          </w:tcPr>
          <w:p w14:paraId="1621C383" w14:textId="6A7DCB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R4-2119979</w:t>
            </w:r>
          </w:p>
        </w:tc>
        <w:tc>
          <w:tcPr>
            <w:tcW w:w="0" w:type="auto"/>
          </w:tcPr>
          <w:p w14:paraId="28563E33" w14:textId="76EC81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38.837 for TxD’s impact on ULFPTx-related requirement</w:t>
            </w:r>
          </w:p>
        </w:tc>
        <w:tc>
          <w:tcPr>
            <w:tcW w:w="0" w:type="auto"/>
          </w:tcPr>
          <w:p w14:paraId="0F9CFA8E" w14:textId="6A250E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44CCC4" w14:textId="2A9E3C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703101" w14:textId="137484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R4-2118221</w:t>
            </w:r>
          </w:p>
        </w:tc>
        <w:tc>
          <w:tcPr>
            <w:tcW w:w="0" w:type="auto"/>
          </w:tcPr>
          <w:p w14:paraId="2114B6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57AE71" w14:textId="77777777" w:rsidTr="00AB1096">
        <w:tc>
          <w:tcPr>
            <w:tcW w:w="0" w:type="auto"/>
          </w:tcPr>
          <w:p w14:paraId="716BA46F" w14:textId="0ECBCC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R4-2119980</w:t>
            </w:r>
          </w:p>
        </w:tc>
        <w:tc>
          <w:tcPr>
            <w:tcW w:w="0" w:type="auto"/>
          </w:tcPr>
          <w:p w14:paraId="4990345A" w14:textId="3B7B39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UE requirements</w:t>
            </w:r>
          </w:p>
        </w:tc>
        <w:tc>
          <w:tcPr>
            <w:tcW w:w="0" w:type="auto"/>
          </w:tcPr>
          <w:p w14:paraId="3C354E9E" w14:textId="014749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15C8C8" w14:textId="26C9BE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C482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15E9E" w14:textId="249A50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R4-2120066</w:t>
            </w:r>
          </w:p>
        </w:tc>
      </w:tr>
      <w:tr w:rsidR="00AB1096" w14:paraId="4DD65D7C" w14:textId="77777777" w:rsidTr="00AB1096">
        <w:tc>
          <w:tcPr>
            <w:tcW w:w="0" w:type="auto"/>
          </w:tcPr>
          <w:p w14:paraId="225DCB1E" w14:textId="33CD48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R4-2119981</w:t>
            </w:r>
          </w:p>
        </w:tc>
        <w:tc>
          <w:tcPr>
            <w:tcW w:w="0" w:type="auto"/>
          </w:tcPr>
          <w:p w14:paraId="03461079" w14:textId="657533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Pcamx revision in NR V2X UE in Rel-16</w:t>
            </w:r>
          </w:p>
        </w:tc>
        <w:tc>
          <w:tcPr>
            <w:tcW w:w="0" w:type="auto"/>
          </w:tcPr>
          <w:p w14:paraId="31F2ABE1" w14:textId="5C4B5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5B899E0" w14:textId="50E919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F40D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B98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670F82" w14:textId="77777777" w:rsidTr="00AB1096">
        <w:tc>
          <w:tcPr>
            <w:tcW w:w="0" w:type="auto"/>
          </w:tcPr>
          <w:p w14:paraId="455EF558" w14:textId="2FCAF7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R4-2119982</w:t>
            </w:r>
          </w:p>
        </w:tc>
        <w:tc>
          <w:tcPr>
            <w:tcW w:w="0" w:type="auto"/>
          </w:tcPr>
          <w:p w14:paraId="66F6FC7F" w14:textId="187FD4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REFSENS requiremetns in SL enh. UE in n14</w:t>
            </w:r>
          </w:p>
        </w:tc>
        <w:tc>
          <w:tcPr>
            <w:tcW w:w="0" w:type="auto"/>
          </w:tcPr>
          <w:p w14:paraId="2C417193" w14:textId="7B03EF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65AEDB48" w14:textId="6119EF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1F52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CBB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339B62" w14:textId="77777777" w:rsidTr="00AB1096">
        <w:tc>
          <w:tcPr>
            <w:tcW w:w="0" w:type="auto"/>
          </w:tcPr>
          <w:p w14:paraId="22B90C93" w14:textId="29DCEF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R4-2119983</w:t>
            </w:r>
          </w:p>
        </w:tc>
        <w:tc>
          <w:tcPr>
            <w:tcW w:w="0" w:type="auto"/>
          </w:tcPr>
          <w:p w14:paraId="30241F59" w14:textId="1BEED0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configured transmitted power for inter-band V2X concurrent operation (Rel-16)</w:t>
            </w:r>
          </w:p>
        </w:tc>
        <w:tc>
          <w:tcPr>
            <w:tcW w:w="0" w:type="auto"/>
          </w:tcPr>
          <w:p w14:paraId="74D358CB" w14:textId="33B5A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025E2D" w14:textId="5B9987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4E3DD0E" w14:textId="2BEAF4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R4-2117402</w:t>
            </w:r>
          </w:p>
        </w:tc>
        <w:tc>
          <w:tcPr>
            <w:tcW w:w="0" w:type="auto"/>
          </w:tcPr>
          <w:p w14:paraId="44A453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9E8859" w14:textId="77777777" w:rsidTr="00AB1096">
        <w:tc>
          <w:tcPr>
            <w:tcW w:w="0" w:type="auto"/>
          </w:tcPr>
          <w:p w14:paraId="39C55584" w14:textId="2BE17A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R4-2119984</w:t>
            </w:r>
          </w:p>
        </w:tc>
        <w:tc>
          <w:tcPr>
            <w:tcW w:w="0" w:type="auto"/>
          </w:tcPr>
          <w:p w14:paraId="626E71B5" w14:textId="042DF4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inter-band V2X concurrent operation (Rel-16)</w:t>
            </w:r>
          </w:p>
        </w:tc>
        <w:tc>
          <w:tcPr>
            <w:tcW w:w="0" w:type="auto"/>
          </w:tcPr>
          <w:p w14:paraId="420D14E8" w14:textId="7208F4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AE7CE31" w14:textId="5C9474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DDF355" w14:textId="46509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R4-2117404</w:t>
            </w:r>
          </w:p>
        </w:tc>
        <w:tc>
          <w:tcPr>
            <w:tcW w:w="0" w:type="auto"/>
          </w:tcPr>
          <w:p w14:paraId="52CCF3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7039A3" w14:textId="77777777" w:rsidTr="00AB1096">
        <w:tc>
          <w:tcPr>
            <w:tcW w:w="0" w:type="auto"/>
          </w:tcPr>
          <w:p w14:paraId="7BA856D6" w14:textId="7C6004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R4-2119985</w:t>
            </w:r>
          </w:p>
        </w:tc>
        <w:tc>
          <w:tcPr>
            <w:tcW w:w="0" w:type="auto"/>
          </w:tcPr>
          <w:p w14:paraId="04183772" w14:textId="0A9768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Updating REFSENS requirements for NR SL enhancement</w:t>
            </w:r>
          </w:p>
        </w:tc>
        <w:tc>
          <w:tcPr>
            <w:tcW w:w="0" w:type="auto"/>
          </w:tcPr>
          <w:p w14:paraId="3013D2E0" w14:textId="6D881D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38DB9A4" w14:textId="19EAEE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176905" w14:textId="64C5C5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R4-2118114</w:t>
            </w:r>
          </w:p>
        </w:tc>
        <w:tc>
          <w:tcPr>
            <w:tcW w:w="0" w:type="auto"/>
          </w:tcPr>
          <w:p w14:paraId="7024D7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F62D6A" w14:textId="77777777" w:rsidTr="00AB1096">
        <w:tc>
          <w:tcPr>
            <w:tcW w:w="0" w:type="auto"/>
          </w:tcPr>
          <w:p w14:paraId="6DD0F1B4" w14:textId="693934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R4-2119986</w:t>
            </w:r>
          </w:p>
        </w:tc>
        <w:tc>
          <w:tcPr>
            <w:tcW w:w="0" w:type="auto"/>
          </w:tcPr>
          <w:p w14:paraId="03D5749D" w14:textId="52AC12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SL enhancements</w:t>
            </w:r>
          </w:p>
        </w:tc>
        <w:tc>
          <w:tcPr>
            <w:tcW w:w="0" w:type="auto"/>
          </w:tcPr>
          <w:p w14:paraId="2EE76601" w14:textId="2E589E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E410C53" w14:textId="18CD2D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82D5CC" w14:textId="12533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R4-2118278</w:t>
            </w:r>
          </w:p>
        </w:tc>
        <w:tc>
          <w:tcPr>
            <w:tcW w:w="0" w:type="auto"/>
          </w:tcPr>
          <w:p w14:paraId="5650C0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9A66CE" w14:textId="77777777" w:rsidTr="00AB1096">
        <w:tc>
          <w:tcPr>
            <w:tcW w:w="0" w:type="auto"/>
          </w:tcPr>
          <w:p w14:paraId="3092B679" w14:textId="3566D0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R4-2119987</w:t>
            </w:r>
          </w:p>
        </w:tc>
        <w:tc>
          <w:tcPr>
            <w:tcW w:w="0" w:type="auto"/>
          </w:tcPr>
          <w:p w14:paraId="076F1B73" w14:textId="445C1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PEMAX correction</w:t>
            </w:r>
          </w:p>
        </w:tc>
        <w:tc>
          <w:tcPr>
            <w:tcW w:w="0" w:type="auto"/>
          </w:tcPr>
          <w:p w14:paraId="4C7CB5F0" w14:textId="1C95DD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75C83A3" w14:textId="3C569F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333010B" w14:textId="623B29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R4-2119244</w:t>
            </w:r>
          </w:p>
        </w:tc>
        <w:tc>
          <w:tcPr>
            <w:tcW w:w="0" w:type="auto"/>
          </w:tcPr>
          <w:p w14:paraId="36BBF4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AC2666" w14:textId="77777777" w:rsidTr="00AB1096">
        <w:tc>
          <w:tcPr>
            <w:tcW w:w="0" w:type="auto"/>
          </w:tcPr>
          <w:p w14:paraId="60327F3B" w14:textId="6149E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R4-2119988</w:t>
            </w:r>
          </w:p>
        </w:tc>
        <w:tc>
          <w:tcPr>
            <w:tcW w:w="0" w:type="auto"/>
          </w:tcPr>
          <w:p w14:paraId="0C47F70B" w14:textId="6BBF9D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RF requirements and sync issues for intra-band operation</w:t>
            </w:r>
          </w:p>
        </w:tc>
        <w:tc>
          <w:tcPr>
            <w:tcW w:w="0" w:type="auto"/>
          </w:tcPr>
          <w:p w14:paraId="3FDD1718" w14:textId="3108D6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FCBD31B" w14:textId="3B1F27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6E6F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721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0C43D4" w14:textId="77777777" w:rsidTr="00AB1096">
        <w:tc>
          <w:tcPr>
            <w:tcW w:w="0" w:type="auto"/>
          </w:tcPr>
          <w:p w14:paraId="597C0C39" w14:textId="7B92CE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R4-2119989</w:t>
            </w:r>
          </w:p>
        </w:tc>
        <w:tc>
          <w:tcPr>
            <w:tcW w:w="0" w:type="auto"/>
          </w:tcPr>
          <w:p w14:paraId="06EDBD2E" w14:textId="4A1AC7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intra-band V2X con-current operation</w:t>
            </w:r>
          </w:p>
        </w:tc>
        <w:tc>
          <w:tcPr>
            <w:tcW w:w="0" w:type="auto"/>
          </w:tcPr>
          <w:p w14:paraId="697F3259" w14:textId="005E97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LGE</w:t>
            </w:r>
          </w:p>
        </w:tc>
        <w:tc>
          <w:tcPr>
            <w:tcW w:w="0" w:type="auto"/>
          </w:tcPr>
          <w:p w14:paraId="4FBB79B7" w14:textId="47EC67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3945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0F9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0CDFD7" w14:textId="77777777" w:rsidTr="00AB1096">
        <w:tc>
          <w:tcPr>
            <w:tcW w:w="0" w:type="auto"/>
          </w:tcPr>
          <w:p w14:paraId="7E46A44E" w14:textId="7FF41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R4-2119990</w:t>
            </w:r>
          </w:p>
        </w:tc>
        <w:tc>
          <w:tcPr>
            <w:tcW w:w="0" w:type="auto"/>
          </w:tcPr>
          <w:p w14:paraId="771A3B78" w14:textId="524474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0" w:type="auto"/>
          </w:tcPr>
          <w:p w14:paraId="4468639A" w14:textId="2737CA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3C1F245" w14:textId="2267CC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782D69" w14:textId="030DFF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R4-2118095</w:t>
            </w:r>
          </w:p>
        </w:tc>
        <w:tc>
          <w:tcPr>
            <w:tcW w:w="0" w:type="auto"/>
          </w:tcPr>
          <w:p w14:paraId="077308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EEC2B0" w14:textId="77777777" w:rsidTr="00AB1096">
        <w:tc>
          <w:tcPr>
            <w:tcW w:w="0" w:type="auto"/>
          </w:tcPr>
          <w:p w14:paraId="161036AA" w14:textId="77AFA9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R4-2119991</w:t>
            </w:r>
          </w:p>
        </w:tc>
        <w:tc>
          <w:tcPr>
            <w:tcW w:w="0" w:type="auto"/>
          </w:tcPr>
          <w:p w14:paraId="070DCF22" w14:textId="28FE3D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HPUE NR V2X</w:t>
            </w:r>
          </w:p>
        </w:tc>
        <w:tc>
          <w:tcPr>
            <w:tcW w:w="0" w:type="auto"/>
          </w:tcPr>
          <w:p w14:paraId="37D007BF" w14:textId="3C79B6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C5ED4C" w14:textId="245E19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2D5E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881D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A3E398" w14:textId="77777777" w:rsidTr="00AB1096">
        <w:tc>
          <w:tcPr>
            <w:tcW w:w="0" w:type="auto"/>
          </w:tcPr>
          <w:p w14:paraId="7B270B31" w14:textId="495EF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R4-2119992</w:t>
            </w:r>
          </w:p>
        </w:tc>
        <w:tc>
          <w:tcPr>
            <w:tcW w:w="0" w:type="auto"/>
          </w:tcPr>
          <w:p w14:paraId="23E544A6" w14:textId="5B42A1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Signalling of PC2 V2X intra-band concurrent operation</w:t>
            </w:r>
          </w:p>
        </w:tc>
        <w:tc>
          <w:tcPr>
            <w:tcW w:w="0" w:type="auto"/>
          </w:tcPr>
          <w:p w14:paraId="2D8752DF" w14:textId="263FC1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B830230" w14:textId="76EC83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F7C8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C40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CDC39A" w14:textId="77777777" w:rsidTr="00AB1096">
        <w:tc>
          <w:tcPr>
            <w:tcW w:w="0" w:type="auto"/>
          </w:tcPr>
          <w:p w14:paraId="4ECE6602" w14:textId="6BD5B2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R4-2119993</w:t>
            </w:r>
          </w:p>
        </w:tc>
        <w:tc>
          <w:tcPr>
            <w:tcW w:w="0" w:type="auto"/>
          </w:tcPr>
          <w:p w14:paraId="5F2C3B62" w14:textId="002804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 Introducing extension of FR2 to cover up to 71GHz</w:t>
            </w:r>
          </w:p>
        </w:tc>
        <w:tc>
          <w:tcPr>
            <w:tcW w:w="0" w:type="auto"/>
          </w:tcPr>
          <w:p w14:paraId="3EEF0494" w14:textId="1A41B2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8F83C5" w14:textId="656D09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6BF0CE3" w14:textId="2317EF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R4-2119179</w:t>
            </w:r>
          </w:p>
        </w:tc>
        <w:tc>
          <w:tcPr>
            <w:tcW w:w="0" w:type="auto"/>
          </w:tcPr>
          <w:p w14:paraId="6A5E1E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9EA111" w14:textId="77777777" w:rsidTr="00AB1096">
        <w:tc>
          <w:tcPr>
            <w:tcW w:w="0" w:type="auto"/>
          </w:tcPr>
          <w:p w14:paraId="3B49F166" w14:textId="3A95D4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R4-2119994</w:t>
            </w:r>
          </w:p>
        </w:tc>
        <w:tc>
          <w:tcPr>
            <w:tcW w:w="0" w:type="auto"/>
          </w:tcPr>
          <w:p w14:paraId="1EBEA2EF" w14:textId="2110BA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38.101-3:implementation of FR2-1 and FR2-2 frequency sub-ranges for the General parts of the specification</w:t>
            </w:r>
          </w:p>
        </w:tc>
        <w:tc>
          <w:tcPr>
            <w:tcW w:w="0" w:type="auto"/>
          </w:tcPr>
          <w:p w14:paraId="127D6C3D" w14:textId="19D727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0AE2996" w14:textId="6E1E44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7E5FFE" w14:textId="1A2968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R4-2119144</w:t>
            </w:r>
          </w:p>
        </w:tc>
        <w:tc>
          <w:tcPr>
            <w:tcW w:w="0" w:type="auto"/>
          </w:tcPr>
          <w:p w14:paraId="5F3580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A500B4" w14:textId="77777777" w:rsidTr="00AB1096">
        <w:tc>
          <w:tcPr>
            <w:tcW w:w="0" w:type="auto"/>
          </w:tcPr>
          <w:p w14:paraId="3B84E501" w14:textId="0518DB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R4-2119995</w:t>
            </w:r>
          </w:p>
        </w:tc>
        <w:tc>
          <w:tcPr>
            <w:tcW w:w="0" w:type="auto"/>
          </w:tcPr>
          <w:p w14:paraId="74523C4A" w14:textId="25B9C1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implementation of FR2-1 and FR2-2 frequency sub-ranges for the General parts of the specification</w:t>
            </w:r>
          </w:p>
        </w:tc>
        <w:tc>
          <w:tcPr>
            <w:tcW w:w="0" w:type="auto"/>
          </w:tcPr>
          <w:p w14:paraId="11DFD66D" w14:textId="6234D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331CAAB" w14:textId="1F2B35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38EF5E" w14:textId="57A365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R4-2119145</w:t>
            </w:r>
          </w:p>
        </w:tc>
        <w:tc>
          <w:tcPr>
            <w:tcW w:w="0" w:type="auto"/>
          </w:tcPr>
          <w:p w14:paraId="7B43BC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58E96D" w14:textId="77777777" w:rsidTr="00AB1096">
        <w:tc>
          <w:tcPr>
            <w:tcW w:w="0" w:type="auto"/>
          </w:tcPr>
          <w:p w14:paraId="232D1D8F" w14:textId="2EFFD3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R4-2119996</w:t>
            </w:r>
          </w:p>
        </w:tc>
        <w:tc>
          <w:tcPr>
            <w:tcW w:w="0" w:type="auto"/>
          </w:tcPr>
          <w:p w14:paraId="14D3CAA6" w14:textId="2751E0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 to 38.101-1: Addition of FR2-2 sub-range</w:t>
            </w:r>
          </w:p>
        </w:tc>
        <w:tc>
          <w:tcPr>
            <w:tcW w:w="0" w:type="auto"/>
          </w:tcPr>
          <w:p w14:paraId="1C11F1A9" w14:textId="0B2596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70B270" w14:textId="3C163E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7A6EEB" w14:textId="3C5AA9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R4-2118740</w:t>
            </w:r>
          </w:p>
        </w:tc>
        <w:tc>
          <w:tcPr>
            <w:tcW w:w="0" w:type="auto"/>
          </w:tcPr>
          <w:p w14:paraId="28FE0D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3D5434" w14:textId="77777777" w:rsidTr="00AB1096">
        <w:tc>
          <w:tcPr>
            <w:tcW w:w="0" w:type="auto"/>
          </w:tcPr>
          <w:p w14:paraId="1EDE7733" w14:textId="6ED448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R4-2119997</w:t>
            </w:r>
          </w:p>
        </w:tc>
        <w:tc>
          <w:tcPr>
            <w:tcW w:w="0" w:type="auto"/>
          </w:tcPr>
          <w:p w14:paraId="578F9D31" w14:textId="60E869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38.124: implementation of FR2-1 and FR2-2 frequency sub-ranges for the General parts of the specification</w:t>
            </w:r>
          </w:p>
        </w:tc>
        <w:tc>
          <w:tcPr>
            <w:tcW w:w="0" w:type="auto"/>
          </w:tcPr>
          <w:p w14:paraId="3B8E4D73" w14:textId="4F1504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3DF6CA" w14:textId="745A9E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317E33" w14:textId="53828C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R4-2119147</w:t>
            </w:r>
          </w:p>
        </w:tc>
        <w:tc>
          <w:tcPr>
            <w:tcW w:w="0" w:type="auto"/>
          </w:tcPr>
          <w:p w14:paraId="5EC323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00DFD0" w14:textId="77777777" w:rsidTr="00AB1096">
        <w:tc>
          <w:tcPr>
            <w:tcW w:w="0" w:type="auto"/>
          </w:tcPr>
          <w:p w14:paraId="300658E7" w14:textId="4C9714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R4-2119998</w:t>
            </w:r>
          </w:p>
        </w:tc>
        <w:tc>
          <w:tcPr>
            <w:tcW w:w="0" w:type="auto"/>
          </w:tcPr>
          <w:p w14:paraId="7E8D6557" w14:textId="5AEA94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(Part 1) - System Parameters</w:t>
            </w:r>
          </w:p>
        </w:tc>
        <w:tc>
          <w:tcPr>
            <w:tcW w:w="0" w:type="auto"/>
          </w:tcPr>
          <w:p w14:paraId="1175A921" w14:textId="745FB7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9E60777" w14:textId="1716BD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B94E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513AF" w14:textId="5E66D9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R4-2120061</w:t>
            </w:r>
          </w:p>
        </w:tc>
      </w:tr>
      <w:tr w:rsidR="00AB1096" w14:paraId="4F0E41FC" w14:textId="77777777" w:rsidTr="00AB1096">
        <w:tc>
          <w:tcPr>
            <w:tcW w:w="0" w:type="auto"/>
          </w:tcPr>
          <w:p w14:paraId="4F0ACCBB" w14:textId="71063D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R4-2119999</w:t>
            </w:r>
          </w:p>
        </w:tc>
        <w:tc>
          <w:tcPr>
            <w:tcW w:w="0" w:type="auto"/>
          </w:tcPr>
          <w:p w14:paraId="6C5D0390" w14:textId="176DB4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60GHz UE RF requirements</w:t>
            </w:r>
          </w:p>
        </w:tc>
        <w:tc>
          <w:tcPr>
            <w:tcW w:w="0" w:type="auto"/>
          </w:tcPr>
          <w:p w14:paraId="475E9F27" w14:textId="66B10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40C6E1E" w14:textId="3074FF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E92B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2ED780" w14:textId="137649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R4-2120062</w:t>
            </w:r>
          </w:p>
        </w:tc>
      </w:tr>
      <w:tr w:rsidR="00AB1096" w14:paraId="2A10D802" w14:textId="77777777" w:rsidTr="00AB1096">
        <w:tc>
          <w:tcPr>
            <w:tcW w:w="0" w:type="auto"/>
          </w:tcPr>
          <w:p w14:paraId="3D3CBA4D" w14:textId="633B8A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R4-2120000</w:t>
            </w:r>
          </w:p>
        </w:tc>
        <w:tc>
          <w:tcPr>
            <w:tcW w:w="0" w:type="auto"/>
          </w:tcPr>
          <w:p w14:paraId="5DC3F642" w14:textId="7E3C95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60GHz UE timing</w:t>
            </w:r>
          </w:p>
        </w:tc>
        <w:tc>
          <w:tcPr>
            <w:tcW w:w="0" w:type="auto"/>
          </w:tcPr>
          <w:p w14:paraId="41CB3D75" w14:textId="752D3F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D019888" w14:textId="63D7A6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4569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BB9B9" w14:textId="630E83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R4-2120063</w:t>
            </w:r>
          </w:p>
        </w:tc>
      </w:tr>
      <w:tr w:rsidR="00AB1096" w14:paraId="6CC4AB24" w14:textId="77777777" w:rsidTr="00AB1096">
        <w:tc>
          <w:tcPr>
            <w:tcW w:w="0" w:type="auto"/>
          </w:tcPr>
          <w:p w14:paraId="3C3EE300" w14:textId="4FE67B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R4-2120001</w:t>
            </w:r>
          </w:p>
        </w:tc>
        <w:tc>
          <w:tcPr>
            <w:tcW w:w="0" w:type="auto"/>
          </w:tcPr>
          <w:p w14:paraId="539757E2" w14:textId="582E7E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DL/UL ACIR and BS/UE ACLR/ACS for FR2-2</w:t>
            </w:r>
          </w:p>
        </w:tc>
        <w:tc>
          <w:tcPr>
            <w:tcW w:w="0" w:type="auto"/>
          </w:tcPr>
          <w:p w14:paraId="70134D9E" w14:textId="0AABA7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vivo</w:t>
            </w:r>
          </w:p>
        </w:tc>
        <w:tc>
          <w:tcPr>
            <w:tcW w:w="0" w:type="auto"/>
          </w:tcPr>
          <w:p w14:paraId="2F95A268" w14:textId="76474A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843A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5C3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347B91" w14:textId="77777777" w:rsidTr="00AB1096">
        <w:tc>
          <w:tcPr>
            <w:tcW w:w="0" w:type="auto"/>
          </w:tcPr>
          <w:p w14:paraId="7DFCD442" w14:textId="067549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R4-2120002</w:t>
            </w:r>
          </w:p>
        </w:tc>
        <w:tc>
          <w:tcPr>
            <w:tcW w:w="0" w:type="auto"/>
          </w:tcPr>
          <w:p w14:paraId="6767E149" w14:textId="5C8F06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transmissions</w:t>
            </w:r>
          </w:p>
        </w:tc>
        <w:tc>
          <w:tcPr>
            <w:tcW w:w="0" w:type="auto"/>
          </w:tcPr>
          <w:p w14:paraId="173A8A5C" w14:textId="75F5B0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Qualcomm</w:t>
            </w:r>
          </w:p>
        </w:tc>
        <w:tc>
          <w:tcPr>
            <w:tcW w:w="0" w:type="auto"/>
          </w:tcPr>
          <w:p w14:paraId="3BDAA0EC" w14:textId="6D8F6D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5C4B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248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CA58B8" w14:textId="77777777" w:rsidTr="00AB1096">
        <w:tc>
          <w:tcPr>
            <w:tcW w:w="0" w:type="auto"/>
          </w:tcPr>
          <w:p w14:paraId="2085C29A" w14:textId="37BA76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R4-2120003</w:t>
            </w:r>
          </w:p>
        </w:tc>
        <w:tc>
          <w:tcPr>
            <w:tcW w:w="0" w:type="auto"/>
          </w:tcPr>
          <w:p w14:paraId="46874671" w14:textId="075321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phase continuity and power consistency for PUCCH and PUSCH transmissions</w:t>
            </w:r>
          </w:p>
        </w:tc>
        <w:tc>
          <w:tcPr>
            <w:tcW w:w="0" w:type="auto"/>
          </w:tcPr>
          <w:p w14:paraId="4EA6353E" w14:textId="1B2A2D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555D58" w14:textId="3C2BEA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EAE0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B89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8BEBBE" w14:textId="77777777" w:rsidTr="00AB1096">
        <w:tc>
          <w:tcPr>
            <w:tcW w:w="0" w:type="auto"/>
          </w:tcPr>
          <w:p w14:paraId="3AED8D6A" w14:textId="0FDF8A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R4-2120004</w:t>
            </w:r>
          </w:p>
        </w:tc>
        <w:tc>
          <w:tcPr>
            <w:tcW w:w="0" w:type="auto"/>
          </w:tcPr>
          <w:p w14:paraId="4656F379" w14:textId="0DC0E1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RAN4 RF work plan for NR coverage enhancements WI</w:t>
            </w:r>
          </w:p>
        </w:tc>
        <w:tc>
          <w:tcPr>
            <w:tcW w:w="0" w:type="auto"/>
          </w:tcPr>
          <w:p w14:paraId="10C74C3D" w14:textId="3B9CB8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8C48D7C" w14:textId="065D01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74B945" w14:textId="3905B6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R4-2117184</w:t>
            </w:r>
          </w:p>
        </w:tc>
        <w:tc>
          <w:tcPr>
            <w:tcW w:w="0" w:type="auto"/>
          </w:tcPr>
          <w:p w14:paraId="13F463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1796AD" w14:textId="77777777" w:rsidTr="00AB1096">
        <w:tc>
          <w:tcPr>
            <w:tcW w:w="0" w:type="auto"/>
          </w:tcPr>
          <w:p w14:paraId="03FAB3D4" w14:textId="43FC3A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R4-2120005</w:t>
            </w:r>
          </w:p>
        </w:tc>
        <w:tc>
          <w:tcPr>
            <w:tcW w:w="0" w:type="auto"/>
          </w:tcPr>
          <w:p w14:paraId="43D16F75" w14:textId="3E5CF7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continuity and power consistency tolerance</w:t>
            </w:r>
          </w:p>
        </w:tc>
        <w:tc>
          <w:tcPr>
            <w:tcW w:w="0" w:type="auto"/>
          </w:tcPr>
          <w:p w14:paraId="54ADB21F" w14:textId="0F8429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6972834" w14:textId="5C4977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EE1DAC" w14:textId="0978C8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R4-2117185</w:t>
            </w:r>
          </w:p>
        </w:tc>
        <w:tc>
          <w:tcPr>
            <w:tcW w:w="0" w:type="auto"/>
          </w:tcPr>
          <w:p w14:paraId="3CF50D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085D95" w14:textId="77777777" w:rsidTr="00AB1096">
        <w:tc>
          <w:tcPr>
            <w:tcW w:w="0" w:type="auto"/>
          </w:tcPr>
          <w:p w14:paraId="5B0A7502" w14:textId="15FAC7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R4-2120006</w:t>
            </w:r>
          </w:p>
        </w:tc>
        <w:tc>
          <w:tcPr>
            <w:tcW w:w="0" w:type="auto"/>
          </w:tcPr>
          <w:p w14:paraId="3B37B01C" w14:textId="50B1AC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FeMIMO RF</w:t>
            </w:r>
          </w:p>
        </w:tc>
        <w:tc>
          <w:tcPr>
            <w:tcW w:w="0" w:type="auto"/>
          </w:tcPr>
          <w:p w14:paraId="626BE89A" w14:textId="4B34EA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0C75241" w14:textId="4817C4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AB80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6F5B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1BDA3B" w14:textId="77777777" w:rsidTr="00AB1096">
        <w:tc>
          <w:tcPr>
            <w:tcW w:w="0" w:type="auto"/>
          </w:tcPr>
          <w:p w14:paraId="3B4ECE4D" w14:textId="1E8FDE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R4-2120007</w:t>
            </w:r>
          </w:p>
        </w:tc>
        <w:tc>
          <w:tcPr>
            <w:tcW w:w="0" w:type="auto"/>
          </w:tcPr>
          <w:p w14:paraId="594D2BE0" w14:textId="10680D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RedCap RF</w:t>
            </w:r>
          </w:p>
        </w:tc>
        <w:tc>
          <w:tcPr>
            <w:tcW w:w="0" w:type="auto"/>
          </w:tcPr>
          <w:p w14:paraId="00990A4B" w14:textId="02DEAF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2C9187" w14:textId="33F330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D796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C6C260" w14:textId="138D39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R4-2120060</w:t>
            </w:r>
          </w:p>
        </w:tc>
      </w:tr>
      <w:tr w:rsidR="00AB1096" w14:paraId="5FEF2108" w14:textId="77777777" w:rsidTr="00AB1096">
        <w:tc>
          <w:tcPr>
            <w:tcW w:w="0" w:type="auto"/>
          </w:tcPr>
          <w:p w14:paraId="144EE15C" w14:textId="73D31C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R4-2120008</w:t>
            </w:r>
          </w:p>
        </w:tc>
        <w:tc>
          <w:tcPr>
            <w:tcW w:w="0" w:type="auto"/>
          </w:tcPr>
          <w:p w14:paraId="31283840" w14:textId="04EFB6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RF requirements for RedCap UE</w:t>
            </w:r>
          </w:p>
        </w:tc>
        <w:tc>
          <w:tcPr>
            <w:tcW w:w="0" w:type="auto"/>
          </w:tcPr>
          <w:p w14:paraId="6F02C112" w14:textId="7B2A61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B5B6DD" w14:textId="23FAE6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13528B4" w14:textId="6B6152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R4-2118703</w:t>
            </w:r>
          </w:p>
        </w:tc>
        <w:tc>
          <w:tcPr>
            <w:tcW w:w="0" w:type="auto"/>
          </w:tcPr>
          <w:p w14:paraId="1F677B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939E3B" w14:textId="77777777" w:rsidTr="00AB1096">
        <w:tc>
          <w:tcPr>
            <w:tcW w:w="0" w:type="auto"/>
          </w:tcPr>
          <w:p w14:paraId="6BEEA103" w14:textId="212A0B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R4-2120009</w:t>
            </w:r>
          </w:p>
        </w:tc>
        <w:tc>
          <w:tcPr>
            <w:tcW w:w="0" w:type="auto"/>
          </w:tcPr>
          <w:p w14:paraId="3CA3ECB2" w14:textId="64FCDE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UE FR1-TX</w:t>
            </w:r>
          </w:p>
        </w:tc>
        <w:tc>
          <w:tcPr>
            <w:tcW w:w="0" w:type="auto"/>
          </w:tcPr>
          <w:p w14:paraId="77BC4533" w14:textId="5400E8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B79BE2" w14:textId="41E1EF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AE3E55F" w14:textId="13A706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R4-2118992</w:t>
            </w:r>
          </w:p>
        </w:tc>
        <w:tc>
          <w:tcPr>
            <w:tcW w:w="0" w:type="auto"/>
          </w:tcPr>
          <w:p w14:paraId="13E357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3D9126" w14:textId="77777777" w:rsidTr="00AB1096">
        <w:tc>
          <w:tcPr>
            <w:tcW w:w="0" w:type="auto"/>
          </w:tcPr>
          <w:p w14:paraId="74299E63" w14:textId="67F639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R4-2120010</w:t>
            </w:r>
          </w:p>
        </w:tc>
        <w:tc>
          <w:tcPr>
            <w:tcW w:w="0" w:type="auto"/>
          </w:tcPr>
          <w:p w14:paraId="7BAE1F04" w14:textId="6C0A62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widerCBW approach</w:t>
            </w:r>
          </w:p>
        </w:tc>
        <w:tc>
          <w:tcPr>
            <w:tcW w:w="0" w:type="auto"/>
          </w:tcPr>
          <w:p w14:paraId="61E8E1C0" w14:textId="6560CE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2961FC" w14:textId="4DD001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A0D5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082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201B39" w14:textId="77777777" w:rsidTr="00AB1096">
        <w:tc>
          <w:tcPr>
            <w:tcW w:w="0" w:type="auto"/>
          </w:tcPr>
          <w:p w14:paraId="6ED4FE82" w14:textId="27C131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R4-2120011</w:t>
            </w:r>
          </w:p>
        </w:tc>
        <w:tc>
          <w:tcPr>
            <w:tcW w:w="0" w:type="auto"/>
          </w:tcPr>
          <w:p w14:paraId="7C34A7F3" w14:textId="399E56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overlapping channel approach</w:t>
            </w:r>
          </w:p>
        </w:tc>
        <w:tc>
          <w:tcPr>
            <w:tcW w:w="0" w:type="auto"/>
          </w:tcPr>
          <w:p w14:paraId="0B1C16AF" w14:textId="0A6E74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9EDF5C" w14:textId="4A7518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EBB7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EE2C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72B8C3" w14:textId="77777777" w:rsidTr="00AB1096">
        <w:tc>
          <w:tcPr>
            <w:tcW w:w="0" w:type="auto"/>
          </w:tcPr>
          <w:p w14:paraId="111EFB1D" w14:textId="2626DC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R4-2120012</w:t>
            </w:r>
          </w:p>
        </w:tc>
        <w:tc>
          <w:tcPr>
            <w:tcW w:w="0" w:type="auto"/>
          </w:tcPr>
          <w:p w14:paraId="6C944B0B" w14:textId="3BE97F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 Section 6.3.2</w:t>
            </w:r>
          </w:p>
        </w:tc>
        <w:tc>
          <w:tcPr>
            <w:tcW w:w="0" w:type="auto"/>
          </w:tcPr>
          <w:p w14:paraId="100FD817" w14:textId="07C182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4AE19DD5" w14:textId="25A6DA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70C6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ABA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F2C216" w14:textId="77777777" w:rsidTr="00AB1096">
        <w:tc>
          <w:tcPr>
            <w:tcW w:w="0" w:type="auto"/>
          </w:tcPr>
          <w:p w14:paraId="62F7590C" w14:textId="140CAD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R4-2120013</w:t>
            </w:r>
          </w:p>
        </w:tc>
        <w:tc>
          <w:tcPr>
            <w:tcW w:w="0" w:type="auto"/>
          </w:tcPr>
          <w:p w14:paraId="462010ED" w14:textId="455669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with further information on UE channel filter assumptions</w:t>
            </w:r>
          </w:p>
        </w:tc>
        <w:tc>
          <w:tcPr>
            <w:tcW w:w="0" w:type="auto"/>
          </w:tcPr>
          <w:p w14:paraId="57363FB2" w14:textId="1F14F8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</w:t>
            </w:r>
          </w:p>
        </w:tc>
        <w:tc>
          <w:tcPr>
            <w:tcW w:w="0" w:type="auto"/>
          </w:tcPr>
          <w:p w14:paraId="57366335" w14:textId="029750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88D666" w14:textId="01F1DF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R4-2117954</w:t>
            </w:r>
          </w:p>
        </w:tc>
        <w:tc>
          <w:tcPr>
            <w:tcW w:w="0" w:type="auto"/>
          </w:tcPr>
          <w:p w14:paraId="0895E1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6D557C" w14:textId="77777777" w:rsidTr="00AB1096">
        <w:tc>
          <w:tcPr>
            <w:tcW w:w="0" w:type="auto"/>
          </w:tcPr>
          <w:p w14:paraId="77AC5CB1" w14:textId="3F7546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R4-2120014</w:t>
            </w:r>
          </w:p>
        </w:tc>
        <w:tc>
          <w:tcPr>
            <w:tcW w:w="0" w:type="auto"/>
          </w:tcPr>
          <w:p w14:paraId="2A6CF128" w14:textId="113078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on remaining issues for wider channel bandwidth</w:t>
            </w:r>
          </w:p>
        </w:tc>
        <w:tc>
          <w:tcPr>
            <w:tcW w:w="0" w:type="auto"/>
          </w:tcPr>
          <w:p w14:paraId="306C52F0" w14:textId="0B8CA4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B69EFF" w14:textId="2D80DA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FE865C" w14:textId="435ABF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R4-2119229</w:t>
            </w:r>
          </w:p>
        </w:tc>
        <w:tc>
          <w:tcPr>
            <w:tcW w:w="0" w:type="auto"/>
          </w:tcPr>
          <w:p w14:paraId="4D755C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04C8E4" w14:textId="77777777" w:rsidTr="00AB1096">
        <w:tc>
          <w:tcPr>
            <w:tcW w:w="0" w:type="auto"/>
          </w:tcPr>
          <w:p w14:paraId="5E367B67" w14:textId="019BBD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R4-2120015</w:t>
            </w:r>
          </w:p>
        </w:tc>
        <w:tc>
          <w:tcPr>
            <w:tcW w:w="0" w:type="auto"/>
          </w:tcPr>
          <w:p w14:paraId="6B290BD0" w14:textId="4EBCF1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with corrections for overlapping channels from the network perspective</w:t>
            </w:r>
          </w:p>
        </w:tc>
        <w:tc>
          <w:tcPr>
            <w:tcW w:w="0" w:type="auto"/>
          </w:tcPr>
          <w:p w14:paraId="20B70BE6" w14:textId="417A5B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2950283C" w14:textId="0E14EF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2449B0" w14:textId="54311B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R4-2117955</w:t>
            </w:r>
          </w:p>
        </w:tc>
        <w:tc>
          <w:tcPr>
            <w:tcW w:w="0" w:type="auto"/>
          </w:tcPr>
          <w:p w14:paraId="222B87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8F6A08" w14:textId="77777777" w:rsidTr="00AB1096">
        <w:tc>
          <w:tcPr>
            <w:tcW w:w="0" w:type="auto"/>
          </w:tcPr>
          <w:p w14:paraId="08753F45" w14:textId="22E366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R4-2120016</w:t>
            </w:r>
          </w:p>
        </w:tc>
        <w:tc>
          <w:tcPr>
            <w:tcW w:w="0" w:type="auto"/>
          </w:tcPr>
          <w:p w14:paraId="1508EBAC" w14:textId="08F1AB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on the use of overlapping channel bandwidths from UE perspective</w:t>
            </w:r>
          </w:p>
        </w:tc>
        <w:tc>
          <w:tcPr>
            <w:tcW w:w="0" w:type="auto"/>
          </w:tcPr>
          <w:p w14:paraId="1245E267" w14:textId="3A55FF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0B56BF" w14:textId="1046E1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0BA23F" w14:textId="0A4BF8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R4-2119230</w:t>
            </w:r>
          </w:p>
        </w:tc>
        <w:tc>
          <w:tcPr>
            <w:tcW w:w="0" w:type="auto"/>
          </w:tcPr>
          <w:p w14:paraId="3D5C21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5CC65E" w14:textId="77777777" w:rsidTr="00AB1096">
        <w:tc>
          <w:tcPr>
            <w:tcW w:w="0" w:type="auto"/>
          </w:tcPr>
          <w:p w14:paraId="7044467C" w14:textId="6E32F8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R4-2120017</w:t>
            </w:r>
          </w:p>
        </w:tc>
        <w:tc>
          <w:tcPr>
            <w:tcW w:w="0" w:type="auto"/>
          </w:tcPr>
          <w:p w14:paraId="0650F325" w14:textId="346BF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Overlapping CBW from UE perspective utilizing intra-band CA approach</w:t>
            </w:r>
          </w:p>
        </w:tc>
        <w:tc>
          <w:tcPr>
            <w:tcW w:w="0" w:type="auto"/>
          </w:tcPr>
          <w:p w14:paraId="6A8C7BBA" w14:textId="2CF6D1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736BA2" w14:textId="13C510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F4F042" w14:textId="0A1A09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R4-2118778</w:t>
            </w:r>
          </w:p>
        </w:tc>
        <w:tc>
          <w:tcPr>
            <w:tcW w:w="0" w:type="auto"/>
          </w:tcPr>
          <w:p w14:paraId="57B1D5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B72CCA" w14:textId="77777777" w:rsidTr="00AB1096">
        <w:tc>
          <w:tcPr>
            <w:tcW w:w="0" w:type="auto"/>
          </w:tcPr>
          <w:p w14:paraId="24FEEAC2" w14:textId="623E3A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R4-2120018</w:t>
            </w:r>
          </w:p>
        </w:tc>
        <w:tc>
          <w:tcPr>
            <w:tcW w:w="0" w:type="auto"/>
          </w:tcPr>
          <w:p w14:paraId="6280DCDB" w14:textId="084D35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TR38.862: Further simplification on configuration tables for NR inter-band CA and SUL in Rel-18</w:t>
            </w:r>
          </w:p>
        </w:tc>
        <w:tc>
          <w:tcPr>
            <w:tcW w:w="0" w:type="auto"/>
          </w:tcPr>
          <w:p w14:paraId="04A5A93C" w14:textId="151740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5A16F2" w14:textId="380CFF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2F2B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B570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19616F" w14:textId="77777777" w:rsidTr="00AB1096">
        <w:tc>
          <w:tcPr>
            <w:tcW w:w="0" w:type="auto"/>
          </w:tcPr>
          <w:p w14:paraId="6D21D0F5" w14:textId="77BBB7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R4-2120019</w:t>
            </w:r>
          </w:p>
        </w:tc>
        <w:tc>
          <w:tcPr>
            <w:tcW w:w="0" w:type="auto"/>
          </w:tcPr>
          <w:p w14:paraId="455A464F" w14:textId="777655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approaches for delta TIB and RIB optimization</w:t>
            </w:r>
          </w:p>
        </w:tc>
        <w:tc>
          <w:tcPr>
            <w:tcW w:w="0" w:type="auto"/>
          </w:tcPr>
          <w:p w14:paraId="33480F8E" w14:textId="11A903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897FAB" w14:textId="1BFCE4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F3AF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0FB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435F4F" w14:textId="77777777" w:rsidTr="00AB1096">
        <w:tc>
          <w:tcPr>
            <w:tcW w:w="0" w:type="auto"/>
          </w:tcPr>
          <w:p w14:paraId="6F53FB2C" w14:textId="3CAC29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R4-2120020</w:t>
            </w:r>
          </w:p>
        </w:tc>
        <w:tc>
          <w:tcPr>
            <w:tcW w:w="0" w:type="auto"/>
          </w:tcPr>
          <w:p w14:paraId="03D7C77E" w14:textId="33BB18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simplification on configuration tables for NR inter-band CA and SUL</w:t>
            </w:r>
          </w:p>
        </w:tc>
        <w:tc>
          <w:tcPr>
            <w:tcW w:w="0" w:type="auto"/>
          </w:tcPr>
          <w:p w14:paraId="080CCDAC" w14:textId="2BA3A5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3AE8FE" w14:textId="400171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094A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1EA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79EB92" w14:textId="77777777" w:rsidTr="00AB1096">
        <w:tc>
          <w:tcPr>
            <w:tcW w:w="0" w:type="auto"/>
          </w:tcPr>
          <w:p w14:paraId="20DC037A" w14:textId="594F2F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R4-2120021</w:t>
            </w:r>
          </w:p>
        </w:tc>
        <w:tc>
          <w:tcPr>
            <w:tcW w:w="0" w:type="auto"/>
          </w:tcPr>
          <w:p w14:paraId="337E1B0A" w14:textId="4DD0F9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TR38.862: Further simplification on configuration tables for NR inter-band CA and SUL in Rel-18</w:t>
            </w:r>
          </w:p>
        </w:tc>
        <w:tc>
          <w:tcPr>
            <w:tcW w:w="0" w:type="auto"/>
          </w:tcPr>
          <w:p w14:paraId="07E01F8F" w14:textId="650774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C276B05" w14:textId="6A0C7E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416FE3" w14:textId="7C60E3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R4-2118176</w:t>
            </w:r>
          </w:p>
        </w:tc>
        <w:tc>
          <w:tcPr>
            <w:tcW w:w="0" w:type="auto"/>
          </w:tcPr>
          <w:p w14:paraId="1C6E45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ED2FDA" w14:textId="77777777" w:rsidTr="00AB1096">
        <w:tc>
          <w:tcPr>
            <w:tcW w:w="0" w:type="auto"/>
          </w:tcPr>
          <w:p w14:paraId="16E14FF0" w14:textId="5A5193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R4-2120022</w:t>
            </w:r>
          </w:p>
        </w:tc>
        <w:tc>
          <w:tcPr>
            <w:tcW w:w="0" w:type="auto"/>
          </w:tcPr>
          <w:p w14:paraId="5CC46382" w14:textId="06A729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optimizations of Pi/2 BPSK UL power in NR and agreement</w:t>
            </w:r>
          </w:p>
        </w:tc>
        <w:tc>
          <w:tcPr>
            <w:tcW w:w="0" w:type="auto"/>
          </w:tcPr>
          <w:p w14:paraId="752A4A57" w14:textId="56003A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72DCD2" w14:textId="61DE50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8E4F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98AB36" w14:textId="28CF9F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R4-2120057</w:t>
            </w:r>
          </w:p>
        </w:tc>
      </w:tr>
      <w:tr w:rsidR="00AB1096" w14:paraId="5AB28DCD" w14:textId="77777777" w:rsidTr="00AB1096">
        <w:tc>
          <w:tcPr>
            <w:tcW w:w="0" w:type="auto"/>
          </w:tcPr>
          <w:p w14:paraId="3E2BE0ED" w14:textId="0EF6CA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R4-2120023</w:t>
            </w:r>
          </w:p>
        </w:tc>
        <w:tc>
          <w:tcPr>
            <w:tcW w:w="0" w:type="auto"/>
          </w:tcPr>
          <w:p w14:paraId="3460B15A" w14:textId="2CD42E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36.779 on general and regulatory aspects</w:t>
            </w:r>
          </w:p>
        </w:tc>
        <w:tc>
          <w:tcPr>
            <w:tcW w:w="0" w:type="auto"/>
          </w:tcPr>
          <w:p w14:paraId="7C808795" w14:textId="63042D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69DE60AD" w14:textId="324823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2FCF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079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F1ABFD" w14:textId="77777777" w:rsidTr="00AB1096">
        <w:tc>
          <w:tcPr>
            <w:tcW w:w="0" w:type="auto"/>
          </w:tcPr>
          <w:p w14:paraId="6658E1B1" w14:textId="2B5FDD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R4-2120024</w:t>
            </w:r>
          </w:p>
        </w:tc>
        <w:tc>
          <w:tcPr>
            <w:tcW w:w="0" w:type="auto"/>
          </w:tcPr>
          <w:p w14:paraId="7AD72F32" w14:textId="17BBBA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TR 36.8xx "Introduction of upper 700MHz A block E-UTRA band for the US"</w:t>
            </w:r>
          </w:p>
        </w:tc>
        <w:tc>
          <w:tcPr>
            <w:tcW w:w="0" w:type="auto"/>
          </w:tcPr>
          <w:p w14:paraId="2C3A8095" w14:textId="17F78D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5B63B1DD" w14:textId="0EFC1A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AB4E0B" w14:textId="789B1A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R4-2117054</w:t>
            </w:r>
          </w:p>
        </w:tc>
        <w:tc>
          <w:tcPr>
            <w:tcW w:w="0" w:type="auto"/>
          </w:tcPr>
          <w:p w14:paraId="38DDBE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65B61E" w14:textId="77777777" w:rsidTr="00AB1096">
        <w:tc>
          <w:tcPr>
            <w:tcW w:w="0" w:type="auto"/>
          </w:tcPr>
          <w:p w14:paraId="26BD60A4" w14:textId="12084A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R4-2120025</w:t>
            </w:r>
          </w:p>
        </w:tc>
        <w:tc>
          <w:tcPr>
            <w:tcW w:w="0" w:type="auto"/>
          </w:tcPr>
          <w:p w14:paraId="4A312FBF" w14:textId="63200E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(in R5-214106) on FR2 UE relative power control tolerance requirements</w:t>
            </w:r>
          </w:p>
        </w:tc>
        <w:tc>
          <w:tcPr>
            <w:tcW w:w="0" w:type="auto"/>
          </w:tcPr>
          <w:p w14:paraId="5C0186C1" w14:textId="5FDE44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419B882F" w14:textId="6D015D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C446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CD69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67C621" w14:textId="77777777" w:rsidTr="00AB1096">
        <w:tc>
          <w:tcPr>
            <w:tcW w:w="0" w:type="auto"/>
          </w:tcPr>
          <w:p w14:paraId="445EF0AE" w14:textId="0128A9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R4-2120026</w:t>
            </w:r>
          </w:p>
        </w:tc>
        <w:tc>
          <w:tcPr>
            <w:tcW w:w="0" w:type="auto"/>
          </w:tcPr>
          <w:p w14:paraId="09441A95" w14:textId="0FF848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exception requirements for Intermodulation due to Dual uplink (IMD)</w:t>
            </w:r>
          </w:p>
        </w:tc>
        <w:tc>
          <w:tcPr>
            <w:tcW w:w="0" w:type="auto"/>
          </w:tcPr>
          <w:p w14:paraId="14BC71AA" w14:textId="42EF62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C614EB1" w14:textId="7499EB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149E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47E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36324C" w14:textId="77777777" w:rsidTr="00AB1096">
        <w:tc>
          <w:tcPr>
            <w:tcW w:w="0" w:type="auto"/>
          </w:tcPr>
          <w:p w14:paraId="58D6F66E" w14:textId="013489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R4-2120027</w:t>
            </w:r>
          </w:p>
        </w:tc>
        <w:tc>
          <w:tcPr>
            <w:tcW w:w="0" w:type="auto"/>
          </w:tcPr>
          <w:p w14:paraId="49B8C436" w14:textId="577C1E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exception requirements for Intermodulation due to Dual uplink (IMD)</w:t>
            </w:r>
          </w:p>
        </w:tc>
        <w:tc>
          <w:tcPr>
            <w:tcW w:w="0" w:type="auto"/>
          </w:tcPr>
          <w:p w14:paraId="504C14D2" w14:textId="4FA666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C7A7E4" w14:textId="3DA6CF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808303" w14:textId="436D91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R4-2117964</w:t>
            </w:r>
          </w:p>
        </w:tc>
        <w:tc>
          <w:tcPr>
            <w:tcW w:w="0" w:type="auto"/>
          </w:tcPr>
          <w:p w14:paraId="642ED1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72655D" w14:textId="77777777" w:rsidTr="00AB1096">
        <w:tc>
          <w:tcPr>
            <w:tcW w:w="0" w:type="auto"/>
          </w:tcPr>
          <w:p w14:paraId="795B5691" w14:textId="04A75D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R4-2120028</w:t>
            </w:r>
          </w:p>
        </w:tc>
        <w:tc>
          <w:tcPr>
            <w:tcW w:w="0" w:type="auto"/>
          </w:tcPr>
          <w:p w14:paraId="4014E206" w14:textId="23B430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applicability of RF requirements on extreme tempreture condition</w:t>
            </w:r>
          </w:p>
        </w:tc>
        <w:tc>
          <w:tcPr>
            <w:tcW w:w="0" w:type="auto"/>
          </w:tcPr>
          <w:p w14:paraId="7C2FE900" w14:textId="52B039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0AA99F" w14:textId="4D9121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1A2616" w14:textId="53BCDA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R4-2118310</w:t>
            </w:r>
          </w:p>
        </w:tc>
        <w:tc>
          <w:tcPr>
            <w:tcW w:w="0" w:type="auto"/>
          </w:tcPr>
          <w:p w14:paraId="2733CD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67F835" w14:textId="77777777" w:rsidTr="00AB1096">
        <w:tc>
          <w:tcPr>
            <w:tcW w:w="0" w:type="auto"/>
          </w:tcPr>
          <w:p w14:paraId="5242C9B3" w14:textId="05A9F4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R4-2120029</w:t>
            </w:r>
          </w:p>
        </w:tc>
        <w:tc>
          <w:tcPr>
            <w:tcW w:w="0" w:type="auto"/>
          </w:tcPr>
          <w:p w14:paraId="6740C7BE" w14:textId="640943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n74 AMPR</w:t>
            </w:r>
          </w:p>
        </w:tc>
        <w:tc>
          <w:tcPr>
            <w:tcW w:w="0" w:type="auto"/>
          </w:tcPr>
          <w:p w14:paraId="3B3BBD8F" w14:textId="527EE1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DE3E240" w14:textId="68A8D9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6BA025" w14:textId="30A52D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R4-2117102</w:t>
            </w:r>
          </w:p>
        </w:tc>
        <w:tc>
          <w:tcPr>
            <w:tcW w:w="0" w:type="auto"/>
          </w:tcPr>
          <w:p w14:paraId="7DEB7E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D74443" w14:textId="77777777" w:rsidTr="00AB1096">
        <w:tc>
          <w:tcPr>
            <w:tcW w:w="0" w:type="auto"/>
          </w:tcPr>
          <w:p w14:paraId="68FDC40C" w14:textId="1B628F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R4-2120030</w:t>
            </w:r>
          </w:p>
        </w:tc>
        <w:tc>
          <w:tcPr>
            <w:tcW w:w="0" w:type="auto"/>
          </w:tcPr>
          <w:p w14:paraId="6A56DE2B" w14:textId="2F249D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Band combinations for concurrent operation of NR/LTE Uu bands/band combinations and one NR/LTE V2X PC5 band</w:t>
            </w:r>
          </w:p>
        </w:tc>
        <w:tc>
          <w:tcPr>
            <w:tcW w:w="0" w:type="auto"/>
          </w:tcPr>
          <w:p w14:paraId="21960159" w14:textId="2ABB99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BE7220" w14:textId="7A077C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2CF1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338D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E4C0C2" w14:textId="77777777" w:rsidTr="00AB1096">
        <w:tc>
          <w:tcPr>
            <w:tcW w:w="0" w:type="auto"/>
          </w:tcPr>
          <w:p w14:paraId="0072A1B1" w14:textId="2EC3A1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R4-2120031</w:t>
            </w:r>
          </w:p>
        </w:tc>
        <w:tc>
          <w:tcPr>
            <w:tcW w:w="0" w:type="auto"/>
          </w:tcPr>
          <w:p w14:paraId="48B1C264" w14:textId="220744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con-current operation of NR/LTE Uu bands/band combinations and one NR/LTE V2X PC5 band</w:t>
            </w:r>
          </w:p>
        </w:tc>
        <w:tc>
          <w:tcPr>
            <w:tcW w:w="0" w:type="auto"/>
          </w:tcPr>
          <w:p w14:paraId="667B4DEB" w14:textId="0BDB99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6922A4" w14:textId="02AAE2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62A1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C47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B2B300" w14:textId="77777777" w:rsidTr="00AB1096">
        <w:tc>
          <w:tcPr>
            <w:tcW w:w="0" w:type="auto"/>
          </w:tcPr>
          <w:p w14:paraId="7FFAD1C9" w14:textId="2A89E6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R4-2120032</w:t>
            </w:r>
          </w:p>
        </w:tc>
        <w:tc>
          <w:tcPr>
            <w:tcW w:w="0" w:type="auto"/>
          </w:tcPr>
          <w:p w14:paraId="544F07A6" w14:textId="0760BF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0" w:type="auto"/>
          </w:tcPr>
          <w:p w14:paraId="76E5606A" w14:textId="25ABAA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B0BF0A" w14:textId="45AFB7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9DB847" w14:textId="011C26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R4-2118706</w:t>
            </w:r>
          </w:p>
        </w:tc>
        <w:tc>
          <w:tcPr>
            <w:tcW w:w="0" w:type="auto"/>
          </w:tcPr>
          <w:p w14:paraId="30B346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031C0D" w14:textId="77777777" w:rsidTr="00AB1096">
        <w:tc>
          <w:tcPr>
            <w:tcW w:w="0" w:type="auto"/>
          </w:tcPr>
          <w:p w14:paraId="31EC777C" w14:textId="4057D7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R4-2120033</w:t>
            </w:r>
          </w:p>
        </w:tc>
        <w:tc>
          <w:tcPr>
            <w:tcW w:w="0" w:type="auto"/>
          </w:tcPr>
          <w:p w14:paraId="57B0A2C4" w14:textId="04FC76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100 MHz channel BW in NR-U bands n46 and n96</w:t>
            </w:r>
          </w:p>
        </w:tc>
        <w:tc>
          <w:tcPr>
            <w:tcW w:w="0" w:type="auto"/>
          </w:tcPr>
          <w:p w14:paraId="2E61276D" w14:textId="645FD9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0323B7D" w14:textId="4C345D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2121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969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AC5C5E" w14:textId="77777777" w:rsidTr="00AB1096">
        <w:tc>
          <w:tcPr>
            <w:tcW w:w="0" w:type="auto"/>
          </w:tcPr>
          <w:p w14:paraId="354EA536" w14:textId="17604D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R4-2120034</w:t>
            </w:r>
          </w:p>
        </w:tc>
        <w:tc>
          <w:tcPr>
            <w:tcW w:w="0" w:type="auto"/>
          </w:tcPr>
          <w:p w14:paraId="2524CF34" w14:textId="649C42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38.104: Addition of 25 and 30MHz for n71</w:t>
            </w:r>
          </w:p>
        </w:tc>
        <w:tc>
          <w:tcPr>
            <w:tcW w:w="0" w:type="auto"/>
          </w:tcPr>
          <w:p w14:paraId="102DB56A" w14:textId="59BA35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4956DD6" w14:textId="57B519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3A38B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60D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AFD3EE" w14:textId="77777777" w:rsidTr="00AB1096">
        <w:tc>
          <w:tcPr>
            <w:tcW w:w="0" w:type="auto"/>
          </w:tcPr>
          <w:p w14:paraId="41302875" w14:textId="1661F5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R4-2120035</w:t>
            </w:r>
          </w:p>
        </w:tc>
        <w:tc>
          <w:tcPr>
            <w:tcW w:w="0" w:type="auto"/>
          </w:tcPr>
          <w:p w14:paraId="6F8CEF96" w14:textId="4719D7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38.101-1: Introduction of additional CBWs for band n79</w:t>
            </w:r>
          </w:p>
        </w:tc>
        <w:tc>
          <w:tcPr>
            <w:tcW w:w="0" w:type="auto"/>
          </w:tcPr>
          <w:p w14:paraId="0CD03A97" w14:textId="45633B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B647851" w14:textId="0AF2EA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8687D83" w14:textId="242B47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R4-2117846</w:t>
            </w:r>
          </w:p>
        </w:tc>
        <w:tc>
          <w:tcPr>
            <w:tcW w:w="0" w:type="auto"/>
          </w:tcPr>
          <w:p w14:paraId="6BA3EC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81D581" w14:textId="77777777" w:rsidTr="00AB1096">
        <w:tc>
          <w:tcPr>
            <w:tcW w:w="0" w:type="auto"/>
          </w:tcPr>
          <w:p w14:paraId="70048D50" w14:textId="3FE8B2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R4-2120036</w:t>
            </w:r>
          </w:p>
        </w:tc>
        <w:tc>
          <w:tcPr>
            <w:tcW w:w="0" w:type="auto"/>
          </w:tcPr>
          <w:p w14:paraId="79AE2CAC" w14:textId="5D1382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900 MHz - TP to TR 38.853 on Regulatory background</w:t>
            </w:r>
          </w:p>
        </w:tc>
        <w:tc>
          <w:tcPr>
            <w:tcW w:w="0" w:type="auto"/>
          </w:tcPr>
          <w:p w14:paraId="29F4B101" w14:textId="507412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374A35" w14:textId="0FF072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269ABD" w14:textId="1655B8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R4-2118163</w:t>
            </w:r>
          </w:p>
        </w:tc>
        <w:tc>
          <w:tcPr>
            <w:tcW w:w="0" w:type="auto"/>
          </w:tcPr>
          <w:p w14:paraId="7B0B03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8CE497" w14:textId="77777777" w:rsidTr="00AB1096">
        <w:tc>
          <w:tcPr>
            <w:tcW w:w="0" w:type="auto"/>
          </w:tcPr>
          <w:p w14:paraId="1EFB1F53" w14:textId="6B2A53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R4-2120037</w:t>
            </w:r>
          </w:p>
        </w:tc>
        <w:tc>
          <w:tcPr>
            <w:tcW w:w="0" w:type="auto"/>
          </w:tcPr>
          <w:p w14:paraId="22ED80A1" w14:textId="51D4AB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CA_n5B BCS1 MSD</w:t>
            </w:r>
          </w:p>
        </w:tc>
        <w:tc>
          <w:tcPr>
            <w:tcW w:w="0" w:type="auto"/>
          </w:tcPr>
          <w:p w14:paraId="0C6C734A" w14:textId="66D4A3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Skyworks, Qualcomm</w:t>
            </w:r>
          </w:p>
        </w:tc>
        <w:tc>
          <w:tcPr>
            <w:tcW w:w="0" w:type="auto"/>
          </w:tcPr>
          <w:p w14:paraId="378F8658" w14:textId="069512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21BB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3CC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8F0832" w14:textId="77777777" w:rsidTr="00AB1096">
        <w:tc>
          <w:tcPr>
            <w:tcW w:w="0" w:type="auto"/>
          </w:tcPr>
          <w:p w14:paraId="7DC7070A" w14:textId="623A3D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R4-2120038</w:t>
            </w:r>
          </w:p>
        </w:tc>
        <w:tc>
          <w:tcPr>
            <w:tcW w:w="0" w:type="auto"/>
          </w:tcPr>
          <w:p w14:paraId="5765FB2D" w14:textId="6F48FC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 inter band CA DC combinations for 2 bands DL with up to 2 bands UL</w:t>
            </w:r>
          </w:p>
        </w:tc>
        <w:tc>
          <w:tcPr>
            <w:tcW w:w="0" w:type="auto"/>
          </w:tcPr>
          <w:p w14:paraId="7E61C097" w14:textId="5E1CD2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726597E" w14:textId="12D05B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43FB55" w14:textId="5E65DE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R4-2117156</w:t>
            </w:r>
          </w:p>
        </w:tc>
        <w:tc>
          <w:tcPr>
            <w:tcW w:w="0" w:type="auto"/>
          </w:tcPr>
          <w:p w14:paraId="7C0DCD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23248E" w14:textId="77777777" w:rsidTr="00AB1096">
        <w:tc>
          <w:tcPr>
            <w:tcW w:w="0" w:type="auto"/>
          </w:tcPr>
          <w:p w14:paraId="735E3E04" w14:textId="063E33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R4-2120039</w:t>
            </w:r>
          </w:p>
        </w:tc>
        <w:tc>
          <w:tcPr>
            <w:tcW w:w="0" w:type="auto"/>
          </w:tcPr>
          <w:p w14:paraId="017E123F" w14:textId="1B386C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UL-MIMO coherence for Rel-17 Tx switching</w:t>
            </w:r>
          </w:p>
        </w:tc>
        <w:tc>
          <w:tcPr>
            <w:tcW w:w="0" w:type="auto"/>
          </w:tcPr>
          <w:p w14:paraId="5C8EB8DA" w14:textId="5EA3BB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A56655A" w14:textId="4A6E68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7B11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9F4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5F934A" w14:textId="77777777" w:rsidTr="00AB1096">
        <w:tc>
          <w:tcPr>
            <w:tcW w:w="0" w:type="auto"/>
          </w:tcPr>
          <w:p w14:paraId="362A8B59" w14:textId="60A237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R4-2120040</w:t>
            </w:r>
          </w:p>
        </w:tc>
        <w:tc>
          <w:tcPr>
            <w:tcW w:w="0" w:type="auto"/>
          </w:tcPr>
          <w:p w14:paraId="1930A8F4" w14:textId="4A29BE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Introduction of 900 MHz to 5G NR for RMR</w:t>
            </w:r>
          </w:p>
        </w:tc>
        <w:tc>
          <w:tcPr>
            <w:tcW w:w="0" w:type="auto"/>
          </w:tcPr>
          <w:p w14:paraId="7ACE6763" w14:textId="3E7013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613D7F" w14:textId="6CB032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8106C8" w14:textId="3E7B66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R4-2117544</w:t>
            </w:r>
          </w:p>
        </w:tc>
        <w:tc>
          <w:tcPr>
            <w:tcW w:w="0" w:type="auto"/>
          </w:tcPr>
          <w:p w14:paraId="3CEDF1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475422" w14:textId="77777777" w:rsidTr="00AB1096">
        <w:tc>
          <w:tcPr>
            <w:tcW w:w="0" w:type="auto"/>
          </w:tcPr>
          <w:p w14:paraId="461CBF14" w14:textId="687384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R4-2120041</w:t>
            </w:r>
          </w:p>
        </w:tc>
        <w:tc>
          <w:tcPr>
            <w:tcW w:w="0" w:type="auto"/>
          </w:tcPr>
          <w:p w14:paraId="57DB3330" w14:textId="32AF0E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38.853 on 900MHz RMR RAN4 UE RF requirements</w:t>
            </w:r>
          </w:p>
        </w:tc>
        <w:tc>
          <w:tcPr>
            <w:tcW w:w="0" w:type="auto"/>
          </w:tcPr>
          <w:p w14:paraId="0F4798E0" w14:textId="00D687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C07415" w14:textId="4117A9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323800" w14:textId="43C633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R4-2119232</w:t>
            </w:r>
          </w:p>
        </w:tc>
        <w:tc>
          <w:tcPr>
            <w:tcW w:w="0" w:type="auto"/>
          </w:tcPr>
          <w:p w14:paraId="139B20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E2613E" w14:textId="77777777" w:rsidTr="00AB1096">
        <w:tc>
          <w:tcPr>
            <w:tcW w:w="0" w:type="auto"/>
          </w:tcPr>
          <w:p w14:paraId="7F55BEA9" w14:textId="6CB943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R4-2120042</w:t>
            </w:r>
          </w:p>
        </w:tc>
        <w:tc>
          <w:tcPr>
            <w:tcW w:w="0" w:type="auto"/>
          </w:tcPr>
          <w:p w14:paraId="17804E36" w14:textId="1A63D1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38.852 on 1900MHz RMR RAN4 system parameters</w:t>
            </w:r>
          </w:p>
        </w:tc>
        <w:tc>
          <w:tcPr>
            <w:tcW w:w="0" w:type="auto"/>
          </w:tcPr>
          <w:p w14:paraId="304527FD" w14:textId="027471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UIC</w:t>
            </w:r>
          </w:p>
        </w:tc>
        <w:tc>
          <w:tcPr>
            <w:tcW w:w="0" w:type="auto"/>
          </w:tcPr>
          <w:p w14:paraId="681BDB7E" w14:textId="482E49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C04EA9" w14:textId="32D1A3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R4-2119235</w:t>
            </w:r>
          </w:p>
        </w:tc>
        <w:tc>
          <w:tcPr>
            <w:tcW w:w="0" w:type="auto"/>
          </w:tcPr>
          <w:p w14:paraId="5F9673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344092" w14:textId="77777777" w:rsidTr="00AB1096">
        <w:tc>
          <w:tcPr>
            <w:tcW w:w="0" w:type="auto"/>
          </w:tcPr>
          <w:p w14:paraId="5D3ABD99" w14:textId="089E05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R4-2120043</w:t>
            </w:r>
          </w:p>
        </w:tc>
        <w:tc>
          <w:tcPr>
            <w:tcW w:w="0" w:type="auto"/>
          </w:tcPr>
          <w:p w14:paraId="318890CB" w14:textId="314689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Introduction of 1900 MHz to 5G NR for RMR</w:t>
            </w:r>
          </w:p>
        </w:tc>
        <w:tc>
          <w:tcPr>
            <w:tcW w:w="0" w:type="auto"/>
          </w:tcPr>
          <w:p w14:paraId="5F277909" w14:textId="7A0740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5B3E71" w14:textId="0350D0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77254E" w14:textId="4E626E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R4-2117545</w:t>
            </w:r>
          </w:p>
        </w:tc>
        <w:tc>
          <w:tcPr>
            <w:tcW w:w="0" w:type="auto"/>
          </w:tcPr>
          <w:p w14:paraId="08DEFA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893287" w14:textId="77777777" w:rsidTr="00AB1096">
        <w:tc>
          <w:tcPr>
            <w:tcW w:w="0" w:type="auto"/>
          </w:tcPr>
          <w:p w14:paraId="6811505F" w14:textId="646413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R4-2120044</w:t>
            </w:r>
          </w:p>
        </w:tc>
        <w:tc>
          <w:tcPr>
            <w:tcW w:w="0" w:type="auto"/>
          </w:tcPr>
          <w:p w14:paraId="7B4530C3" w14:textId="6E5B40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38.852 on 1900MHz RMR RAN4 UE RF requirements</w:t>
            </w:r>
          </w:p>
        </w:tc>
        <w:tc>
          <w:tcPr>
            <w:tcW w:w="0" w:type="auto"/>
          </w:tcPr>
          <w:p w14:paraId="286CAA65" w14:textId="3DB370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D19A6A" w14:textId="27DFAA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1DB769" w14:textId="4A8C69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R4-2119234</w:t>
            </w:r>
          </w:p>
        </w:tc>
        <w:tc>
          <w:tcPr>
            <w:tcW w:w="0" w:type="auto"/>
          </w:tcPr>
          <w:p w14:paraId="06122E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DAF400" w14:textId="77777777" w:rsidTr="00AB1096">
        <w:tc>
          <w:tcPr>
            <w:tcW w:w="0" w:type="auto"/>
          </w:tcPr>
          <w:p w14:paraId="6C5F9D65" w14:textId="31CF9E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R4-2120045</w:t>
            </w:r>
          </w:p>
        </w:tc>
        <w:tc>
          <w:tcPr>
            <w:tcW w:w="0" w:type="auto"/>
          </w:tcPr>
          <w:p w14:paraId="2B2609E1" w14:textId="04F25B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 to 38.307: Addition of Operating bands for FR2-2 sub-range</w:t>
            </w:r>
          </w:p>
        </w:tc>
        <w:tc>
          <w:tcPr>
            <w:tcW w:w="0" w:type="auto"/>
          </w:tcPr>
          <w:p w14:paraId="6D55BCA6" w14:textId="60A11C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332A30" w14:textId="1FC783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E62CE7" w14:textId="441EC4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R4-2118741</w:t>
            </w:r>
          </w:p>
        </w:tc>
        <w:tc>
          <w:tcPr>
            <w:tcW w:w="0" w:type="auto"/>
          </w:tcPr>
          <w:p w14:paraId="5F55A6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D1A374" w14:textId="77777777" w:rsidTr="00AB1096">
        <w:tc>
          <w:tcPr>
            <w:tcW w:w="0" w:type="auto"/>
          </w:tcPr>
          <w:p w14:paraId="7F1F90EA" w14:textId="257865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R4-2120046</w:t>
            </w:r>
          </w:p>
        </w:tc>
        <w:tc>
          <w:tcPr>
            <w:tcW w:w="0" w:type="auto"/>
          </w:tcPr>
          <w:p w14:paraId="79076002" w14:textId="16DA70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Half duplex operation</w:t>
            </w:r>
          </w:p>
        </w:tc>
        <w:tc>
          <w:tcPr>
            <w:tcW w:w="0" w:type="auto"/>
          </w:tcPr>
          <w:p w14:paraId="2AFB286F" w14:textId="550CAE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04AFFF9" w14:textId="62942E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4A98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CA9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99C567" w14:textId="77777777" w:rsidTr="00AB1096">
        <w:tc>
          <w:tcPr>
            <w:tcW w:w="0" w:type="auto"/>
          </w:tcPr>
          <w:p w14:paraId="356886E3" w14:textId="4336C9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R4-2120047</w:t>
            </w:r>
          </w:p>
        </w:tc>
        <w:tc>
          <w:tcPr>
            <w:tcW w:w="0" w:type="auto"/>
          </w:tcPr>
          <w:p w14:paraId="060B8531" w14:textId="27E1C4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PEMAX for NR-V2X</w:t>
            </w:r>
          </w:p>
        </w:tc>
        <w:tc>
          <w:tcPr>
            <w:tcW w:w="0" w:type="auto"/>
          </w:tcPr>
          <w:p w14:paraId="03014A4C" w14:textId="1B36D0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638C0080" w14:textId="20FB81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FC25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567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1F985A" w14:textId="77777777" w:rsidTr="00AB1096">
        <w:tc>
          <w:tcPr>
            <w:tcW w:w="0" w:type="auto"/>
          </w:tcPr>
          <w:p w14:paraId="45F8468B" w14:textId="05245F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R4-2120048</w:t>
            </w:r>
          </w:p>
        </w:tc>
        <w:tc>
          <w:tcPr>
            <w:tcW w:w="0" w:type="auto"/>
          </w:tcPr>
          <w:p w14:paraId="60B72074" w14:textId="5F6441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Configured transmitted power for NR V2X intra-band con-current operation</w:t>
            </w:r>
          </w:p>
        </w:tc>
        <w:tc>
          <w:tcPr>
            <w:tcW w:w="0" w:type="auto"/>
          </w:tcPr>
          <w:p w14:paraId="6C64F9CC" w14:textId="242530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D00A61" w14:textId="41C40C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02B346E" w14:textId="19121A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R4-2119535</w:t>
            </w:r>
          </w:p>
        </w:tc>
        <w:tc>
          <w:tcPr>
            <w:tcW w:w="0" w:type="auto"/>
          </w:tcPr>
          <w:p w14:paraId="748750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F185C5" w14:textId="77777777" w:rsidTr="00AB1096">
        <w:tc>
          <w:tcPr>
            <w:tcW w:w="0" w:type="auto"/>
          </w:tcPr>
          <w:p w14:paraId="07F8BCFF" w14:textId="79A597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R4-2120049</w:t>
            </w:r>
          </w:p>
        </w:tc>
        <w:tc>
          <w:tcPr>
            <w:tcW w:w="0" w:type="auto"/>
          </w:tcPr>
          <w:p w14:paraId="6C7739B5" w14:textId="60A782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38.174:implementation of FR2-1 and FR2-2 frequency sub-ranges for the General parts of the specification</w:t>
            </w:r>
          </w:p>
        </w:tc>
        <w:tc>
          <w:tcPr>
            <w:tcW w:w="0" w:type="auto"/>
          </w:tcPr>
          <w:p w14:paraId="34EDC200" w14:textId="1555DB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384D8C" w14:textId="19CF69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03BBA4" w14:textId="450553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R4-2119148</w:t>
            </w:r>
          </w:p>
        </w:tc>
        <w:tc>
          <w:tcPr>
            <w:tcW w:w="0" w:type="auto"/>
          </w:tcPr>
          <w:p w14:paraId="49425C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50B101" w14:textId="77777777" w:rsidTr="00AB1096">
        <w:tc>
          <w:tcPr>
            <w:tcW w:w="0" w:type="auto"/>
          </w:tcPr>
          <w:p w14:paraId="0958401A" w14:textId="7CA35E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R4-2120050</w:t>
            </w:r>
          </w:p>
        </w:tc>
        <w:tc>
          <w:tcPr>
            <w:tcW w:w="0" w:type="auto"/>
          </w:tcPr>
          <w:p w14:paraId="199FEBBB" w14:textId="225C58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38.175: implementation of FR2-1 frequency sub-range for the General parts of the specification</w:t>
            </w:r>
          </w:p>
        </w:tc>
        <w:tc>
          <w:tcPr>
            <w:tcW w:w="0" w:type="auto"/>
          </w:tcPr>
          <w:p w14:paraId="272326F2" w14:textId="4BBAA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99ECBB" w14:textId="519FBB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E1B7B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4E84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4688B9" w14:textId="77777777" w:rsidTr="00AB1096">
        <w:tc>
          <w:tcPr>
            <w:tcW w:w="0" w:type="auto"/>
          </w:tcPr>
          <w:p w14:paraId="1090C18D" w14:textId="5DF817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R4-2120051</w:t>
            </w:r>
          </w:p>
        </w:tc>
        <w:tc>
          <w:tcPr>
            <w:tcW w:w="0" w:type="auto"/>
          </w:tcPr>
          <w:p w14:paraId="1C5DF419" w14:textId="11B0DB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LTE upper 700MHz</w:t>
            </w:r>
          </w:p>
        </w:tc>
        <w:tc>
          <w:tcPr>
            <w:tcW w:w="0" w:type="auto"/>
          </w:tcPr>
          <w:p w14:paraId="5B6A2D8F" w14:textId="48E687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1362B5EC" w14:textId="4EEA30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E9D2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092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11872D" w14:textId="77777777" w:rsidTr="00AB1096">
        <w:tc>
          <w:tcPr>
            <w:tcW w:w="0" w:type="auto"/>
          </w:tcPr>
          <w:p w14:paraId="48F14AE3" w14:textId="3C7BB5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R4-2120052</w:t>
            </w:r>
          </w:p>
        </w:tc>
        <w:tc>
          <w:tcPr>
            <w:tcW w:w="0" w:type="auto"/>
          </w:tcPr>
          <w:p w14:paraId="6BD2B7AF" w14:textId="70ED9A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On Simultaneous RxTx capability for FR2 inter-band CA</w:t>
            </w:r>
          </w:p>
        </w:tc>
        <w:tc>
          <w:tcPr>
            <w:tcW w:w="0" w:type="auto"/>
          </w:tcPr>
          <w:p w14:paraId="0DDDB0E2" w14:textId="6651EA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D78EC5" w14:textId="6FA7C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8CC5AD" w14:textId="128C2E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R4-2118179</w:t>
            </w:r>
          </w:p>
        </w:tc>
        <w:tc>
          <w:tcPr>
            <w:tcW w:w="0" w:type="auto"/>
          </w:tcPr>
          <w:p w14:paraId="67885A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E47E98" w14:textId="77777777" w:rsidTr="00AB1096">
        <w:tc>
          <w:tcPr>
            <w:tcW w:w="0" w:type="auto"/>
          </w:tcPr>
          <w:p w14:paraId="18EAFF90" w14:textId="0ED96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R4-2120053</w:t>
            </w:r>
          </w:p>
        </w:tc>
        <w:tc>
          <w:tcPr>
            <w:tcW w:w="0" w:type="auto"/>
          </w:tcPr>
          <w:p w14:paraId="0A5AE4B9" w14:textId="445687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 38.101-3: Addition of missing lower order fallbacks</w:t>
            </w:r>
          </w:p>
        </w:tc>
        <w:tc>
          <w:tcPr>
            <w:tcW w:w="0" w:type="auto"/>
          </w:tcPr>
          <w:p w14:paraId="5C054387" w14:textId="469924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BT</w:t>
            </w:r>
          </w:p>
        </w:tc>
        <w:tc>
          <w:tcPr>
            <w:tcW w:w="0" w:type="auto"/>
          </w:tcPr>
          <w:p w14:paraId="50FC8655" w14:textId="7C1165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BA4120" w14:textId="425E72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611E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6B0D39" w14:textId="77777777" w:rsidTr="00AB1096">
        <w:tc>
          <w:tcPr>
            <w:tcW w:w="0" w:type="auto"/>
          </w:tcPr>
          <w:p w14:paraId="65C101F4" w14:textId="50E703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R4-2120054</w:t>
            </w:r>
          </w:p>
        </w:tc>
        <w:tc>
          <w:tcPr>
            <w:tcW w:w="0" w:type="auto"/>
          </w:tcPr>
          <w:p w14:paraId="3874E65A" w14:textId="496EA3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NRU ULCA evaluation assumptions for full and wideband operation</w:t>
            </w:r>
          </w:p>
        </w:tc>
        <w:tc>
          <w:tcPr>
            <w:tcW w:w="0" w:type="auto"/>
          </w:tcPr>
          <w:p w14:paraId="77B5D612" w14:textId="347718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15E26667" w14:textId="57EF97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7F4C9E" w14:textId="1D9DC8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R4-2119865</w:t>
            </w:r>
          </w:p>
        </w:tc>
        <w:tc>
          <w:tcPr>
            <w:tcW w:w="0" w:type="auto"/>
          </w:tcPr>
          <w:p w14:paraId="13AB23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CA7C7C" w14:textId="77777777" w:rsidTr="00AB1096">
        <w:tc>
          <w:tcPr>
            <w:tcW w:w="0" w:type="auto"/>
          </w:tcPr>
          <w:p w14:paraId="2E3822A1" w14:textId="2A166E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R4-2120055</w:t>
            </w:r>
          </w:p>
        </w:tc>
        <w:tc>
          <w:tcPr>
            <w:tcW w:w="0" w:type="auto"/>
          </w:tcPr>
          <w:p w14:paraId="3A95596C" w14:textId="39A65C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RF requirements on extreme temperature condition</w:t>
            </w:r>
          </w:p>
        </w:tc>
        <w:tc>
          <w:tcPr>
            <w:tcW w:w="0" w:type="auto"/>
          </w:tcPr>
          <w:p w14:paraId="0E946366" w14:textId="3E4907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DB5E764" w14:textId="12B989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7ACF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528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C84F6D" w14:textId="77777777" w:rsidTr="00AB1096">
        <w:tc>
          <w:tcPr>
            <w:tcW w:w="0" w:type="auto"/>
          </w:tcPr>
          <w:p w14:paraId="14EB5887" w14:textId="7A9BBA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R4-2120056</w:t>
            </w:r>
          </w:p>
        </w:tc>
        <w:tc>
          <w:tcPr>
            <w:tcW w:w="0" w:type="auto"/>
          </w:tcPr>
          <w:p w14:paraId="23AFF582" w14:textId="434039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38.851: Agreements made for CA configurations within same frequency group using IBM</w:t>
            </w:r>
          </w:p>
        </w:tc>
        <w:tc>
          <w:tcPr>
            <w:tcW w:w="0" w:type="auto"/>
          </w:tcPr>
          <w:p w14:paraId="306A3420" w14:textId="11FB7D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5E766E" w14:textId="780F9A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F24CC0" w14:textId="09AE9F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R4-2117540</w:t>
            </w:r>
          </w:p>
        </w:tc>
        <w:tc>
          <w:tcPr>
            <w:tcW w:w="0" w:type="auto"/>
          </w:tcPr>
          <w:p w14:paraId="417746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DBB1F7" w14:textId="77777777" w:rsidTr="00AB1096">
        <w:tc>
          <w:tcPr>
            <w:tcW w:w="0" w:type="auto"/>
          </w:tcPr>
          <w:p w14:paraId="6EFB3900" w14:textId="4F474D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R4-2120057</w:t>
            </w:r>
          </w:p>
        </w:tc>
        <w:tc>
          <w:tcPr>
            <w:tcW w:w="0" w:type="auto"/>
          </w:tcPr>
          <w:p w14:paraId="36C6A4F2" w14:textId="7D7198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optimizations of Pi/2 BPSK UL power in NR and agreement</w:t>
            </w:r>
          </w:p>
        </w:tc>
        <w:tc>
          <w:tcPr>
            <w:tcW w:w="0" w:type="auto"/>
          </w:tcPr>
          <w:p w14:paraId="7DB299C6" w14:textId="09F71A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C2342B" w14:textId="67C6CE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583D8D" w14:textId="50FBC0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R4-2120022</w:t>
            </w:r>
          </w:p>
        </w:tc>
        <w:tc>
          <w:tcPr>
            <w:tcW w:w="0" w:type="auto"/>
          </w:tcPr>
          <w:p w14:paraId="543DFB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110218" w14:textId="77777777" w:rsidTr="00AB1096">
        <w:tc>
          <w:tcPr>
            <w:tcW w:w="0" w:type="auto"/>
          </w:tcPr>
          <w:p w14:paraId="6EF67094" w14:textId="5D8A0F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R4-2120058</w:t>
            </w:r>
          </w:p>
        </w:tc>
        <w:tc>
          <w:tcPr>
            <w:tcW w:w="0" w:type="auto"/>
          </w:tcPr>
          <w:p w14:paraId="7F49BECB" w14:textId="1480ED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gap for FR2</w:t>
            </w:r>
          </w:p>
        </w:tc>
        <w:tc>
          <w:tcPr>
            <w:tcW w:w="0" w:type="auto"/>
          </w:tcPr>
          <w:p w14:paraId="4B297AA4" w14:textId="312F9E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52BA07" w14:textId="0AE343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B746DB" w14:textId="4BA9CD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R4-2119963</w:t>
            </w:r>
          </w:p>
        </w:tc>
        <w:tc>
          <w:tcPr>
            <w:tcW w:w="0" w:type="auto"/>
          </w:tcPr>
          <w:p w14:paraId="6B260E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C6F006" w14:textId="77777777" w:rsidTr="00AB1096">
        <w:tc>
          <w:tcPr>
            <w:tcW w:w="0" w:type="auto"/>
          </w:tcPr>
          <w:p w14:paraId="5896B1EB" w14:textId="2EF2E0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R4-2120059</w:t>
            </w:r>
          </w:p>
        </w:tc>
        <w:tc>
          <w:tcPr>
            <w:tcW w:w="0" w:type="auto"/>
          </w:tcPr>
          <w:p w14:paraId="2834639B" w14:textId="36A45B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38.307: Addition of release independence information for shared spectrum access R16 CATB</w:t>
            </w:r>
          </w:p>
        </w:tc>
        <w:tc>
          <w:tcPr>
            <w:tcW w:w="0" w:type="auto"/>
          </w:tcPr>
          <w:p w14:paraId="7CDE05F9" w14:textId="5A6550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982B66" w14:textId="7BBEEA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C5D155" w14:textId="6630A6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R4-2119697</w:t>
            </w:r>
          </w:p>
        </w:tc>
        <w:tc>
          <w:tcPr>
            <w:tcW w:w="0" w:type="auto"/>
          </w:tcPr>
          <w:p w14:paraId="53FC65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E66AFF" w14:textId="77777777" w:rsidTr="00AB1096">
        <w:tc>
          <w:tcPr>
            <w:tcW w:w="0" w:type="auto"/>
          </w:tcPr>
          <w:p w14:paraId="0AA8353F" w14:textId="7BA386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R4-2120060</w:t>
            </w:r>
          </w:p>
        </w:tc>
        <w:tc>
          <w:tcPr>
            <w:tcW w:w="0" w:type="auto"/>
          </w:tcPr>
          <w:p w14:paraId="720F6DAD" w14:textId="4B73D8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RedCap RF</w:t>
            </w:r>
          </w:p>
        </w:tc>
        <w:tc>
          <w:tcPr>
            <w:tcW w:w="0" w:type="auto"/>
          </w:tcPr>
          <w:p w14:paraId="54EF841A" w14:textId="363DAF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ABB5D6" w14:textId="779218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6B84CB" w14:textId="3AB04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R4-2120007</w:t>
            </w:r>
          </w:p>
        </w:tc>
        <w:tc>
          <w:tcPr>
            <w:tcW w:w="0" w:type="auto"/>
          </w:tcPr>
          <w:p w14:paraId="50D24679" w14:textId="18DD6F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R4-2120067</w:t>
            </w:r>
          </w:p>
        </w:tc>
      </w:tr>
      <w:tr w:rsidR="00AB1096" w14:paraId="3B15F97A" w14:textId="77777777" w:rsidTr="00AB1096">
        <w:tc>
          <w:tcPr>
            <w:tcW w:w="0" w:type="auto"/>
          </w:tcPr>
          <w:p w14:paraId="7CC5BAD0" w14:textId="551084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R4-2120061</w:t>
            </w:r>
          </w:p>
        </w:tc>
        <w:tc>
          <w:tcPr>
            <w:tcW w:w="0" w:type="auto"/>
          </w:tcPr>
          <w:p w14:paraId="489CB825" w14:textId="75C3A8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(Part 1) - System Parameters</w:t>
            </w:r>
          </w:p>
        </w:tc>
        <w:tc>
          <w:tcPr>
            <w:tcW w:w="0" w:type="auto"/>
          </w:tcPr>
          <w:p w14:paraId="3F514393" w14:textId="6E1AA2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B9A39F7" w14:textId="0ECB72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AE9138" w14:textId="2DEA26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R4-2119998</w:t>
            </w:r>
          </w:p>
        </w:tc>
        <w:tc>
          <w:tcPr>
            <w:tcW w:w="0" w:type="auto"/>
          </w:tcPr>
          <w:p w14:paraId="0205FF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A32CE5" w14:textId="77777777" w:rsidTr="00AB1096">
        <w:tc>
          <w:tcPr>
            <w:tcW w:w="0" w:type="auto"/>
          </w:tcPr>
          <w:p w14:paraId="732223E4" w14:textId="51FE1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R4-2120062</w:t>
            </w:r>
          </w:p>
        </w:tc>
        <w:tc>
          <w:tcPr>
            <w:tcW w:w="0" w:type="auto"/>
          </w:tcPr>
          <w:p w14:paraId="7FC7D7B0" w14:textId="1D1DFB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60GHz UE RF requirements</w:t>
            </w:r>
          </w:p>
        </w:tc>
        <w:tc>
          <w:tcPr>
            <w:tcW w:w="0" w:type="auto"/>
          </w:tcPr>
          <w:p w14:paraId="30AA7080" w14:textId="224F38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5AAB831" w14:textId="5434CB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68F389" w14:textId="08774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R4-2119999</w:t>
            </w:r>
          </w:p>
        </w:tc>
        <w:tc>
          <w:tcPr>
            <w:tcW w:w="0" w:type="auto"/>
          </w:tcPr>
          <w:p w14:paraId="4253B0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C369E7" w14:textId="77777777" w:rsidTr="00AB1096">
        <w:tc>
          <w:tcPr>
            <w:tcW w:w="0" w:type="auto"/>
          </w:tcPr>
          <w:p w14:paraId="0DE033B0" w14:textId="2EC29E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R4-2120063</w:t>
            </w:r>
          </w:p>
        </w:tc>
        <w:tc>
          <w:tcPr>
            <w:tcW w:w="0" w:type="auto"/>
          </w:tcPr>
          <w:p w14:paraId="6D2B9B76" w14:textId="7B4C6C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60GHz UE timing</w:t>
            </w:r>
          </w:p>
        </w:tc>
        <w:tc>
          <w:tcPr>
            <w:tcW w:w="0" w:type="auto"/>
          </w:tcPr>
          <w:p w14:paraId="3CF7E45F" w14:textId="3DFB32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00D693" w14:textId="68CBB0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347282" w14:textId="69431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R4-2120000</w:t>
            </w:r>
          </w:p>
        </w:tc>
        <w:tc>
          <w:tcPr>
            <w:tcW w:w="0" w:type="auto"/>
          </w:tcPr>
          <w:p w14:paraId="1B19CC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0F9EE5" w14:textId="77777777" w:rsidTr="00AB1096">
        <w:tc>
          <w:tcPr>
            <w:tcW w:w="0" w:type="auto"/>
          </w:tcPr>
          <w:p w14:paraId="1A04CDDD" w14:textId="634F6A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R4-2120064</w:t>
            </w:r>
          </w:p>
        </w:tc>
        <w:tc>
          <w:tcPr>
            <w:tcW w:w="0" w:type="auto"/>
          </w:tcPr>
          <w:p w14:paraId="455A5CE5" w14:textId="78BBF3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increasing MOP for CA/DC</w:t>
            </w:r>
          </w:p>
        </w:tc>
        <w:tc>
          <w:tcPr>
            <w:tcW w:w="0" w:type="auto"/>
          </w:tcPr>
          <w:p w14:paraId="36AA8D37" w14:textId="5D848C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7F85085" w14:textId="4100E9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35DA7B" w14:textId="5AF811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R4-2119945</w:t>
            </w:r>
          </w:p>
        </w:tc>
        <w:tc>
          <w:tcPr>
            <w:tcW w:w="0" w:type="auto"/>
          </w:tcPr>
          <w:p w14:paraId="590B64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850820" w14:textId="77777777" w:rsidTr="00AB1096">
        <w:tc>
          <w:tcPr>
            <w:tcW w:w="0" w:type="auto"/>
          </w:tcPr>
          <w:p w14:paraId="3ABCB379" w14:textId="1695AF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R4-2120065</w:t>
            </w:r>
          </w:p>
        </w:tc>
        <w:tc>
          <w:tcPr>
            <w:tcW w:w="0" w:type="auto"/>
          </w:tcPr>
          <w:p w14:paraId="743DFC80" w14:textId="078B24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SRS antenna switching requirements for TxD and PC1.5</w:t>
            </w:r>
          </w:p>
        </w:tc>
        <w:tc>
          <w:tcPr>
            <w:tcW w:w="0" w:type="auto"/>
          </w:tcPr>
          <w:p w14:paraId="090CA8A6" w14:textId="00039F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5AE9C61" w14:textId="26197E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B2184B" w14:textId="3B06FB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R4-2119973</w:t>
            </w:r>
          </w:p>
        </w:tc>
        <w:tc>
          <w:tcPr>
            <w:tcW w:w="0" w:type="auto"/>
          </w:tcPr>
          <w:p w14:paraId="095AD4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A71B74" w14:textId="77777777" w:rsidTr="00AB1096">
        <w:tc>
          <w:tcPr>
            <w:tcW w:w="0" w:type="auto"/>
          </w:tcPr>
          <w:p w14:paraId="3CA15053" w14:textId="2DD500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R4-2120066</w:t>
            </w:r>
          </w:p>
        </w:tc>
        <w:tc>
          <w:tcPr>
            <w:tcW w:w="0" w:type="auto"/>
          </w:tcPr>
          <w:p w14:paraId="139360F6" w14:textId="5F7DC3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UE requirements</w:t>
            </w:r>
          </w:p>
        </w:tc>
        <w:tc>
          <w:tcPr>
            <w:tcW w:w="0" w:type="auto"/>
          </w:tcPr>
          <w:p w14:paraId="17FB8AEC" w14:textId="76B228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0D3323" w14:textId="2BC35D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6F906C" w14:textId="00F6A3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R4-2119980</w:t>
            </w:r>
          </w:p>
        </w:tc>
        <w:tc>
          <w:tcPr>
            <w:tcW w:w="0" w:type="auto"/>
          </w:tcPr>
          <w:p w14:paraId="5C0436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C7C71D" w14:textId="77777777" w:rsidTr="00AB1096">
        <w:tc>
          <w:tcPr>
            <w:tcW w:w="0" w:type="auto"/>
          </w:tcPr>
          <w:p w14:paraId="188755E8" w14:textId="2C2E55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R4-2120067</w:t>
            </w:r>
          </w:p>
        </w:tc>
        <w:tc>
          <w:tcPr>
            <w:tcW w:w="0" w:type="auto"/>
          </w:tcPr>
          <w:p w14:paraId="1AF759F5" w14:textId="089922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RedCap RF</w:t>
            </w:r>
          </w:p>
        </w:tc>
        <w:tc>
          <w:tcPr>
            <w:tcW w:w="0" w:type="auto"/>
          </w:tcPr>
          <w:p w14:paraId="1E42DA15" w14:textId="75BDA3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B51573" w14:textId="072AA3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048AA3" w14:textId="09BC68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R4-2120060</w:t>
            </w:r>
          </w:p>
        </w:tc>
        <w:tc>
          <w:tcPr>
            <w:tcW w:w="0" w:type="auto"/>
          </w:tcPr>
          <w:p w14:paraId="3C4748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07409A" w14:textId="77777777" w:rsidTr="00AB1096">
        <w:tc>
          <w:tcPr>
            <w:tcW w:w="0" w:type="auto"/>
          </w:tcPr>
          <w:p w14:paraId="31460A38" w14:textId="624641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R4-2120068</w:t>
            </w:r>
          </w:p>
        </w:tc>
        <w:tc>
          <w:tcPr>
            <w:tcW w:w="0" w:type="auto"/>
          </w:tcPr>
          <w:p w14:paraId="6702CB33" w14:textId="3C56C7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(Rel-15)</w:t>
            </w:r>
          </w:p>
        </w:tc>
        <w:tc>
          <w:tcPr>
            <w:tcW w:w="0" w:type="auto"/>
          </w:tcPr>
          <w:p w14:paraId="713A60F4" w14:textId="682355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Qualcomm</w:t>
            </w:r>
          </w:p>
        </w:tc>
        <w:tc>
          <w:tcPr>
            <w:tcW w:w="0" w:type="auto"/>
          </w:tcPr>
          <w:p w14:paraId="67A67363" w14:textId="3C214D4C" w:rsidR="00AB1096" w:rsidRPr="00AB1096" w:rsidRDefault="001425BA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A59B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78E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97898B" w14:textId="77777777" w:rsidTr="00AB1096">
        <w:tc>
          <w:tcPr>
            <w:tcW w:w="0" w:type="auto"/>
          </w:tcPr>
          <w:p w14:paraId="106B6929" w14:textId="46848E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R4-2120069</w:t>
            </w:r>
          </w:p>
        </w:tc>
        <w:tc>
          <w:tcPr>
            <w:tcW w:w="0" w:type="auto"/>
          </w:tcPr>
          <w:p w14:paraId="03AE08EA" w14:textId="66544D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(Rel-16)</w:t>
            </w:r>
          </w:p>
        </w:tc>
        <w:tc>
          <w:tcPr>
            <w:tcW w:w="0" w:type="auto"/>
          </w:tcPr>
          <w:p w14:paraId="4698A344" w14:textId="4B2B61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Qualcomm</w:t>
            </w:r>
          </w:p>
        </w:tc>
        <w:tc>
          <w:tcPr>
            <w:tcW w:w="0" w:type="auto"/>
          </w:tcPr>
          <w:p w14:paraId="68BC52A0" w14:textId="21AF3EAB" w:rsidR="00AB1096" w:rsidRPr="00AB1096" w:rsidRDefault="001425BA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BAA5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2F1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7DE41B" w14:textId="77777777" w:rsidTr="00AB1096">
        <w:tc>
          <w:tcPr>
            <w:tcW w:w="0" w:type="auto"/>
          </w:tcPr>
          <w:p w14:paraId="33C8A321" w14:textId="4AA4D4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R4-2120070</w:t>
            </w:r>
          </w:p>
        </w:tc>
        <w:tc>
          <w:tcPr>
            <w:tcW w:w="0" w:type="auto"/>
          </w:tcPr>
          <w:p w14:paraId="33270860" w14:textId="3077F8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(Rel-17)</w:t>
            </w:r>
          </w:p>
        </w:tc>
        <w:tc>
          <w:tcPr>
            <w:tcW w:w="0" w:type="auto"/>
          </w:tcPr>
          <w:p w14:paraId="7B79071D" w14:textId="058ED2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Qualcomm</w:t>
            </w:r>
          </w:p>
        </w:tc>
        <w:tc>
          <w:tcPr>
            <w:tcW w:w="0" w:type="auto"/>
          </w:tcPr>
          <w:p w14:paraId="6D12E53C" w14:textId="4114D76A" w:rsidR="00AB1096" w:rsidRPr="00AB1096" w:rsidRDefault="001425BA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F118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20B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79A2D9" w14:textId="77777777" w:rsidTr="00AB1096">
        <w:tc>
          <w:tcPr>
            <w:tcW w:w="0" w:type="auto"/>
          </w:tcPr>
          <w:p w14:paraId="1EECB07D" w14:textId="296948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R4-2120071</w:t>
            </w:r>
          </w:p>
        </w:tc>
        <w:tc>
          <w:tcPr>
            <w:tcW w:w="0" w:type="auto"/>
          </w:tcPr>
          <w:p w14:paraId="793B7B21" w14:textId="470015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(Rel-15)</w:t>
            </w:r>
          </w:p>
        </w:tc>
        <w:tc>
          <w:tcPr>
            <w:tcW w:w="0" w:type="auto"/>
          </w:tcPr>
          <w:p w14:paraId="79EFAB61" w14:textId="69463D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0" w:type="auto"/>
          </w:tcPr>
          <w:p w14:paraId="7A8E94F5" w14:textId="46AE40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F56A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08E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8E9C96" w14:textId="77777777" w:rsidTr="00AB1096">
        <w:tc>
          <w:tcPr>
            <w:tcW w:w="0" w:type="auto"/>
          </w:tcPr>
          <w:p w14:paraId="6254C850" w14:textId="361A17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R4-2120072</w:t>
            </w:r>
          </w:p>
        </w:tc>
        <w:tc>
          <w:tcPr>
            <w:tcW w:w="0" w:type="auto"/>
          </w:tcPr>
          <w:p w14:paraId="69959B26" w14:textId="21F287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(Rel-16)</w:t>
            </w:r>
          </w:p>
        </w:tc>
        <w:tc>
          <w:tcPr>
            <w:tcW w:w="0" w:type="auto"/>
          </w:tcPr>
          <w:p w14:paraId="2B6DE4D6" w14:textId="7045A5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0" w:type="auto"/>
          </w:tcPr>
          <w:p w14:paraId="31F0AC07" w14:textId="3AE066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044A8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AD04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F278CA" w14:textId="77777777" w:rsidTr="00AB1096">
        <w:tc>
          <w:tcPr>
            <w:tcW w:w="0" w:type="auto"/>
          </w:tcPr>
          <w:p w14:paraId="59A8CEAA" w14:textId="5D10CF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R4-2120073</w:t>
            </w:r>
          </w:p>
        </w:tc>
        <w:tc>
          <w:tcPr>
            <w:tcW w:w="0" w:type="auto"/>
          </w:tcPr>
          <w:p w14:paraId="3C0D3CB4" w14:textId="68F80D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(Rel-17)</w:t>
            </w:r>
          </w:p>
        </w:tc>
        <w:tc>
          <w:tcPr>
            <w:tcW w:w="0" w:type="auto"/>
          </w:tcPr>
          <w:p w14:paraId="62DEA346" w14:textId="0F24EC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0" w:type="auto"/>
          </w:tcPr>
          <w:p w14:paraId="122AA520" w14:textId="168229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0D77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65A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DD9288" w14:textId="77777777" w:rsidTr="00AB1096">
        <w:tc>
          <w:tcPr>
            <w:tcW w:w="0" w:type="auto"/>
          </w:tcPr>
          <w:p w14:paraId="33718B36" w14:textId="5E4B58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R4-2120074</w:t>
            </w:r>
          </w:p>
        </w:tc>
        <w:tc>
          <w:tcPr>
            <w:tcW w:w="0" w:type="auto"/>
          </w:tcPr>
          <w:p w14:paraId="25F675B4" w14:textId="0B91F2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(Rel-15)</w:t>
            </w:r>
          </w:p>
        </w:tc>
        <w:tc>
          <w:tcPr>
            <w:tcW w:w="0" w:type="auto"/>
          </w:tcPr>
          <w:p w14:paraId="7B0E411F" w14:textId="790526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6CE52E15" w14:textId="5594A2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25C4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2F4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5410F9" w14:textId="77777777" w:rsidTr="00AB1096">
        <w:tc>
          <w:tcPr>
            <w:tcW w:w="0" w:type="auto"/>
          </w:tcPr>
          <w:p w14:paraId="1DDB02C6" w14:textId="041BD0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R4-2120075</w:t>
            </w:r>
          </w:p>
        </w:tc>
        <w:tc>
          <w:tcPr>
            <w:tcW w:w="0" w:type="auto"/>
          </w:tcPr>
          <w:p w14:paraId="760637AC" w14:textId="3A172F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(Rel-16)</w:t>
            </w:r>
          </w:p>
        </w:tc>
        <w:tc>
          <w:tcPr>
            <w:tcW w:w="0" w:type="auto"/>
          </w:tcPr>
          <w:p w14:paraId="6792C834" w14:textId="2688F5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05176383" w14:textId="6F455D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514C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899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2C99D0" w14:textId="77777777" w:rsidTr="00AB1096">
        <w:tc>
          <w:tcPr>
            <w:tcW w:w="0" w:type="auto"/>
          </w:tcPr>
          <w:p w14:paraId="72B3BD93" w14:textId="461596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R4-2120076</w:t>
            </w:r>
          </w:p>
        </w:tc>
        <w:tc>
          <w:tcPr>
            <w:tcW w:w="0" w:type="auto"/>
          </w:tcPr>
          <w:p w14:paraId="747C93FB" w14:textId="454179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(Rel-17)</w:t>
            </w:r>
          </w:p>
        </w:tc>
        <w:tc>
          <w:tcPr>
            <w:tcW w:w="0" w:type="auto"/>
          </w:tcPr>
          <w:p w14:paraId="6A45ED75" w14:textId="7BE124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17B3834A" w14:textId="07370D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C062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A035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E2F639" w14:textId="77777777" w:rsidTr="00AB1096">
        <w:tc>
          <w:tcPr>
            <w:tcW w:w="0" w:type="auto"/>
          </w:tcPr>
          <w:p w14:paraId="39598216" w14:textId="6C0CB6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R4-2120077</w:t>
            </w:r>
          </w:p>
        </w:tc>
        <w:tc>
          <w:tcPr>
            <w:tcW w:w="0" w:type="auto"/>
          </w:tcPr>
          <w:p w14:paraId="39E05139" w14:textId="3EBE9B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(Rel-16)</w:t>
            </w:r>
          </w:p>
        </w:tc>
        <w:tc>
          <w:tcPr>
            <w:tcW w:w="0" w:type="auto"/>
          </w:tcPr>
          <w:p w14:paraId="6D98B944" w14:textId="315FA6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MCC </w:t>
            </w:r>
          </w:p>
        </w:tc>
        <w:tc>
          <w:tcPr>
            <w:tcW w:w="0" w:type="auto"/>
          </w:tcPr>
          <w:p w14:paraId="17086370" w14:textId="3D83A7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DB6B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2F1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039E80" w14:textId="77777777" w:rsidTr="00AB1096">
        <w:tc>
          <w:tcPr>
            <w:tcW w:w="0" w:type="auto"/>
          </w:tcPr>
          <w:p w14:paraId="132BA744" w14:textId="4CE48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R4-2120078</w:t>
            </w:r>
          </w:p>
        </w:tc>
        <w:tc>
          <w:tcPr>
            <w:tcW w:w="0" w:type="auto"/>
          </w:tcPr>
          <w:p w14:paraId="0CBCA031" w14:textId="760A47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(Rel-17)</w:t>
            </w:r>
          </w:p>
        </w:tc>
        <w:tc>
          <w:tcPr>
            <w:tcW w:w="0" w:type="auto"/>
          </w:tcPr>
          <w:p w14:paraId="3B5A2C07" w14:textId="036604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0D57D32D" w14:textId="7BD58C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4D15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FAE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AB0E06" w14:textId="77777777" w:rsidTr="00AB1096">
        <w:tc>
          <w:tcPr>
            <w:tcW w:w="0" w:type="auto"/>
          </w:tcPr>
          <w:p w14:paraId="764EF450" w14:textId="5B45D1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R4-2120079</w:t>
            </w:r>
          </w:p>
        </w:tc>
        <w:tc>
          <w:tcPr>
            <w:tcW w:w="0" w:type="auto"/>
          </w:tcPr>
          <w:p w14:paraId="4DFFA4B6" w14:textId="209236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 for TS 36.101 Maintenance (Rel-15)</w:t>
            </w:r>
          </w:p>
        </w:tc>
        <w:tc>
          <w:tcPr>
            <w:tcW w:w="0" w:type="auto"/>
          </w:tcPr>
          <w:p w14:paraId="635EB980" w14:textId="244587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LGE</w:t>
            </w:r>
          </w:p>
        </w:tc>
        <w:tc>
          <w:tcPr>
            <w:tcW w:w="0" w:type="auto"/>
          </w:tcPr>
          <w:p w14:paraId="43FF461B" w14:textId="1A7816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3155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C56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A1226B" w14:textId="77777777" w:rsidTr="00AB1096">
        <w:tc>
          <w:tcPr>
            <w:tcW w:w="0" w:type="auto"/>
          </w:tcPr>
          <w:p w14:paraId="505EB28D" w14:textId="1EB26D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R4-2120080</w:t>
            </w:r>
          </w:p>
        </w:tc>
        <w:tc>
          <w:tcPr>
            <w:tcW w:w="0" w:type="auto"/>
          </w:tcPr>
          <w:p w14:paraId="5BF4989F" w14:textId="3E10D0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(Rel-16)</w:t>
            </w:r>
          </w:p>
        </w:tc>
        <w:tc>
          <w:tcPr>
            <w:tcW w:w="0" w:type="auto"/>
          </w:tcPr>
          <w:p w14:paraId="518FFDF4" w14:textId="2614AB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LGE</w:t>
            </w:r>
          </w:p>
        </w:tc>
        <w:tc>
          <w:tcPr>
            <w:tcW w:w="0" w:type="auto"/>
          </w:tcPr>
          <w:p w14:paraId="1C0E4C97" w14:textId="01F168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9CF3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2CD9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475BA2" w14:textId="77777777" w:rsidTr="00AB1096">
        <w:tc>
          <w:tcPr>
            <w:tcW w:w="0" w:type="auto"/>
          </w:tcPr>
          <w:p w14:paraId="284C73FE" w14:textId="24932A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R4-2120081</w:t>
            </w:r>
          </w:p>
        </w:tc>
        <w:tc>
          <w:tcPr>
            <w:tcW w:w="0" w:type="auto"/>
          </w:tcPr>
          <w:p w14:paraId="180AA44D" w14:textId="3CC1D4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(Rel-17)</w:t>
            </w:r>
          </w:p>
        </w:tc>
        <w:tc>
          <w:tcPr>
            <w:tcW w:w="0" w:type="auto"/>
          </w:tcPr>
          <w:p w14:paraId="6B4DED52" w14:textId="7308A6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LGE</w:t>
            </w:r>
          </w:p>
        </w:tc>
        <w:tc>
          <w:tcPr>
            <w:tcW w:w="0" w:type="auto"/>
          </w:tcPr>
          <w:p w14:paraId="27964A57" w14:textId="2DD6F2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AEC6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0776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D23BE9" w14:textId="77777777" w:rsidTr="00AB1096">
        <w:tc>
          <w:tcPr>
            <w:tcW w:w="0" w:type="auto"/>
          </w:tcPr>
          <w:p w14:paraId="6DBA9A12" w14:textId="785117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R4-2120082</w:t>
            </w:r>
          </w:p>
        </w:tc>
        <w:tc>
          <w:tcPr>
            <w:tcW w:w="0" w:type="auto"/>
          </w:tcPr>
          <w:p w14:paraId="2AB59036" w14:textId="59FAFE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RAN4#101-e RRM session meeting report</w:t>
            </w:r>
          </w:p>
        </w:tc>
        <w:tc>
          <w:tcPr>
            <w:tcW w:w="0" w:type="auto"/>
          </w:tcPr>
          <w:p w14:paraId="126A4235" w14:textId="0CF768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Vice Chair (Intel)</w:t>
            </w:r>
          </w:p>
        </w:tc>
        <w:tc>
          <w:tcPr>
            <w:tcW w:w="0" w:type="auto"/>
          </w:tcPr>
          <w:p w14:paraId="117AB5E3" w14:textId="0A6980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A075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CE0C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788186" w14:textId="77777777" w:rsidTr="00AB1096">
        <w:tc>
          <w:tcPr>
            <w:tcW w:w="0" w:type="auto"/>
          </w:tcPr>
          <w:p w14:paraId="2B95A131" w14:textId="660DEF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R4-2120083</w:t>
            </w:r>
          </w:p>
        </w:tc>
        <w:tc>
          <w:tcPr>
            <w:tcW w:w="0" w:type="auto"/>
          </w:tcPr>
          <w:p w14:paraId="2655A6C6" w14:textId="3FBA80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RAN4#101-e BSRF_Demod_Test session meeting report</w:t>
            </w:r>
          </w:p>
        </w:tc>
        <w:tc>
          <w:tcPr>
            <w:tcW w:w="0" w:type="auto"/>
          </w:tcPr>
          <w:p w14:paraId="3EEBC8D4" w14:textId="70D57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Vice Chair (Samsung)</w:t>
            </w:r>
          </w:p>
        </w:tc>
        <w:tc>
          <w:tcPr>
            <w:tcW w:w="0" w:type="auto"/>
          </w:tcPr>
          <w:p w14:paraId="7684511E" w14:textId="4737C9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28DF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388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D0FC0A" w14:textId="77777777" w:rsidTr="00AB1096">
        <w:tc>
          <w:tcPr>
            <w:tcW w:w="0" w:type="auto"/>
          </w:tcPr>
          <w:p w14:paraId="44DE8901" w14:textId="0361C4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R4-2120084</w:t>
            </w:r>
          </w:p>
        </w:tc>
        <w:tc>
          <w:tcPr>
            <w:tcW w:w="0" w:type="auto"/>
          </w:tcPr>
          <w:p w14:paraId="283AB2B2" w14:textId="58BF3D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Introduction of completed R17 3DL band combinations to TS 36.101</w:t>
            </w:r>
          </w:p>
        </w:tc>
        <w:tc>
          <w:tcPr>
            <w:tcW w:w="0" w:type="auto"/>
          </w:tcPr>
          <w:p w14:paraId="6EE62D81" w14:textId="3BA37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6C9BB6" w14:textId="093AB5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9E53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D2D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8624CA" w14:textId="77777777" w:rsidTr="00AB1096">
        <w:tc>
          <w:tcPr>
            <w:tcW w:w="0" w:type="auto"/>
          </w:tcPr>
          <w:p w14:paraId="38FF432D" w14:textId="093E4F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R4-2120085</w:t>
            </w:r>
          </w:p>
        </w:tc>
        <w:tc>
          <w:tcPr>
            <w:tcW w:w="0" w:type="auto"/>
          </w:tcPr>
          <w:p w14:paraId="33C0E54C" w14:textId="367E72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revision: Rel-17 LTE inter-band CA for 3 bands DL with 1 band UL</w:t>
            </w:r>
          </w:p>
        </w:tc>
        <w:tc>
          <w:tcPr>
            <w:tcW w:w="0" w:type="auto"/>
          </w:tcPr>
          <w:p w14:paraId="0A29672F" w14:textId="2BFB34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682FFE" w14:textId="5F1230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060C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4D8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F6097F" w14:textId="77777777" w:rsidTr="00AB1096">
        <w:tc>
          <w:tcPr>
            <w:tcW w:w="0" w:type="auto"/>
          </w:tcPr>
          <w:p w14:paraId="3C6ED48A" w14:textId="7CD747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R4-2120086</w:t>
            </w:r>
          </w:p>
        </w:tc>
        <w:tc>
          <w:tcPr>
            <w:tcW w:w="0" w:type="auto"/>
          </w:tcPr>
          <w:p w14:paraId="02DC7785" w14:textId="69E45E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0.5.0</w:t>
            </w:r>
          </w:p>
        </w:tc>
        <w:tc>
          <w:tcPr>
            <w:tcW w:w="0" w:type="auto"/>
          </w:tcPr>
          <w:p w14:paraId="5EE1E46F" w14:textId="78FB11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055C3B" w14:textId="52E0A6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B00F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090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634CB1" w14:textId="77777777" w:rsidTr="00AB1096">
        <w:tc>
          <w:tcPr>
            <w:tcW w:w="0" w:type="auto"/>
          </w:tcPr>
          <w:p w14:paraId="0FAB57D5" w14:textId="7481FB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R4-2120087</w:t>
            </w:r>
          </w:p>
        </w:tc>
        <w:tc>
          <w:tcPr>
            <w:tcW w:w="0" w:type="auto"/>
          </w:tcPr>
          <w:p w14:paraId="3B553E80" w14:textId="39AD03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(Rel-14)</w:t>
            </w:r>
          </w:p>
        </w:tc>
        <w:tc>
          <w:tcPr>
            <w:tcW w:w="0" w:type="auto"/>
          </w:tcPr>
          <w:p w14:paraId="504B9036" w14:textId="3D5945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LGE</w:t>
            </w:r>
          </w:p>
        </w:tc>
        <w:tc>
          <w:tcPr>
            <w:tcW w:w="0" w:type="auto"/>
          </w:tcPr>
          <w:p w14:paraId="7DE84E0A" w14:textId="24C6A7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06E1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3D0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A3E66A" w14:textId="77777777" w:rsidTr="00AB1096">
        <w:tc>
          <w:tcPr>
            <w:tcW w:w="0" w:type="auto"/>
          </w:tcPr>
          <w:p w14:paraId="2B432F97" w14:textId="70CB7F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R4-2120088</w:t>
            </w:r>
          </w:p>
        </w:tc>
        <w:tc>
          <w:tcPr>
            <w:tcW w:w="0" w:type="auto"/>
          </w:tcPr>
          <w:p w14:paraId="4B858DFE" w14:textId="49DD6E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A536D1" w14:textId="4EEF8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634DF32" w14:textId="5654B0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56350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2F8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27107B" w14:textId="77777777" w:rsidTr="00AB1096">
        <w:tc>
          <w:tcPr>
            <w:tcW w:w="0" w:type="auto"/>
          </w:tcPr>
          <w:p w14:paraId="33436D1A" w14:textId="42AFFE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R4-2120089</w:t>
            </w:r>
          </w:p>
        </w:tc>
        <w:tc>
          <w:tcPr>
            <w:tcW w:w="0" w:type="auto"/>
          </w:tcPr>
          <w:p w14:paraId="3CBD446E" w14:textId="74BE82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3F71377" w14:textId="4BA0D8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8B29E75" w14:textId="74A00B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75F3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13FE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7D57F2" w14:textId="77777777" w:rsidTr="00AB1096">
        <w:tc>
          <w:tcPr>
            <w:tcW w:w="0" w:type="auto"/>
          </w:tcPr>
          <w:p w14:paraId="23269D58" w14:textId="29A3D7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R4-2120090</w:t>
            </w:r>
          </w:p>
        </w:tc>
        <w:tc>
          <w:tcPr>
            <w:tcW w:w="0" w:type="auto"/>
          </w:tcPr>
          <w:p w14:paraId="1B6EF823" w14:textId="0D8E20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320EEA" w14:textId="208E90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A72E354" w14:textId="18487C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487C9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873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DA395A" w14:textId="77777777" w:rsidTr="00AB1096">
        <w:tc>
          <w:tcPr>
            <w:tcW w:w="0" w:type="auto"/>
          </w:tcPr>
          <w:p w14:paraId="5D2007E1" w14:textId="64D6F9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R4-2120091</w:t>
            </w:r>
          </w:p>
        </w:tc>
        <w:tc>
          <w:tcPr>
            <w:tcW w:w="0" w:type="auto"/>
          </w:tcPr>
          <w:p w14:paraId="30DB2F89" w14:textId="263BF6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BB6AB7" w14:textId="657E22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7F9E76B" w14:textId="32F48D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92FAD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B07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D91785" w14:textId="77777777" w:rsidTr="00AB1096">
        <w:tc>
          <w:tcPr>
            <w:tcW w:w="0" w:type="auto"/>
          </w:tcPr>
          <w:p w14:paraId="679D65F7" w14:textId="2F683E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R4-2120092</w:t>
            </w:r>
          </w:p>
        </w:tc>
        <w:tc>
          <w:tcPr>
            <w:tcW w:w="0" w:type="auto"/>
          </w:tcPr>
          <w:p w14:paraId="1C5DB263" w14:textId="4D2738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1914AE4" w14:textId="74B001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DF2FF3E" w14:textId="1F4244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36D5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494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64ECDE" w14:textId="77777777" w:rsidTr="00AB1096">
        <w:tc>
          <w:tcPr>
            <w:tcW w:w="0" w:type="auto"/>
          </w:tcPr>
          <w:p w14:paraId="61F5F19D" w14:textId="52E003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R4-2120093</w:t>
            </w:r>
          </w:p>
        </w:tc>
        <w:tc>
          <w:tcPr>
            <w:tcW w:w="0" w:type="auto"/>
          </w:tcPr>
          <w:p w14:paraId="3342F897" w14:textId="76E3B9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47898E" w14:textId="193F72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274D81C" w14:textId="321D5F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793AD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85F0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DF6492" w14:textId="77777777" w:rsidTr="00AB1096">
        <w:tc>
          <w:tcPr>
            <w:tcW w:w="0" w:type="auto"/>
          </w:tcPr>
          <w:p w14:paraId="0EA2CCEA" w14:textId="402206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R4-2120094</w:t>
            </w:r>
          </w:p>
        </w:tc>
        <w:tc>
          <w:tcPr>
            <w:tcW w:w="0" w:type="auto"/>
          </w:tcPr>
          <w:p w14:paraId="169BE163" w14:textId="745CCE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22452A" w14:textId="27589A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EC450EC" w14:textId="0D3AE7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C6140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570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604855" w14:textId="77777777" w:rsidTr="00AB1096">
        <w:tc>
          <w:tcPr>
            <w:tcW w:w="0" w:type="auto"/>
          </w:tcPr>
          <w:p w14:paraId="5DAE6E2B" w14:textId="16C3E2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R4-2120095</w:t>
            </w:r>
          </w:p>
        </w:tc>
        <w:tc>
          <w:tcPr>
            <w:tcW w:w="0" w:type="auto"/>
          </w:tcPr>
          <w:p w14:paraId="07C54BCE" w14:textId="73C52D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F9CBB1" w14:textId="6E6E5F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8082570" w14:textId="1B5B94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B90EE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952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8241EE" w14:textId="77777777" w:rsidTr="00AB1096">
        <w:tc>
          <w:tcPr>
            <w:tcW w:w="0" w:type="auto"/>
          </w:tcPr>
          <w:p w14:paraId="5652047C" w14:textId="0827F2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R4-2120096</w:t>
            </w:r>
          </w:p>
        </w:tc>
        <w:tc>
          <w:tcPr>
            <w:tcW w:w="0" w:type="auto"/>
          </w:tcPr>
          <w:p w14:paraId="2382E3C9" w14:textId="7F8DC9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696E95" w14:textId="7D7705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C43ECB" w14:textId="5A213B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5A9C4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5D7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0CF232" w14:textId="77777777" w:rsidTr="00AB1096">
        <w:tc>
          <w:tcPr>
            <w:tcW w:w="0" w:type="auto"/>
          </w:tcPr>
          <w:p w14:paraId="64257DBC" w14:textId="44B414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R4-2120097</w:t>
            </w:r>
          </w:p>
        </w:tc>
        <w:tc>
          <w:tcPr>
            <w:tcW w:w="0" w:type="auto"/>
          </w:tcPr>
          <w:p w14:paraId="0D55701D" w14:textId="4B8CC0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BAC1B5" w14:textId="71B446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4A606F0" w14:textId="2C0913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064D1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60F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C48F8B" w14:textId="77777777" w:rsidTr="00AB1096">
        <w:tc>
          <w:tcPr>
            <w:tcW w:w="0" w:type="auto"/>
          </w:tcPr>
          <w:p w14:paraId="1CECFF47" w14:textId="67C3AA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R4-2120098</w:t>
            </w:r>
          </w:p>
        </w:tc>
        <w:tc>
          <w:tcPr>
            <w:tcW w:w="0" w:type="auto"/>
          </w:tcPr>
          <w:p w14:paraId="4B0A0AAD" w14:textId="5875A1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487E6A" w14:textId="33D001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726941C" w14:textId="4DE36B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E0CA3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3A1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022079" w14:textId="77777777" w:rsidTr="00AB1096">
        <w:tc>
          <w:tcPr>
            <w:tcW w:w="0" w:type="auto"/>
          </w:tcPr>
          <w:p w14:paraId="5FF435DF" w14:textId="06A4A3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R4-2120099</w:t>
            </w:r>
          </w:p>
        </w:tc>
        <w:tc>
          <w:tcPr>
            <w:tcW w:w="0" w:type="auto"/>
          </w:tcPr>
          <w:p w14:paraId="36C38A33" w14:textId="751C05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699865F" w14:textId="4F1443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AC494B2" w14:textId="575B4B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28954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8017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3C0F84" w14:textId="77777777" w:rsidTr="00AB1096">
        <w:tc>
          <w:tcPr>
            <w:tcW w:w="0" w:type="auto"/>
          </w:tcPr>
          <w:p w14:paraId="38910CB8" w14:textId="402C1E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R4-2120100</w:t>
            </w:r>
          </w:p>
        </w:tc>
        <w:tc>
          <w:tcPr>
            <w:tcW w:w="0" w:type="auto"/>
          </w:tcPr>
          <w:p w14:paraId="2FA1B042" w14:textId="77AD6F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F39D67" w14:textId="53A800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4EA78EB" w14:textId="6F23D7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22DBC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54C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688D68" w14:textId="77777777" w:rsidTr="00AB1096">
        <w:tc>
          <w:tcPr>
            <w:tcW w:w="0" w:type="auto"/>
          </w:tcPr>
          <w:p w14:paraId="1A5378DC" w14:textId="4F058C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R4-2120101</w:t>
            </w:r>
          </w:p>
        </w:tc>
        <w:tc>
          <w:tcPr>
            <w:tcW w:w="0" w:type="auto"/>
          </w:tcPr>
          <w:p w14:paraId="0F504EA4" w14:textId="22F55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E59E55" w14:textId="3A1275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1F7D190" w14:textId="712E33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2F3B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790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618437" w14:textId="77777777" w:rsidTr="00AB1096">
        <w:tc>
          <w:tcPr>
            <w:tcW w:w="0" w:type="auto"/>
          </w:tcPr>
          <w:p w14:paraId="331457F8" w14:textId="0D1A29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R4-2120102</w:t>
            </w:r>
          </w:p>
        </w:tc>
        <w:tc>
          <w:tcPr>
            <w:tcW w:w="0" w:type="auto"/>
          </w:tcPr>
          <w:p w14:paraId="2E7FA467" w14:textId="3FADF6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D2DF0D" w14:textId="0FC86D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1C3FB8B" w14:textId="1728A6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695ED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A62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EACF30" w14:textId="77777777" w:rsidTr="00AB1096">
        <w:tc>
          <w:tcPr>
            <w:tcW w:w="0" w:type="auto"/>
          </w:tcPr>
          <w:p w14:paraId="460E1D62" w14:textId="3F1B29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R4-2120103</w:t>
            </w:r>
          </w:p>
        </w:tc>
        <w:tc>
          <w:tcPr>
            <w:tcW w:w="0" w:type="auto"/>
          </w:tcPr>
          <w:p w14:paraId="268A1464" w14:textId="100C1F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3D075D" w14:textId="3C280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25035C1" w14:textId="676A32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A2B05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EB3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2E5585" w14:textId="77777777" w:rsidTr="00AB1096">
        <w:tc>
          <w:tcPr>
            <w:tcW w:w="0" w:type="auto"/>
          </w:tcPr>
          <w:p w14:paraId="0679E02F" w14:textId="509380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R4-2120104</w:t>
            </w:r>
          </w:p>
        </w:tc>
        <w:tc>
          <w:tcPr>
            <w:tcW w:w="0" w:type="auto"/>
          </w:tcPr>
          <w:p w14:paraId="0C9A14F6" w14:textId="45B17B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22E974" w14:textId="44DDE0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C62B093" w14:textId="0F045B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11CE2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264B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3BD3A0" w14:textId="77777777" w:rsidTr="00AB1096">
        <w:tc>
          <w:tcPr>
            <w:tcW w:w="0" w:type="auto"/>
          </w:tcPr>
          <w:p w14:paraId="4D6797E7" w14:textId="0C3286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R4-2120105</w:t>
            </w:r>
          </w:p>
        </w:tc>
        <w:tc>
          <w:tcPr>
            <w:tcW w:w="0" w:type="auto"/>
          </w:tcPr>
          <w:p w14:paraId="1A3B69D6" w14:textId="096773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4580650" w14:textId="60B764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FF72784" w14:textId="769CCA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B3E7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4EA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FCDBF4" w14:textId="77777777" w:rsidTr="00AB1096">
        <w:tc>
          <w:tcPr>
            <w:tcW w:w="0" w:type="auto"/>
          </w:tcPr>
          <w:p w14:paraId="7022F824" w14:textId="1E8EFA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R4-2120106</w:t>
            </w:r>
          </w:p>
        </w:tc>
        <w:tc>
          <w:tcPr>
            <w:tcW w:w="0" w:type="auto"/>
          </w:tcPr>
          <w:p w14:paraId="0896835A" w14:textId="6E33B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39DA5B" w14:textId="5071DB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7A938C" w14:textId="3B063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07B4E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7CB3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F7B832" w14:textId="77777777" w:rsidTr="00AB1096">
        <w:tc>
          <w:tcPr>
            <w:tcW w:w="0" w:type="auto"/>
          </w:tcPr>
          <w:p w14:paraId="6F0573AC" w14:textId="076228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R4-2120107</w:t>
            </w:r>
          </w:p>
        </w:tc>
        <w:tc>
          <w:tcPr>
            <w:tcW w:w="0" w:type="auto"/>
          </w:tcPr>
          <w:p w14:paraId="3F3390FC" w14:textId="5BAA95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4DE4FF" w14:textId="3A3A8C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F56CF20" w14:textId="731F0E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054B2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E1F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80EB66" w14:textId="77777777" w:rsidTr="00AB1096">
        <w:tc>
          <w:tcPr>
            <w:tcW w:w="0" w:type="auto"/>
          </w:tcPr>
          <w:p w14:paraId="40B0DC95" w14:textId="7CD387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R4-2120108</w:t>
            </w:r>
          </w:p>
        </w:tc>
        <w:tc>
          <w:tcPr>
            <w:tcW w:w="0" w:type="auto"/>
          </w:tcPr>
          <w:p w14:paraId="5C0B1552" w14:textId="5A10F5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3DD8C9" w14:textId="57A7B2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FB2635F" w14:textId="57677D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9B10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321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869EC2" w14:textId="77777777" w:rsidTr="00AB1096">
        <w:tc>
          <w:tcPr>
            <w:tcW w:w="0" w:type="auto"/>
          </w:tcPr>
          <w:p w14:paraId="176D9851" w14:textId="64853D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R4-2120109</w:t>
            </w:r>
          </w:p>
        </w:tc>
        <w:tc>
          <w:tcPr>
            <w:tcW w:w="0" w:type="auto"/>
          </w:tcPr>
          <w:p w14:paraId="627916FE" w14:textId="669A6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73F79F" w14:textId="4BCCD1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DEF7770" w14:textId="0B93A7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6C5D4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6346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FA291F" w14:textId="77777777" w:rsidTr="00AB1096">
        <w:tc>
          <w:tcPr>
            <w:tcW w:w="0" w:type="auto"/>
          </w:tcPr>
          <w:p w14:paraId="2833DB3D" w14:textId="56086D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R4-2120110</w:t>
            </w:r>
          </w:p>
        </w:tc>
        <w:tc>
          <w:tcPr>
            <w:tcW w:w="0" w:type="auto"/>
          </w:tcPr>
          <w:p w14:paraId="686E6A61" w14:textId="1C4D9F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EF4066B" w14:textId="68F018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2A72864" w14:textId="5DFB26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1C53F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E9F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2E8680" w14:textId="77777777" w:rsidTr="00AB1096">
        <w:tc>
          <w:tcPr>
            <w:tcW w:w="0" w:type="auto"/>
          </w:tcPr>
          <w:p w14:paraId="038E38B7" w14:textId="28EA93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R4-2120111</w:t>
            </w:r>
          </w:p>
        </w:tc>
        <w:tc>
          <w:tcPr>
            <w:tcW w:w="0" w:type="auto"/>
          </w:tcPr>
          <w:p w14:paraId="02227AE2" w14:textId="4A2F15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D0DEA1" w14:textId="0B4B6E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AF9BEFB" w14:textId="67E6B5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A204A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1F8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28B125" w14:textId="77777777" w:rsidTr="00AB1096">
        <w:tc>
          <w:tcPr>
            <w:tcW w:w="0" w:type="auto"/>
          </w:tcPr>
          <w:p w14:paraId="7EC6AFAC" w14:textId="6A209C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R4-2120112</w:t>
            </w:r>
          </w:p>
        </w:tc>
        <w:tc>
          <w:tcPr>
            <w:tcW w:w="0" w:type="auto"/>
          </w:tcPr>
          <w:p w14:paraId="274E6108" w14:textId="001FCB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ED3A04" w14:textId="5ECD51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BD75138" w14:textId="05B1CC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E5399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4019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24D5A5" w14:textId="77777777" w:rsidTr="00AB1096">
        <w:tc>
          <w:tcPr>
            <w:tcW w:w="0" w:type="auto"/>
          </w:tcPr>
          <w:p w14:paraId="0038B33E" w14:textId="762502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R4-2120113</w:t>
            </w:r>
          </w:p>
        </w:tc>
        <w:tc>
          <w:tcPr>
            <w:tcW w:w="0" w:type="auto"/>
          </w:tcPr>
          <w:p w14:paraId="1A40F1AC" w14:textId="04D1F7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84040A" w14:textId="060470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B9BD074" w14:textId="735937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398AF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1DF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0C6E37" w14:textId="77777777" w:rsidTr="00AB1096">
        <w:tc>
          <w:tcPr>
            <w:tcW w:w="0" w:type="auto"/>
          </w:tcPr>
          <w:p w14:paraId="7E8FEDAB" w14:textId="6FED22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R4-2120114</w:t>
            </w:r>
          </w:p>
        </w:tc>
        <w:tc>
          <w:tcPr>
            <w:tcW w:w="0" w:type="auto"/>
          </w:tcPr>
          <w:p w14:paraId="729DB4AD" w14:textId="774020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293EEB" w14:textId="721A1F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45F90C3" w14:textId="6F2D27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1418F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791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94F68E" w14:textId="77777777" w:rsidTr="00AB1096">
        <w:tc>
          <w:tcPr>
            <w:tcW w:w="0" w:type="auto"/>
          </w:tcPr>
          <w:p w14:paraId="70A54580" w14:textId="13C38F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R4-2120115</w:t>
            </w:r>
          </w:p>
        </w:tc>
        <w:tc>
          <w:tcPr>
            <w:tcW w:w="0" w:type="auto"/>
          </w:tcPr>
          <w:p w14:paraId="0F682F72" w14:textId="50522F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F0EA47" w14:textId="7BF01B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5872AB" w14:textId="45640A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733F1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3CE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FD249D" w14:textId="77777777" w:rsidTr="00AB1096">
        <w:tc>
          <w:tcPr>
            <w:tcW w:w="0" w:type="auto"/>
          </w:tcPr>
          <w:p w14:paraId="7AA9CF1D" w14:textId="5E7290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R4-2120116</w:t>
            </w:r>
          </w:p>
        </w:tc>
        <w:tc>
          <w:tcPr>
            <w:tcW w:w="0" w:type="auto"/>
          </w:tcPr>
          <w:p w14:paraId="5F7B9387" w14:textId="6C24F7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D795F6" w14:textId="612726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A0B1C5" w14:textId="35F0BF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6D09D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E3D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13A31A" w14:textId="77777777" w:rsidTr="00AB1096">
        <w:tc>
          <w:tcPr>
            <w:tcW w:w="0" w:type="auto"/>
          </w:tcPr>
          <w:p w14:paraId="1990C65D" w14:textId="2E64DE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R4-2120117</w:t>
            </w:r>
          </w:p>
        </w:tc>
        <w:tc>
          <w:tcPr>
            <w:tcW w:w="0" w:type="auto"/>
          </w:tcPr>
          <w:p w14:paraId="6216ABA2" w14:textId="6EB149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C35B7E" w14:textId="226074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99AAFE" w14:textId="6955D2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941B1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3AFD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FD9250" w14:textId="77777777" w:rsidTr="00AB1096">
        <w:tc>
          <w:tcPr>
            <w:tcW w:w="0" w:type="auto"/>
          </w:tcPr>
          <w:p w14:paraId="6F0C04BC" w14:textId="73E2C3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R4-2120118</w:t>
            </w:r>
          </w:p>
        </w:tc>
        <w:tc>
          <w:tcPr>
            <w:tcW w:w="0" w:type="auto"/>
          </w:tcPr>
          <w:p w14:paraId="3B1E8753" w14:textId="5D7CA1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3A4BB4" w14:textId="115BC5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076F5FB" w14:textId="08C219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EC783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A7B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CC2F1C" w14:textId="77777777" w:rsidTr="00AB1096">
        <w:tc>
          <w:tcPr>
            <w:tcW w:w="0" w:type="auto"/>
          </w:tcPr>
          <w:p w14:paraId="71AB74FD" w14:textId="3B381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R4-2120119</w:t>
            </w:r>
          </w:p>
        </w:tc>
        <w:tc>
          <w:tcPr>
            <w:tcW w:w="0" w:type="auto"/>
          </w:tcPr>
          <w:p w14:paraId="59B405CB" w14:textId="71109E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4F2E8F" w14:textId="259E50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ABA20C7" w14:textId="45820B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18863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641D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549B03" w14:textId="77777777" w:rsidTr="00AB1096">
        <w:tc>
          <w:tcPr>
            <w:tcW w:w="0" w:type="auto"/>
          </w:tcPr>
          <w:p w14:paraId="40EBA1AC" w14:textId="56CBA0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R4-2120120</w:t>
            </w:r>
          </w:p>
        </w:tc>
        <w:tc>
          <w:tcPr>
            <w:tcW w:w="0" w:type="auto"/>
          </w:tcPr>
          <w:p w14:paraId="2AA60FD7" w14:textId="5CCAC3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BA6D91" w14:textId="69C9DA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E0A31EF" w14:textId="7FD4C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82A8A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325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60AD4B" w14:textId="77777777" w:rsidTr="00AB1096">
        <w:tc>
          <w:tcPr>
            <w:tcW w:w="0" w:type="auto"/>
          </w:tcPr>
          <w:p w14:paraId="54B3851C" w14:textId="08E4CE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R4-2120121</w:t>
            </w:r>
          </w:p>
        </w:tc>
        <w:tc>
          <w:tcPr>
            <w:tcW w:w="0" w:type="auto"/>
          </w:tcPr>
          <w:p w14:paraId="06065F6A" w14:textId="4CD667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8709A0" w14:textId="584C67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08907BC" w14:textId="061911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3FA6B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ED5E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92F17C" w14:textId="77777777" w:rsidTr="00AB1096">
        <w:tc>
          <w:tcPr>
            <w:tcW w:w="0" w:type="auto"/>
          </w:tcPr>
          <w:p w14:paraId="26D63C1E" w14:textId="5B4728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R4-2120122</w:t>
            </w:r>
          </w:p>
        </w:tc>
        <w:tc>
          <w:tcPr>
            <w:tcW w:w="0" w:type="auto"/>
          </w:tcPr>
          <w:p w14:paraId="03CD0BB7" w14:textId="53EB38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C472386" w14:textId="01D54F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02AC6CB" w14:textId="6F63A1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418F7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13A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57F913" w14:textId="77777777" w:rsidTr="00AB1096">
        <w:tc>
          <w:tcPr>
            <w:tcW w:w="0" w:type="auto"/>
          </w:tcPr>
          <w:p w14:paraId="0AAEF769" w14:textId="69FB0E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R4-2120123</w:t>
            </w:r>
          </w:p>
        </w:tc>
        <w:tc>
          <w:tcPr>
            <w:tcW w:w="0" w:type="auto"/>
          </w:tcPr>
          <w:p w14:paraId="75564059" w14:textId="5F6AA1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8EF81EF" w14:textId="18B50B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7585B01" w14:textId="74922E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3A823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670C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34C394" w14:textId="77777777" w:rsidTr="00AB1096">
        <w:tc>
          <w:tcPr>
            <w:tcW w:w="0" w:type="auto"/>
          </w:tcPr>
          <w:p w14:paraId="7B31629B" w14:textId="7B3FF5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R4-2120124</w:t>
            </w:r>
          </w:p>
        </w:tc>
        <w:tc>
          <w:tcPr>
            <w:tcW w:w="0" w:type="auto"/>
          </w:tcPr>
          <w:p w14:paraId="30A0D15D" w14:textId="5FB86A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48CBCC5" w14:textId="40DBEC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6329F31" w14:textId="50051A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F11FB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B7D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F09C4D" w14:textId="77777777" w:rsidTr="00AB1096">
        <w:tc>
          <w:tcPr>
            <w:tcW w:w="0" w:type="auto"/>
          </w:tcPr>
          <w:p w14:paraId="2C4194F1" w14:textId="0FA8F8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R4-2120125</w:t>
            </w:r>
          </w:p>
        </w:tc>
        <w:tc>
          <w:tcPr>
            <w:tcW w:w="0" w:type="auto"/>
          </w:tcPr>
          <w:p w14:paraId="6AFBB791" w14:textId="6049D8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BE2398" w14:textId="0C10A5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A686A0A" w14:textId="75AAAA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2B8EA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909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0319D9" w14:textId="77777777" w:rsidTr="00AB1096">
        <w:tc>
          <w:tcPr>
            <w:tcW w:w="0" w:type="auto"/>
          </w:tcPr>
          <w:p w14:paraId="09E84E21" w14:textId="73036F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R4-2120126</w:t>
            </w:r>
          </w:p>
        </w:tc>
        <w:tc>
          <w:tcPr>
            <w:tcW w:w="0" w:type="auto"/>
          </w:tcPr>
          <w:p w14:paraId="300A0EF2" w14:textId="65C727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EC3448" w14:textId="2436B5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C9E63E1" w14:textId="61E571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36A91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237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CADA92" w14:textId="77777777" w:rsidTr="00AB1096">
        <w:tc>
          <w:tcPr>
            <w:tcW w:w="0" w:type="auto"/>
          </w:tcPr>
          <w:p w14:paraId="738A7200" w14:textId="5D2FBC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R4-2120127</w:t>
            </w:r>
          </w:p>
        </w:tc>
        <w:tc>
          <w:tcPr>
            <w:tcW w:w="0" w:type="auto"/>
          </w:tcPr>
          <w:p w14:paraId="21445D8B" w14:textId="0B6F98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C55491" w14:textId="532DEC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B4A2BEB" w14:textId="23D722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783D0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462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518415" w14:textId="77777777" w:rsidTr="00AB1096">
        <w:tc>
          <w:tcPr>
            <w:tcW w:w="0" w:type="auto"/>
          </w:tcPr>
          <w:p w14:paraId="12AAD266" w14:textId="4244DC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R4-2120128</w:t>
            </w:r>
          </w:p>
        </w:tc>
        <w:tc>
          <w:tcPr>
            <w:tcW w:w="0" w:type="auto"/>
          </w:tcPr>
          <w:p w14:paraId="3E563F30" w14:textId="66C7BC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C2EDC1" w14:textId="1787E7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A27CC60" w14:textId="53D33E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3D828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229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9F4DF3" w14:textId="77777777" w:rsidTr="00AB1096">
        <w:tc>
          <w:tcPr>
            <w:tcW w:w="0" w:type="auto"/>
          </w:tcPr>
          <w:p w14:paraId="2B7EF92A" w14:textId="547E26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R4-2120129</w:t>
            </w:r>
          </w:p>
        </w:tc>
        <w:tc>
          <w:tcPr>
            <w:tcW w:w="0" w:type="auto"/>
          </w:tcPr>
          <w:p w14:paraId="412995FA" w14:textId="069760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6B69DD" w14:textId="7862C4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AC93F83" w14:textId="00173F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5968B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2A6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20FD43" w14:textId="77777777" w:rsidTr="00AB1096">
        <w:tc>
          <w:tcPr>
            <w:tcW w:w="0" w:type="auto"/>
          </w:tcPr>
          <w:p w14:paraId="28440F20" w14:textId="74A0A1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R4-2120130</w:t>
            </w:r>
          </w:p>
        </w:tc>
        <w:tc>
          <w:tcPr>
            <w:tcW w:w="0" w:type="auto"/>
          </w:tcPr>
          <w:p w14:paraId="5604FC5D" w14:textId="51719A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526F67" w14:textId="0E2DF1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D88804F" w14:textId="138948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8AF31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9AD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5C6FFC" w14:textId="77777777" w:rsidTr="00AB1096">
        <w:tc>
          <w:tcPr>
            <w:tcW w:w="0" w:type="auto"/>
          </w:tcPr>
          <w:p w14:paraId="484B661C" w14:textId="5140DF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R4-2120131</w:t>
            </w:r>
          </w:p>
        </w:tc>
        <w:tc>
          <w:tcPr>
            <w:tcW w:w="0" w:type="auto"/>
          </w:tcPr>
          <w:p w14:paraId="0F990928" w14:textId="40CC14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00F3DB" w14:textId="704450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8981ED5" w14:textId="07C5C7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EE398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C76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8C2700" w14:textId="77777777" w:rsidTr="00AB1096">
        <w:tc>
          <w:tcPr>
            <w:tcW w:w="0" w:type="auto"/>
          </w:tcPr>
          <w:p w14:paraId="5B2F625D" w14:textId="08C11A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R4-2120132</w:t>
            </w:r>
          </w:p>
        </w:tc>
        <w:tc>
          <w:tcPr>
            <w:tcW w:w="0" w:type="auto"/>
          </w:tcPr>
          <w:p w14:paraId="43DD6EF0" w14:textId="7316B8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F5CF45" w14:textId="49C0F7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1D5AFE" w14:textId="0AE495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E387C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70D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EC5F6B" w14:textId="77777777" w:rsidTr="00AB1096">
        <w:tc>
          <w:tcPr>
            <w:tcW w:w="0" w:type="auto"/>
          </w:tcPr>
          <w:p w14:paraId="7CF8A3FB" w14:textId="32155A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R4-2120133</w:t>
            </w:r>
          </w:p>
        </w:tc>
        <w:tc>
          <w:tcPr>
            <w:tcW w:w="0" w:type="auto"/>
          </w:tcPr>
          <w:p w14:paraId="69B7E159" w14:textId="7839BC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E4CF543" w14:textId="59FA51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969F4B0" w14:textId="730D19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0DCEC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E13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928B1A" w14:textId="77777777" w:rsidTr="00AB1096">
        <w:tc>
          <w:tcPr>
            <w:tcW w:w="0" w:type="auto"/>
          </w:tcPr>
          <w:p w14:paraId="4340C49F" w14:textId="44EF46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R4-2120134</w:t>
            </w:r>
          </w:p>
        </w:tc>
        <w:tc>
          <w:tcPr>
            <w:tcW w:w="0" w:type="auto"/>
          </w:tcPr>
          <w:p w14:paraId="26C3EC64" w14:textId="2A7179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508FFF" w14:textId="5E60D9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EB0F10B" w14:textId="4477F1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51C10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D98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63D203" w14:textId="77777777" w:rsidTr="00AB1096">
        <w:tc>
          <w:tcPr>
            <w:tcW w:w="0" w:type="auto"/>
          </w:tcPr>
          <w:p w14:paraId="3D4E4053" w14:textId="047C70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R4-2120135</w:t>
            </w:r>
          </w:p>
        </w:tc>
        <w:tc>
          <w:tcPr>
            <w:tcW w:w="0" w:type="auto"/>
          </w:tcPr>
          <w:p w14:paraId="7E0689B0" w14:textId="34E5FD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DD2776" w14:textId="762C80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E3FC3E4" w14:textId="2445D5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F4ADC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99F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35038B" w14:textId="77777777" w:rsidTr="00AB1096">
        <w:tc>
          <w:tcPr>
            <w:tcW w:w="0" w:type="auto"/>
          </w:tcPr>
          <w:p w14:paraId="5A9483BB" w14:textId="3CD5CE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R4-2120136</w:t>
            </w:r>
          </w:p>
        </w:tc>
        <w:tc>
          <w:tcPr>
            <w:tcW w:w="0" w:type="auto"/>
          </w:tcPr>
          <w:p w14:paraId="0E8E7CFF" w14:textId="715C16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5DF0DF" w14:textId="74CF08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DEE5143" w14:textId="45792E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AB03E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2C3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760A4C" w14:textId="77777777" w:rsidTr="00AB1096">
        <w:tc>
          <w:tcPr>
            <w:tcW w:w="0" w:type="auto"/>
          </w:tcPr>
          <w:p w14:paraId="782B08DA" w14:textId="2E75EA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R4-2120137</w:t>
            </w:r>
          </w:p>
        </w:tc>
        <w:tc>
          <w:tcPr>
            <w:tcW w:w="0" w:type="auto"/>
          </w:tcPr>
          <w:p w14:paraId="25FF82B1" w14:textId="7CBC1C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457E91" w14:textId="57AE5A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155858" w14:textId="56D8BF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4EAEF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E13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9D8C45" w14:textId="77777777" w:rsidTr="00AB1096">
        <w:tc>
          <w:tcPr>
            <w:tcW w:w="0" w:type="auto"/>
          </w:tcPr>
          <w:p w14:paraId="4EAD59AC" w14:textId="2B1AE8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R4-2120138</w:t>
            </w:r>
          </w:p>
        </w:tc>
        <w:tc>
          <w:tcPr>
            <w:tcW w:w="0" w:type="auto"/>
          </w:tcPr>
          <w:p w14:paraId="6B5602A9" w14:textId="425E90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B0EBCD" w14:textId="40D72D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7531294" w14:textId="1A066A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FCA2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BBC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37D228" w14:textId="77777777" w:rsidTr="00AB1096">
        <w:tc>
          <w:tcPr>
            <w:tcW w:w="0" w:type="auto"/>
          </w:tcPr>
          <w:p w14:paraId="385F0E6D" w14:textId="18860A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R4-2120139</w:t>
            </w:r>
          </w:p>
        </w:tc>
        <w:tc>
          <w:tcPr>
            <w:tcW w:w="0" w:type="auto"/>
          </w:tcPr>
          <w:p w14:paraId="31B942AA" w14:textId="694C71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3F5025" w14:textId="34A8B9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6F273DC" w14:textId="47DB2E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E537F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6EE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3C523B" w14:textId="77777777" w:rsidTr="00AB1096">
        <w:tc>
          <w:tcPr>
            <w:tcW w:w="0" w:type="auto"/>
          </w:tcPr>
          <w:p w14:paraId="36B3A7D8" w14:textId="052B7E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R4-2120140</w:t>
            </w:r>
          </w:p>
        </w:tc>
        <w:tc>
          <w:tcPr>
            <w:tcW w:w="0" w:type="auto"/>
          </w:tcPr>
          <w:p w14:paraId="253AD3E0" w14:textId="70AC18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DEFA03" w14:textId="152275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12A236C" w14:textId="660A0D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9DDA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F5D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E3D37B" w14:textId="77777777" w:rsidTr="00AB1096">
        <w:tc>
          <w:tcPr>
            <w:tcW w:w="0" w:type="auto"/>
          </w:tcPr>
          <w:p w14:paraId="1DC00DBB" w14:textId="0A34E9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R4-2120141</w:t>
            </w:r>
          </w:p>
        </w:tc>
        <w:tc>
          <w:tcPr>
            <w:tcW w:w="0" w:type="auto"/>
          </w:tcPr>
          <w:p w14:paraId="6BDB74A8" w14:textId="2ADBA4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1733EF" w14:textId="47468E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E304F09" w14:textId="78D957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54E5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E32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640C87" w14:textId="77777777" w:rsidTr="00AB1096">
        <w:tc>
          <w:tcPr>
            <w:tcW w:w="0" w:type="auto"/>
          </w:tcPr>
          <w:p w14:paraId="7AD27B43" w14:textId="534138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R4-2120142</w:t>
            </w:r>
          </w:p>
        </w:tc>
        <w:tc>
          <w:tcPr>
            <w:tcW w:w="0" w:type="auto"/>
          </w:tcPr>
          <w:p w14:paraId="77CFA11D" w14:textId="082E40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64C566" w14:textId="716DB9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BF5E199" w14:textId="196320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2DC9B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350D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538979" w14:textId="77777777" w:rsidTr="00AB1096">
        <w:tc>
          <w:tcPr>
            <w:tcW w:w="0" w:type="auto"/>
          </w:tcPr>
          <w:p w14:paraId="5D456106" w14:textId="01CDBC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R4-2120143</w:t>
            </w:r>
          </w:p>
        </w:tc>
        <w:tc>
          <w:tcPr>
            <w:tcW w:w="0" w:type="auto"/>
          </w:tcPr>
          <w:p w14:paraId="49A81392" w14:textId="4CBACB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003B38F" w14:textId="35244D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90C67E4" w14:textId="4CC65A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FA61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41C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7BD247" w14:textId="77777777" w:rsidTr="00AB1096">
        <w:tc>
          <w:tcPr>
            <w:tcW w:w="0" w:type="auto"/>
          </w:tcPr>
          <w:p w14:paraId="65057CBA" w14:textId="203ED5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R4-2120144</w:t>
            </w:r>
          </w:p>
        </w:tc>
        <w:tc>
          <w:tcPr>
            <w:tcW w:w="0" w:type="auto"/>
          </w:tcPr>
          <w:p w14:paraId="1E8EDFC9" w14:textId="259F8A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2BF14B" w14:textId="74A27C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2D4AAD4" w14:textId="188738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3AA66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8DA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16AD8D" w14:textId="77777777" w:rsidTr="00AB1096">
        <w:tc>
          <w:tcPr>
            <w:tcW w:w="0" w:type="auto"/>
          </w:tcPr>
          <w:p w14:paraId="125781C3" w14:textId="1B0CDE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R4-2120145</w:t>
            </w:r>
          </w:p>
        </w:tc>
        <w:tc>
          <w:tcPr>
            <w:tcW w:w="0" w:type="auto"/>
          </w:tcPr>
          <w:p w14:paraId="4219C7E4" w14:textId="57C589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165C8D" w14:textId="502F30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EE98E8C" w14:textId="3D520C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10E7E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704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C9324E" w14:textId="77777777" w:rsidTr="00AB1096">
        <w:tc>
          <w:tcPr>
            <w:tcW w:w="0" w:type="auto"/>
          </w:tcPr>
          <w:p w14:paraId="0142C508" w14:textId="1F9BCB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R4-2120146</w:t>
            </w:r>
          </w:p>
        </w:tc>
        <w:tc>
          <w:tcPr>
            <w:tcW w:w="0" w:type="auto"/>
          </w:tcPr>
          <w:p w14:paraId="798D6D7D" w14:textId="36D157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AE4D59" w14:textId="18222F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6DA14CA" w14:textId="728483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75C71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87DA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487DC4" w14:textId="77777777" w:rsidTr="00AB1096">
        <w:tc>
          <w:tcPr>
            <w:tcW w:w="0" w:type="auto"/>
          </w:tcPr>
          <w:p w14:paraId="3C85B1D6" w14:textId="7D0DA2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R4-2120147</w:t>
            </w:r>
          </w:p>
        </w:tc>
        <w:tc>
          <w:tcPr>
            <w:tcW w:w="0" w:type="auto"/>
          </w:tcPr>
          <w:p w14:paraId="7004215A" w14:textId="0F2270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8065E4" w14:textId="374CCB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DD1C0C1" w14:textId="18340F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2DC9F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5A7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A3F97A" w14:textId="77777777" w:rsidTr="00AB1096">
        <w:tc>
          <w:tcPr>
            <w:tcW w:w="0" w:type="auto"/>
          </w:tcPr>
          <w:p w14:paraId="565A670F" w14:textId="49A6AA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R4-2120148</w:t>
            </w:r>
          </w:p>
        </w:tc>
        <w:tc>
          <w:tcPr>
            <w:tcW w:w="0" w:type="auto"/>
          </w:tcPr>
          <w:p w14:paraId="65308F87" w14:textId="19ED2F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FF0929" w14:textId="3B550C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D0F1893" w14:textId="48D2A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72E9F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846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6396D8" w14:textId="77777777" w:rsidTr="00AB1096">
        <w:tc>
          <w:tcPr>
            <w:tcW w:w="0" w:type="auto"/>
          </w:tcPr>
          <w:p w14:paraId="12F19B41" w14:textId="2E9EC9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R4-2120149</w:t>
            </w:r>
          </w:p>
        </w:tc>
        <w:tc>
          <w:tcPr>
            <w:tcW w:w="0" w:type="auto"/>
          </w:tcPr>
          <w:p w14:paraId="59DDBDD7" w14:textId="1CAA65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C8C7E9" w14:textId="4FF1BB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A9F136" w14:textId="07BA57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9978D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E25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8854DE" w14:textId="77777777" w:rsidTr="00AB1096">
        <w:tc>
          <w:tcPr>
            <w:tcW w:w="0" w:type="auto"/>
          </w:tcPr>
          <w:p w14:paraId="5C70C1D2" w14:textId="642C80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R4-2120150</w:t>
            </w:r>
          </w:p>
        </w:tc>
        <w:tc>
          <w:tcPr>
            <w:tcW w:w="0" w:type="auto"/>
          </w:tcPr>
          <w:p w14:paraId="6CC88DB2" w14:textId="1A3B02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4F0E1E5" w14:textId="64D98E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816EE54" w14:textId="093142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2C1C1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161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CCC5F9" w14:textId="77777777" w:rsidTr="00AB1096">
        <w:tc>
          <w:tcPr>
            <w:tcW w:w="0" w:type="auto"/>
          </w:tcPr>
          <w:p w14:paraId="5D560149" w14:textId="05D3C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R4-2120151</w:t>
            </w:r>
          </w:p>
        </w:tc>
        <w:tc>
          <w:tcPr>
            <w:tcW w:w="0" w:type="auto"/>
          </w:tcPr>
          <w:p w14:paraId="477C39F1" w14:textId="287450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C7A606" w14:textId="1152A3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D38F4FF" w14:textId="2A44AC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D1B92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718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397777" w14:textId="77777777" w:rsidTr="00AB1096">
        <w:tc>
          <w:tcPr>
            <w:tcW w:w="0" w:type="auto"/>
          </w:tcPr>
          <w:p w14:paraId="605BF425" w14:textId="2BA8C9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R4-2120152</w:t>
            </w:r>
          </w:p>
        </w:tc>
        <w:tc>
          <w:tcPr>
            <w:tcW w:w="0" w:type="auto"/>
          </w:tcPr>
          <w:p w14:paraId="42B21BB7" w14:textId="05575D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DE0104" w14:textId="03B22B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0D9BF81" w14:textId="654B76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C94BB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F8CF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92129D" w14:textId="77777777" w:rsidTr="00AB1096">
        <w:tc>
          <w:tcPr>
            <w:tcW w:w="0" w:type="auto"/>
          </w:tcPr>
          <w:p w14:paraId="42BE3A96" w14:textId="35E0DA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R4-2120153</w:t>
            </w:r>
          </w:p>
        </w:tc>
        <w:tc>
          <w:tcPr>
            <w:tcW w:w="0" w:type="auto"/>
          </w:tcPr>
          <w:p w14:paraId="16DA58D9" w14:textId="0E3280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18F33D4" w14:textId="428AFE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DC4324A" w14:textId="694D26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ACA3E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69E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BF42A7" w14:textId="77777777" w:rsidTr="00AB1096">
        <w:tc>
          <w:tcPr>
            <w:tcW w:w="0" w:type="auto"/>
          </w:tcPr>
          <w:p w14:paraId="76832762" w14:textId="726CAB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R4-2120154</w:t>
            </w:r>
          </w:p>
        </w:tc>
        <w:tc>
          <w:tcPr>
            <w:tcW w:w="0" w:type="auto"/>
          </w:tcPr>
          <w:p w14:paraId="208AC933" w14:textId="4E08AF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5560E7" w14:textId="3E4065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1733A4F" w14:textId="4774C1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C90D1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41F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CD98A1" w14:textId="77777777" w:rsidTr="00AB1096">
        <w:tc>
          <w:tcPr>
            <w:tcW w:w="0" w:type="auto"/>
          </w:tcPr>
          <w:p w14:paraId="7C499B20" w14:textId="076520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R4-2120155</w:t>
            </w:r>
          </w:p>
        </w:tc>
        <w:tc>
          <w:tcPr>
            <w:tcW w:w="0" w:type="auto"/>
          </w:tcPr>
          <w:p w14:paraId="2ED11609" w14:textId="4D8B31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647110B" w14:textId="700027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F658833" w14:textId="50F865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526BE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6CFA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B19BC3" w14:textId="77777777" w:rsidTr="00AB1096">
        <w:tc>
          <w:tcPr>
            <w:tcW w:w="0" w:type="auto"/>
          </w:tcPr>
          <w:p w14:paraId="04D9D5CC" w14:textId="0EB167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R4-2120156</w:t>
            </w:r>
          </w:p>
        </w:tc>
        <w:tc>
          <w:tcPr>
            <w:tcW w:w="0" w:type="auto"/>
          </w:tcPr>
          <w:p w14:paraId="33EB9414" w14:textId="46CEF8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9C9A1B" w14:textId="0D1DE6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5D0EBA7" w14:textId="4F20F2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AED4A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39C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510645" w14:textId="77777777" w:rsidTr="00AB1096">
        <w:tc>
          <w:tcPr>
            <w:tcW w:w="0" w:type="auto"/>
          </w:tcPr>
          <w:p w14:paraId="58A9870E" w14:textId="5D6A4D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R4-2120157</w:t>
            </w:r>
          </w:p>
        </w:tc>
        <w:tc>
          <w:tcPr>
            <w:tcW w:w="0" w:type="auto"/>
          </w:tcPr>
          <w:p w14:paraId="7AAF1A65" w14:textId="523859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948DA1" w14:textId="56CC09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00A138F" w14:textId="6CA6E7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D9D26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87C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3B5C7C" w14:textId="77777777" w:rsidTr="00AB1096">
        <w:tc>
          <w:tcPr>
            <w:tcW w:w="0" w:type="auto"/>
          </w:tcPr>
          <w:p w14:paraId="35C56D80" w14:textId="4657ED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R4-2120158</w:t>
            </w:r>
          </w:p>
        </w:tc>
        <w:tc>
          <w:tcPr>
            <w:tcW w:w="0" w:type="auto"/>
          </w:tcPr>
          <w:p w14:paraId="720696D9" w14:textId="364C47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1D5EA63" w14:textId="275CA6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68D8CA5" w14:textId="286A1D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F593D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F2A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0BD0BD" w14:textId="77777777" w:rsidTr="00AB1096">
        <w:tc>
          <w:tcPr>
            <w:tcW w:w="0" w:type="auto"/>
          </w:tcPr>
          <w:p w14:paraId="1B9121FB" w14:textId="0153A8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R4-2120159</w:t>
            </w:r>
          </w:p>
        </w:tc>
        <w:tc>
          <w:tcPr>
            <w:tcW w:w="0" w:type="auto"/>
          </w:tcPr>
          <w:p w14:paraId="29D14B0A" w14:textId="0170EE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388297" w14:textId="648732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BF6D164" w14:textId="31AFF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6CBD0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642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304FB8" w14:textId="77777777" w:rsidTr="00AB1096">
        <w:tc>
          <w:tcPr>
            <w:tcW w:w="0" w:type="auto"/>
          </w:tcPr>
          <w:p w14:paraId="2BB60E1F" w14:textId="5E6F1F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R4-2120160</w:t>
            </w:r>
          </w:p>
        </w:tc>
        <w:tc>
          <w:tcPr>
            <w:tcW w:w="0" w:type="auto"/>
          </w:tcPr>
          <w:p w14:paraId="024891BC" w14:textId="68084F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0B7DF0" w14:textId="21D651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4EB3337" w14:textId="35F410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E1872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01B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4246DB" w14:textId="77777777" w:rsidTr="00AB1096">
        <w:tc>
          <w:tcPr>
            <w:tcW w:w="0" w:type="auto"/>
          </w:tcPr>
          <w:p w14:paraId="4FD94D4D" w14:textId="72A53F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R4-2120161</w:t>
            </w:r>
          </w:p>
        </w:tc>
        <w:tc>
          <w:tcPr>
            <w:tcW w:w="0" w:type="auto"/>
          </w:tcPr>
          <w:p w14:paraId="5E776FEB" w14:textId="48890D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0D6842" w14:textId="4CE2E9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865764E" w14:textId="383435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786F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554B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83D95B" w14:textId="77777777" w:rsidTr="00AB1096">
        <w:tc>
          <w:tcPr>
            <w:tcW w:w="0" w:type="auto"/>
          </w:tcPr>
          <w:p w14:paraId="3AE600C3" w14:textId="4B3646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R4-2120162</w:t>
            </w:r>
          </w:p>
        </w:tc>
        <w:tc>
          <w:tcPr>
            <w:tcW w:w="0" w:type="auto"/>
          </w:tcPr>
          <w:p w14:paraId="24B81813" w14:textId="7C360A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806592" w14:textId="402FF5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9C5759E" w14:textId="0AE245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73E17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C23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AC0CB4" w14:textId="77777777" w:rsidTr="00AB1096">
        <w:tc>
          <w:tcPr>
            <w:tcW w:w="0" w:type="auto"/>
          </w:tcPr>
          <w:p w14:paraId="74AD9FE9" w14:textId="0C7022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R4-2120163</w:t>
            </w:r>
          </w:p>
        </w:tc>
        <w:tc>
          <w:tcPr>
            <w:tcW w:w="0" w:type="auto"/>
          </w:tcPr>
          <w:p w14:paraId="43DC90A0" w14:textId="44F671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A52203" w14:textId="3D6AF1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D16CFC3" w14:textId="4AB58E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F2D63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4C2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9E53BB" w14:textId="77777777" w:rsidTr="00AB1096">
        <w:tc>
          <w:tcPr>
            <w:tcW w:w="0" w:type="auto"/>
          </w:tcPr>
          <w:p w14:paraId="676B4D05" w14:textId="03FF14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R4-2120164</w:t>
            </w:r>
          </w:p>
        </w:tc>
        <w:tc>
          <w:tcPr>
            <w:tcW w:w="0" w:type="auto"/>
          </w:tcPr>
          <w:p w14:paraId="1A76AE88" w14:textId="6BB914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125898" w14:textId="365060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8DD9A1C" w14:textId="4493D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86DE4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C97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199112" w14:textId="77777777" w:rsidTr="00AB1096">
        <w:tc>
          <w:tcPr>
            <w:tcW w:w="0" w:type="auto"/>
          </w:tcPr>
          <w:p w14:paraId="73F196D7" w14:textId="4DDF62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R4-2120165</w:t>
            </w:r>
          </w:p>
        </w:tc>
        <w:tc>
          <w:tcPr>
            <w:tcW w:w="0" w:type="auto"/>
          </w:tcPr>
          <w:p w14:paraId="1634B496" w14:textId="0DDEA8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00A958" w14:textId="31EEF4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76D806A" w14:textId="372962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EE44E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954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230910" w14:textId="77777777" w:rsidTr="00AB1096">
        <w:tc>
          <w:tcPr>
            <w:tcW w:w="0" w:type="auto"/>
          </w:tcPr>
          <w:p w14:paraId="472C2B05" w14:textId="571F72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R4-2120166</w:t>
            </w:r>
          </w:p>
        </w:tc>
        <w:tc>
          <w:tcPr>
            <w:tcW w:w="0" w:type="auto"/>
          </w:tcPr>
          <w:p w14:paraId="047B29D3" w14:textId="6C67EC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003050" w14:textId="69E56A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64A2A6F" w14:textId="212498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64A8E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294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9EB9AA" w14:textId="77777777" w:rsidTr="00AB1096">
        <w:tc>
          <w:tcPr>
            <w:tcW w:w="0" w:type="auto"/>
          </w:tcPr>
          <w:p w14:paraId="78F4ABBB" w14:textId="7045B7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R4-2120167</w:t>
            </w:r>
          </w:p>
        </w:tc>
        <w:tc>
          <w:tcPr>
            <w:tcW w:w="0" w:type="auto"/>
          </w:tcPr>
          <w:p w14:paraId="5D6D139A" w14:textId="3D9AB6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95DFB9" w14:textId="735547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CB4A1CF" w14:textId="29AE1D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8B067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8829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516DE1" w14:textId="77777777" w:rsidTr="00AB1096">
        <w:tc>
          <w:tcPr>
            <w:tcW w:w="0" w:type="auto"/>
          </w:tcPr>
          <w:p w14:paraId="268C3F8A" w14:textId="07F0FE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R4-2120168</w:t>
            </w:r>
          </w:p>
        </w:tc>
        <w:tc>
          <w:tcPr>
            <w:tcW w:w="0" w:type="auto"/>
          </w:tcPr>
          <w:p w14:paraId="6D6E4A13" w14:textId="434CEE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1CBCE7" w14:textId="796222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887C973" w14:textId="44C447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C4831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8E9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E62100" w14:textId="77777777" w:rsidTr="00AB1096">
        <w:tc>
          <w:tcPr>
            <w:tcW w:w="0" w:type="auto"/>
          </w:tcPr>
          <w:p w14:paraId="7C97FEE8" w14:textId="7A8CC3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R4-2120169</w:t>
            </w:r>
          </w:p>
        </w:tc>
        <w:tc>
          <w:tcPr>
            <w:tcW w:w="0" w:type="auto"/>
          </w:tcPr>
          <w:p w14:paraId="6E1B0DC7" w14:textId="0529A9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EC831B" w14:textId="2A5E97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26E675D" w14:textId="09E050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08062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780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B56686" w14:textId="77777777" w:rsidTr="00AB1096">
        <w:tc>
          <w:tcPr>
            <w:tcW w:w="0" w:type="auto"/>
          </w:tcPr>
          <w:p w14:paraId="72706669" w14:textId="372B0C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R4-2120170</w:t>
            </w:r>
          </w:p>
        </w:tc>
        <w:tc>
          <w:tcPr>
            <w:tcW w:w="0" w:type="auto"/>
          </w:tcPr>
          <w:p w14:paraId="5D15AC4D" w14:textId="099330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7FDE04" w14:textId="6EA75A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B750356" w14:textId="254EBD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30DE9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CF95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88BC9F" w14:textId="77777777" w:rsidTr="00AB1096">
        <w:tc>
          <w:tcPr>
            <w:tcW w:w="0" w:type="auto"/>
          </w:tcPr>
          <w:p w14:paraId="6700A233" w14:textId="6CB8F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R4-2120171</w:t>
            </w:r>
          </w:p>
        </w:tc>
        <w:tc>
          <w:tcPr>
            <w:tcW w:w="0" w:type="auto"/>
          </w:tcPr>
          <w:p w14:paraId="1E5B70B8" w14:textId="0F99F7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0015CA" w14:textId="20AA63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F50C324" w14:textId="43C7C0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85B37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66B0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F3E08F" w14:textId="77777777" w:rsidTr="00AB1096">
        <w:tc>
          <w:tcPr>
            <w:tcW w:w="0" w:type="auto"/>
          </w:tcPr>
          <w:p w14:paraId="0DA621F8" w14:textId="33FAB4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R4-2120172</w:t>
            </w:r>
          </w:p>
        </w:tc>
        <w:tc>
          <w:tcPr>
            <w:tcW w:w="0" w:type="auto"/>
          </w:tcPr>
          <w:p w14:paraId="3971D4A7" w14:textId="33E3CC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F7CEED" w14:textId="452D3F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3CA4624" w14:textId="73FB78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1F1D0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607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626DDC" w14:textId="77777777" w:rsidTr="00AB1096">
        <w:tc>
          <w:tcPr>
            <w:tcW w:w="0" w:type="auto"/>
          </w:tcPr>
          <w:p w14:paraId="7BDD83A9" w14:textId="561D65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R4-2120173</w:t>
            </w:r>
          </w:p>
        </w:tc>
        <w:tc>
          <w:tcPr>
            <w:tcW w:w="0" w:type="auto"/>
          </w:tcPr>
          <w:p w14:paraId="7C10EFB0" w14:textId="40DD94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C83889" w14:textId="0FA1DD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C2DB484" w14:textId="4FCD9C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072F0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353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5B0D4D" w14:textId="77777777" w:rsidTr="00AB1096">
        <w:tc>
          <w:tcPr>
            <w:tcW w:w="0" w:type="auto"/>
          </w:tcPr>
          <w:p w14:paraId="16FCED6D" w14:textId="701A46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R4-2120174</w:t>
            </w:r>
          </w:p>
        </w:tc>
        <w:tc>
          <w:tcPr>
            <w:tcW w:w="0" w:type="auto"/>
          </w:tcPr>
          <w:p w14:paraId="002D363C" w14:textId="3B0E61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8641C9" w14:textId="31BB97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6969961" w14:textId="04A9C6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8712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CFA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BF6859" w14:textId="77777777" w:rsidTr="00AB1096">
        <w:tc>
          <w:tcPr>
            <w:tcW w:w="0" w:type="auto"/>
          </w:tcPr>
          <w:p w14:paraId="01503402" w14:textId="5112E6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R4-2120175</w:t>
            </w:r>
          </w:p>
        </w:tc>
        <w:tc>
          <w:tcPr>
            <w:tcW w:w="0" w:type="auto"/>
          </w:tcPr>
          <w:p w14:paraId="7CE7DD9B" w14:textId="5D212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2D7BF1" w14:textId="5ADC45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9F8C2DC" w14:textId="4F5884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7586A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833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9053FE" w14:textId="77777777" w:rsidTr="00AB1096">
        <w:tc>
          <w:tcPr>
            <w:tcW w:w="0" w:type="auto"/>
          </w:tcPr>
          <w:p w14:paraId="4D131BA3" w14:textId="5FF33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R4-2120176</w:t>
            </w:r>
          </w:p>
        </w:tc>
        <w:tc>
          <w:tcPr>
            <w:tcW w:w="0" w:type="auto"/>
          </w:tcPr>
          <w:p w14:paraId="7118165A" w14:textId="11C388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1E683E" w14:textId="154A6A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D91DB94" w14:textId="62E85F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A19A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AE23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92A13D" w14:textId="77777777" w:rsidTr="00AB1096">
        <w:tc>
          <w:tcPr>
            <w:tcW w:w="0" w:type="auto"/>
          </w:tcPr>
          <w:p w14:paraId="2F686AF7" w14:textId="1A4083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R4-2120177</w:t>
            </w:r>
          </w:p>
        </w:tc>
        <w:tc>
          <w:tcPr>
            <w:tcW w:w="0" w:type="auto"/>
          </w:tcPr>
          <w:p w14:paraId="53DC62B7" w14:textId="381471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C3F047" w14:textId="0345C2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FE5BFEB" w14:textId="264D3A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C0051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568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A2AE99" w14:textId="77777777" w:rsidTr="00AB1096">
        <w:tc>
          <w:tcPr>
            <w:tcW w:w="0" w:type="auto"/>
          </w:tcPr>
          <w:p w14:paraId="172B8A39" w14:textId="7D1129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R4-2120178</w:t>
            </w:r>
          </w:p>
        </w:tc>
        <w:tc>
          <w:tcPr>
            <w:tcW w:w="0" w:type="auto"/>
          </w:tcPr>
          <w:p w14:paraId="7C626ABF" w14:textId="167F7D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A60A82" w14:textId="33F38B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AEE1770" w14:textId="214B36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B05E0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94C6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06CE7A" w14:textId="77777777" w:rsidTr="00AB1096">
        <w:tc>
          <w:tcPr>
            <w:tcW w:w="0" w:type="auto"/>
          </w:tcPr>
          <w:p w14:paraId="5B96D292" w14:textId="1F2BCD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R4-2120179</w:t>
            </w:r>
          </w:p>
        </w:tc>
        <w:tc>
          <w:tcPr>
            <w:tcW w:w="0" w:type="auto"/>
          </w:tcPr>
          <w:p w14:paraId="44192193" w14:textId="6E72B8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29EBE2" w14:textId="42197A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A4AEAA8" w14:textId="667D38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71919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A07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61A397" w14:textId="77777777" w:rsidTr="00AB1096">
        <w:tc>
          <w:tcPr>
            <w:tcW w:w="0" w:type="auto"/>
          </w:tcPr>
          <w:p w14:paraId="3A17F991" w14:textId="75CD85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R4-2120180</w:t>
            </w:r>
          </w:p>
        </w:tc>
        <w:tc>
          <w:tcPr>
            <w:tcW w:w="0" w:type="auto"/>
          </w:tcPr>
          <w:p w14:paraId="44CDF1FD" w14:textId="688C9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C9473C" w14:textId="749844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3BE97D8" w14:textId="10784C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1D42B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605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CC2589" w14:textId="77777777" w:rsidTr="00AB1096">
        <w:tc>
          <w:tcPr>
            <w:tcW w:w="0" w:type="auto"/>
          </w:tcPr>
          <w:p w14:paraId="5791ADE0" w14:textId="30C8AD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R4-2120181</w:t>
            </w:r>
          </w:p>
        </w:tc>
        <w:tc>
          <w:tcPr>
            <w:tcW w:w="0" w:type="auto"/>
          </w:tcPr>
          <w:p w14:paraId="0AC84A23" w14:textId="1DC11B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D0D970" w14:textId="1455FD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732646C" w14:textId="41D965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34348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4896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2B2D45" w14:textId="77777777" w:rsidTr="00AB1096">
        <w:tc>
          <w:tcPr>
            <w:tcW w:w="0" w:type="auto"/>
          </w:tcPr>
          <w:p w14:paraId="60100AE1" w14:textId="1F74AD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R4-2120182</w:t>
            </w:r>
          </w:p>
        </w:tc>
        <w:tc>
          <w:tcPr>
            <w:tcW w:w="0" w:type="auto"/>
          </w:tcPr>
          <w:p w14:paraId="627E40FD" w14:textId="5A2AFD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900F4A" w14:textId="3E56C2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1A75A81" w14:textId="21695D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C47F1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38D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E6B082" w14:textId="77777777" w:rsidTr="00AB1096">
        <w:tc>
          <w:tcPr>
            <w:tcW w:w="0" w:type="auto"/>
          </w:tcPr>
          <w:p w14:paraId="108F274E" w14:textId="650E2D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R4-2120183</w:t>
            </w:r>
          </w:p>
        </w:tc>
        <w:tc>
          <w:tcPr>
            <w:tcW w:w="0" w:type="auto"/>
          </w:tcPr>
          <w:p w14:paraId="5EE3A7B0" w14:textId="6C016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A4E84C" w14:textId="0C2A56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7091E2" w14:textId="4F3ACC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49988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8E5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12964E" w14:textId="77777777" w:rsidTr="00AB1096">
        <w:tc>
          <w:tcPr>
            <w:tcW w:w="0" w:type="auto"/>
          </w:tcPr>
          <w:p w14:paraId="447965B8" w14:textId="321D04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R4-2120184</w:t>
            </w:r>
          </w:p>
        </w:tc>
        <w:tc>
          <w:tcPr>
            <w:tcW w:w="0" w:type="auto"/>
          </w:tcPr>
          <w:p w14:paraId="00401D76" w14:textId="1E4E1D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B6F4A3" w14:textId="35DB94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3D3D09C" w14:textId="43CE7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F6A5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354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AFB581" w14:textId="77777777" w:rsidTr="00AB1096">
        <w:tc>
          <w:tcPr>
            <w:tcW w:w="0" w:type="auto"/>
          </w:tcPr>
          <w:p w14:paraId="1AFFB718" w14:textId="67D30A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R4-2120185</w:t>
            </w:r>
          </w:p>
        </w:tc>
        <w:tc>
          <w:tcPr>
            <w:tcW w:w="0" w:type="auto"/>
          </w:tcPr>
          <w:p w14:paraId="5F1FDD72" w14:textId="263670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47F546D" w14:textId="11883E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3D6B6AA" w14:textId="32DAD1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F2A3B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44E9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4AE57F" w14:textId="77777777" w:rsidTr="00AB1096">
        <w:tc>
          <w:tcPr>
            <w:tcW w:w="0" w:type="auto"/>
          </w:tcPr>
          <w:p w14:paraId="1129D9D4" w14:textId="0052E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R4-2120186</w:t>
            </w:r>
          </w:p>
        </w:tc>
        <w:tc>
          <w:tcPr>
            <w:tcW w:w="0" w:type="auto"/>
          </w:tcPr>
          <w:p w14:paraId="0D96640C" w14:textId="079CBC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88E584" w14:textId="22FC01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7D9EBE4" w14:textId="38DE74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E3B7C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147E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A31604" w14:textId="77777777" w:rsidTr="00AB1096">
        <w:tc>
          <w:tcPr>
            <w:tcW w:w="0" w:type="auto"/>
          </w:tcPr>
          <w:p w14:paraId="5E58851E" w14:textId="0B904C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R4-2120187</w:t>
            </w:r>
          </w:p>
        </w:tc>
        <w:tc>
          <w:tcPr>
            <w:tcW w:w="0" w:type="auto"/>
          </w:tcPr>
          <w:p w14:paraId="04F7B9DA" w14:textId="39D97B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A18D87" w14:textId="6756A6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6BF49C4" w14:textId="024713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37D8F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5CD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08D35D" w14:textId="77777777" w:rsidTr="00AB1096">
        <w:tc>
          <w:tcPr>
            <w:tcW w:w="0" w:type="auto"/>
          </w:tcPr>
          <w:p w14:paraId="668E00C0" w14:textId="29A175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R4-2120188</w:t>
            </w:r>
          </w:p>
        </w:tc>
        <w:tc>
          <w:tcPr>
            <w:tcW w:w="0" w:type="auto"/>
          </w:tcPr>
          <w:p w14:paraId="70BFA74E" w14:textId="321CB3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824836" w14:textId="122C9F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818F03F" w14:textId="54F345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C576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86A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3C8F43" w14:textId="77777777" w:rsidTr="00AB1096">
        <w:tc>
          <w:tcPr>
            <w:tcW w:w="0" w:type="auto"/>
          </w:tcPr>
          <w:p w14:paraId="12802F9E" w14:textId="4450B5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R4-2120189</w:t>
            </w:r>
          </w:p>
        </w:tc>
        <w:tc>
          <w:tcPr>
            <w:tcW w:w="0" w:type="auto"/>
          </w:tcPr>
          <w:p w14:paraId="5AAF8196" w14:textId="674B6B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0B3262" w14:textId="536FE9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9899BE" w14:textId="075614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B4ED4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AFD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4C8B66" w14:textId="77777777" w:rsidTr="00AB1096">
        <w:tc>
          <w:tcPr>
            <w:tcW w:w="0" w:type="auto"/>
          </w:tcPr>
          <w:p w14:paraId="33E668EF" w14:textId="258C93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R4-2120190</w:t>
            </w:r>
          </w:p>
        </w:tc>
        <w:tc>
          <w:tcPr>
            <w:tcW w:w="0" w:type="auto"/>
          </w:tcPr>
          <w:p w14:paraId="295474EA" w14:textId="1CF559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815F18D" w14:textId="0B713E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CE07F11" w14:textId="126C95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77AF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18E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63834A" w14:textId="77777777" w:rsidTr="00AB1096">
        <w:tc>
          <w:tcPr>
            <w:tcW w:w="0" w:type="auto"/>
          </w:tcPr>
          <w:p w14:paraId="57B8FC98" w14:textId="4CB0A5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R4-2120191</w:t>
            </w:r>
          </w:p>
        </w:tc>
        <w:tc>
          <w:tcPr>
            <w:tcW w:w="0" w:type="auto"/>
          </w:tcPr>
          <w:p w14:paraId="6EBF24E3" w14:textId="2FC022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F71838" w14:textId="7908AB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368EAA4" w14:textId="5C96DA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AFE8E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3D7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B5FF18" w14:textId="77777777" w:rsidTr="00AB1096">
        <w:tc>
          <w:tcPr>
            <w:tcW w:w="0" w:type="auto"/>
          </w:tcPr>
          <w:p w14:paraId="01E80D73" w14:textId="580817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R4-2120192</w:t>
            </w:r>
          </w:p>
        </w:tc>
        <w:tc>
          <w:tcPr>
            <w:tcW w:w="0" w:type="auto"/>
          </w:tcPr>
          <w:p w14:paraId="3E589CF1" w14:textId="497214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89A1CF" w14:textId="388F08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31179B7" w14:textId="625690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0770A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AFF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DB03B3" w14:textId="77777777" w:rsidTr="00AB1096">
        <w:tc>
          <w:tcPr>
            <w:tcW w:w="0" w:type="auto"/>
          </w:tcPr>
          <w:p w14:paraId="30861495" w14:textId="042997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R4-2120193</w:t>
            </w:r>
          </w:p>
        </w:tc>
        <w:tc>
          <w:tcPr>
            <w:tcW w:w="0" w:type="auto"/>
          </w:tcPr>
          <w:p w14:paraId="22D06934" w14:textId="4A97DA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60B7E6" w14:textId="3EA74B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97BBB63" w14:textId="330675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AD08D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9B3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292851" w14:textId="77777777" w:rsidTr="00AB1096">
        <w:tc>
          <w:tcPr>
            <w:tcW w:w="0" w:type="auto"/>
          </w:tcPr>
          <w:p w14:paraId="49C1CA4D" w14:textId="13FC6A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R4-2120194</w:t>
            </w:r>
          </w:p>
        </w:tc>
        <w:tc>
          <w:tcPr>
            <w:tcW w:w="0" w:type="auto"/>
          </w:tcPr>
          <w:p w14:paraId="2A7AB9E6" w14:textId="559D80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3A82CC" w14:textId="1666C9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CB8A891" w14:textId="0056AE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327C8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0B9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0F90CE" w14:textId="77777777" w:rsidTr="00AB1096">
        <w:tc>
          <w:tcPr>
            <w:tcW w:w="0" w:type="auto"/>
          </w:tcPr>
          <w:p w14:paraId="5D8DEC83" w14:textId="5E330E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R4-2120195</w:t>
            </w:r>
          </w:p>
        </w:tc>
        <w:tc>
          <w:tcPr>
            <w:tcW w:w="0" w:type="auto"/>
          </w:tcPr>
          <w:p w14:paraId="28B735DB" w14:textId="67CC5B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99EB5A" w14:textId="25EF00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6E6988A" w14:textId="5CFC3F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776AC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426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60570F" w14:textId="77777777" w:rsidTr="00AB1096">
        <w:tc>
          <w:tcPr>
            <w:tcW w:w="0" w:type="auto"/>
          </w:tcPr>
          <w:p w14:paraId="50F8934C" w14:textId="03F8C2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R4-2120196</w:t>
            </w:r>
          </w:p>
        </w:tc>
        <w:tc>
          <w:tcPr>
            <w:tcW w:w="0" w:type="auto"/>
          </w:tcPr>
          <w:p w14:paraId="6B37B5C1" w14:textId="794B73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[101-e][201] Maintenance_R15_NR_RRM_Core</w:t>
            </w:r>
          </w:p>
        </w:tc>
        <w:tc>
          <w:tcPr>
            <w:tcW w:w="0" w:type="auto"/>
          </w:tcPr>
          <w:p w14:paraId="5344A393" w14:textId="5EAD54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B441EFD" w14:textId="3A8417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6588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495B8" w14:textId="788BFD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R4-2120344</w:t>
            </w:r>
          </w:p>
        </w:tc>
      </w:tr>
      <w:tr w:rsidR="00AB1096" w14:paraId="2EF110D5" w14:textId="77777777" w:rsidTr="00AB1096">
        <w:tc>
          <w:tcPr>
            <w:tcW w:w="0" w:type="auto"/>
          </w:tcPr>
          <w:p w14:paraId="2132C309" w14:textId="711F75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R4-2120197</w:t>
            </w:r>
          </w:p>
        </w:tc>
        <w:tc>
          <w:tcPr>
            <w:tcW w:w="0" w:type="auto"/>
          </w:tcPr>
          <w:p w14:paraId="3370E3BF" w14:textId="5EFACD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[101-e][202] Maintenance_R15_NR_RRM_Perf</w:t>
            </w:r>
          </w:p>
        </w:tc>
        <w:tc>
          <w:tcPr>
            <w:tcW w:w="0" w:type="auto"/>
          </w:tcPr>
          <w:p w14:paraId="0CDDE810" w14:textId="569A27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81C60D7" w14:textId="72EBF0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BBE6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8016A2" w14:textId="608701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R4-2120345</w:t>
            </w:r>
          </w:p>
        </w:tc>
      </w:tr>
      <w:tr w:rsidR="00AB1096" w14:paraId="22D7A4A9" w14:textId="77777777" w:rsidTr="00AB1096">
        <w:tc>
          <w:tcPr>
            <w:tcW w:w="0" w:type="auto"/>
          </w:tcPr>
          <w:p w14:paraId="220885FC" w14:textId="45D4B5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R4-2120198</w:t>
            </w:r>
          </w:p>
        </w:tc>
        <w:tc>
          <w:tcPr>
            <w:tcW w:w="0" w:type="auto"/>
          </w:tcPr>
          <w:p w14:paraId="3C08CA59" w14:textId="0C4860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[101-e][203] Maintenance_R15_NR_Positioning</w:t>
            </w:r>
          </w:p>
        </w:tc>
        <w:tc>
          <w:tcPr>
            <w:tcW w:w="0" w:type="auto"/>
          </w:tcPr>
          <w:p w14:paraId="38477BD8" w14:textId="4FAB73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0" w:type="auto"/>
          </w:tcPr>
          <w:p w14:paraId="2966DA32" w14:textId="7F8B52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CD8A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41A0A" w14:textId="1EE2CE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R4-2120346</w:t>
            </w:r>
          </w:p>
        </w:tc>
      </w:tr>
      <w:tr w:rsidR="00AB1096" w14:paraId="0DD7D855" w14:textId="77777777" w:rsidTr="00AB1096">
        <w:tc>
          <w:tcPr>
            <w:tcW w:w="0" w:type="auto"/>
          </w:tcPr>
          <w:p w14:paraId="2C512796" w14:textId="2C92E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R4-2120199</w:t>
            </w:r>
          </w:p>
        </w:tc>
        <w:tc>
          <w:tcPr>
            <w:tcW w:w="0" w:type="auto"/>
          </w:tcPr>
          <w:p w14:paraId="40686BC6" w14:textId="1AEE7C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[101-e][204] Maintenance_NR_RRM</w:t>
            </w:r>
          </w:p>
        </w:tc>
        <w:tc>
          <w:tcPr>
            <w:tcW w:w="0" w:type="auto"/>
          </w:tcPr>
          <w:p w14:paraId="00FB734F" w14:textId="4A29FF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49835226" w14:textId="482C7D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F35B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3EE41" w14:textId="6DE24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R4-2120347</w:t>
            </w:r>
          </w:p>
        </w:tc>
      </w:tr>
      <w:tr w:rsidR="00AB1096" w14:paraId="366DB47B" w14:textId="77777777" w:rsidTr="00AB1096">
        <w:tc>
          <w:tcPr>
            <w:tcW w:w="0" w:type="auto"/>
          </w:tcPr>
          <w:p w14:paraId="34709C37" w14:textId="29B197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R4-2120200</w:t>
            </w:r>
          </w:p>
        </w:tc>
        <w:tc>
          <w:tcPr>
            <w:tcW w:w="0" w:type="auto"/>
          </w:tcPr>
          <w:p w14:paraId="5F25ACAA" w14:textId="1D1826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[101-e][205] Maintenance_NR_RRM_Enh</w:t>
            </w:r>
          </w:p>
        </w:tc>
        <w:tc>
          <w:tcPr>
            <w:tcW w:w="0" w:type="auto"/>
          </w:tcPr>
          <w:p w14:paraId="435DE8EC" w14:textId="427D5C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4BD868C" w14:textId="5E4D82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DF50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0EB620" w14:textId="5E8308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R4-2120348</w:t>
            </w:r>
          </w:p>
        </w:tc>
      </w:tr>
      <w:tr w:rsidR="00AB1096" w14:paraId="01489089" w14:textId="77777777" w:rsidTr="00AB1096">
        <w:tc>
          <w:tcPr>
            <w:tcW w:w="0" w:type="auto"/>
          </w:tcPr>
          <w:p w14:paraId="789C17D5" w14:textId="57DD9B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R4-2120201</w:t>
            </w:r>
          </w:p>
        </w:tc>
        <w:tc>
          <w:tcPr>
            <w:tcW w:w="0" w:type="auto"/>
          </w:tcPr>
          <w:p w14:paraId="174B38CC" w14:textId="6BA665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[101-e][206] Maintenance_NR_unlic</w:t>
            </w:r>
          </w:p>
        </w:tc>
        <w:tc>
          <w:tcPr>
            <w:tcW w:w="0" w:type="auto"/>
          </w:tcPr>
          <w:p w14:paraId="3BCEABAC" w14:textId="698B9B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29CBCDB" w14:textId="2BEB44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05C9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065A7" w14:textId="7BA605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R4-2120349</w:t>
            </w:r>
          </w:p>
        </w:tc>
      </w:tr>
      <w:tr w:rsidR="00AB1096" w14:paraId="164F3D94" w14:textId="77777777" w:rsidTr="00AB1096">
        <w:tc>
          <w:tcPr>
            <w:tcW w:w="0" w:type="auto"/>
          </w:tcPr>
          <w:p w14:paraId="0260E758" w14:textId="78FA13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R4-2120202</w:t>
            </w:r>
          </w:p>
        </w:tc>
        <w:tc>
          <w:tcPr>
            <w:tcW w:w="0" w:type="auto"/>
          </w:tcPr>
          <w:p w14:paraId="5A97CE38" w14:textId="2CC4FE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[101-e][207] Maintenance_NR_eMIMO_NWM</w:t>
            </w:r>
          </w:p>
        </w:tc>
        <w:tc>
          <w:tcPr>
            <w:tcW w:w="0" w:type="auto"/>
          </w:tcPr>
          <w:p w14:paraId="0CCF1D7B" w14:textId="1C639F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0AAA7B8" w14:textId="34E35F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F0DB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22E19" w14:textId="11CF09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R4-2120350</w:t>
            </w:r>
          </w:p>
        </w:tc>
      </w:tr>
      <w:tr w:rsidR="00AB1096" w14:paraId="2CFA7309" w14:textId="77777777" w:rsidTr="00AB1096">
        <w:tc>
          <w:tcPr>
            <w:tcW w:w="0" w:type="auto"/>
          </w:tcPr>
          <w:p w14:paraId="63A732CF" w14:textId="1F1BEA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R4-2120203</w:t>
            </w:r>
          </w:p>
        </w:tc>
        <w:tc>
          <w:tcPr>
            <w:tcW w:w="0" w:type="auto"/>
          </w:tcPr>
          <w:p w14:paraId="20551C72" w14:textId="0D00F0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[101-e][208] Maintenance_NR_pos_1</w:t>
            </w:r>
          </w:p>
        </w:tc>
        <w:tc>
          <w:tcPr>
            <w:tcW w:w="0" w:type="auto"/>
          </w:tcPr>
          <w:p w14:paraId="7C3114CE" w14:textId="78208F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1F82969" w14:textId="1431D3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595D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D9A70" w14:textId="569DC6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R4-2120351</w:t>
            </w:r>
          </w:p>
        </w:tc>
      </w:tr>
      <w:tr w:rsidR="00AB1096" w14:paraId="65C21FD0" w14:textId="77777777" w:rsidTr="00AB1096">
        <w:tc>
          <w:tcPr>
            <w:tcW w:w="0" w:type="auto"/>
          </w:tcPr>
          <w:p w14:paraId="748712C6" w14:textId="634B63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R4-2120204</w:t>
            </w:r>
          </w:p>
        </w:tc>
        <w:tc>
          <w:tcPr>
            <w:tcW w:w="0" w:type="auto"/>
          </w:tcPr>
          <w:p w14:paraId="7CE81C6E" w14:textId="5E4459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[101-e][209] Maintenance_NR_pos_2</w:t>
            </w:r>
          </w:p>
        </w:tc>
        <w:tc>
          <w:tcPr>
            <w:tcW w:w="0" w:type="auto"/>
          </w:tcPr>
          <w:p w14:paraId="6F979461" w14:textId="7F2F3E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25244726" w14:textId="528218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CA44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8E8A7" w14:textId="63E09C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R4-2120352</w:t>
            </w:r>
          </w:p>
        </w:tc>
      </w:tr>
      <w:tr w:rsidR="00AB1096" w14:paraId="735C24B7" w14:textId="77777777" w:rsidTr="00AB1096">
        <w:tc>
          <w:tcPr>
            <w:tcW w:w="0" w:type="auto"/>
          </w:tcPr>
          <w:p w14:paraId="098C3F58" w14:textId="30F97F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R4-2120205</w:t>
            </w:r>
          </w:p>
        </w:tc>
        <w:tc>
          <w:tcPr>
            <w:tcW w:w="0" w:type="auto"/>
          </w:tcPr>
          <w:p w14:paraId="6466C17F" w14:textId="6E910D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[101-e][210] Maintenance_NR_CSIRS_L3meas_NWM</w:t>
            </w:r>
          </w:p>
        </w:tc>
        <w:tc>
          <w:tcPr>
            <w:tcW w:w="0" w:type="auto"/>
          </w:tcPr>
          <w:p w14:paraId="551A1D9F" w14:textId="4DCF63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5EF3999" w14:textId="28229D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817E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CA969" w14:textId="52EE03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R4-2120353</w:t>
            </w:r>
          </w:p>
        </w:tc>
      </w:tr>
      <w:tr w:rsidR="00AB1096" w14:paraId="1DED7A4D" w14:textId="77777777" w:rsidTr="00AB1096">
        <w:tc>
          <w:tcPr>
            <w:tcW w:w="0" w:type="auto"/>
          </w:tcPr>
          <w:p w14:paraId="4A5843E6" w14:textId="3A79A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R4-2120206</w:t>
            </w:r>
          </w:p>
        </w:tc>
        <w:tc>
          <w:tcPr>
            <w:tcW w:w="0" w:type="auto"/>
          </w:tcPr>
          <w:p w14:paraId="3731B894" w14:textId="68B9CF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[101-e][211] Maintenance_LTE_RRM_NWM</w:t>
            </w:r>
          </w:p>
        </w:tc>
        <w:tc>
          <w:tcPr>
            <w:tcW w:w="0" w:type="auto"/>
          </w:tcPr>
          <w:p w14:paraId="0982E06F" w14:textId="3B669C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CE8AD8E" w14:textId="6A7DAD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5719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523DB" w14:textId="726603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R4-2120354</w:t>
            </w:r>
          </w:p>
        </w:tc>
      </w:tr>
      <w:tr w:rsidR="00AB1096" w14:paraId="23231549" w14:textId="77777777" w:rsidTr="00AB1096">
        <w:tc>
          <w:tcPr>
            <w:tcW w:w="0" w:type="auto"/>
          </w:tcPr>
          <w:p w14:paraId="65EADD27" w14:textId="13F445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R4-2120207</w:t>
            </w:r>
          </w:p>
        </w:tc>
        <w:tc>
          <w:tcPr>
            <w:tcW w:w="0" w:type="auto"/>
          </w:tcPr>
          <w:p w14:paraId="7E32FC6D" w14:textId="1D247B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[101-e][212] Spectrum_RRM_NWM</w:t>
            </w:r>
          </w:p>
        </w:tc>
        <w:tc>
          <w:tcPr>
            <w:tcW w:w="0" w:type="auto"/>
          </w:tcPr>
          <w:p w14:paraId="050AEAF2" w14:textId="1B901E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</w:t>
            </w:r>
          </w:p>
        </w:tc>
        <w:tc>
          <w:tcPr>
            <w:tcW w:w="0" w:type="auto"/>
          </w:tcPr>
          <w:p w14:paraId="0EE3F772" w14:textId="0301EE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9886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76F3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E3F3D3" w14:textId="77777777" w:rsidTr="00AB1096">
        <w:tc>
          <w:tcPr>
            <w:tcW w:w="0" w:type="auto"/>
          </w:tcPr>
          <w:p w14:paraId="07CB0FEC" w14:textId="1A0DB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R4-2120208</w:t>
            </w:r>
          </w:p>
        </w:tc>
        <w:tc>
          <w:tcPr>
            <w:tcW w:w="0" w:type="auto"/>
          </w:tcPr>
          <w:p w14:paraId="142E95F9" w14:textId="1B10C6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[101-e][213] NR_RF_FR1_enh_RRM_NWM</w:t>
            </w:r>
          </w:p>
        </w:tc>
        <w:tc>
          <w:tcPr>
            <w:tcW w:w="0" w:type="auto"/>
          </w:tcPr>
          <w:p w14:paraId="5A3C1EA3" w14:textId="6DA038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F70415C" w14:textId="36A33F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8840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75B3D" w14:textId="2FD02D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R4-2120355</w:t>
            </w:r>
          </w:p>
        </w:tc>
      </w:tr>
      <w:tr w:rsidR="00AB1096" w14:paraId="56ABBD97" w14:textId="77777777" w:rsidTr="00AB1096">
        <w:tc>
          <w:tcPr>
            <w:tcW w:w="0" w:type="auto"/>
          </w:tcPr>
          <w:p w14:paraId="3931B2D4" w14:textId="15953E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R4-2120209</w:t>
            </w:r>
          </w:p>
        </w:tc>
        <w:tc>
          <w:tcPr>
            <w:tcW w:w="0" w:type="auto"/>
          </w:tcPr>
          <w:p w14:paraId="42A635AC" w14:textId="1983A7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[101-e][214] NR_RF_FR2_req_enh2_RRM</w:t>
            </w:r>
          </w:p>
        </w:tc>
        <w:tc>
          <w:tcPr>
            <w:tcW w:w="0" w:type="auto"/>
          </w:tcPr>
          <w:p w14:paraId="7D65EC56" w14:textId="6ABAD4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A288BD0" w14:textId="1C8336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888C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167E6" w14:textId="70BDB9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R4-2120356</w:t>
            </w:r>
          </w:p>
        </w:tc>
      </w:tr>
      <w:tr w:rsidR="00AB1096" w14:paraId="42ECFC4D" w14:textId="77777777" w:rsidTr="00AB1096">
        <w:tc>
          <w:tcPr>
            <w:tcW w:w="0" w:type="auto"/>
          </w:tcPr>
          <w:p w14:paraId="2ADED8B1" w14:textId="1897F0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R4-2120210</w:t>
            </w:r>
          </w:p>
        </w:tc>
        <w:tc>
          <w:tcPr>
            <w:tcW w:w="0" w:type="auto"/>
          </w:tcPr>
          <w:p w14:paraId="422BBF57" w14:textId="17F76E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[101-e][215] NR_HST_FR1_enh_RRM_1</w:t>
            </w:r>
          </w:p>
        </w:tc>
        <w:tc>
          <w:tcPr>
            <w:tcW w:w="0" w:type="auto"/>
          </w:tcPr>
          <w:p w14:paraId="2358398F" w14:textId="0A62F3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AA4EB55" w14:textId="1136DC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E4E1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FC8F4" w14:textId="00C508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R4-2120357</w:t>
            </w:r>
          </w:p>
        </w:tc>
      </w:tr>
      <w:tr w:rsidR="00AB1096" w14:paraId="48DC9B19" w14:textId="77777777" w:rsidTr="00AB1096">
        <w:tc>
          <w:tcPr>
            <w:tcW w:w="0" w:type="auto"/>
          </w:tcPr>
          <w:p w14:paraId="6AD64E0B" w14:textId="5236DF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R4-2120211</w:t>
            </w:r>
          </w:p>
        </w:tc>
        <w:tc>
          <w:tcPr>
            <w:tcW w:w="0" w:type="auto"/>
          </w:tcPr>
          <w:p w14:paraId="3A7CDF9D" w14:textId="1E35A8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[101-e][216] NR_HST_FR2_RRM_1</w:t>
            </w:r>
          </w:p>
        </w:tc>
        <w:tc>
          <w:tcPr>
            <w:tcW w:w="0" w:type="auto"/>
          </w:tcPr>
          <w:p w14:paraId="639B6393" w14:textId="0B8934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B47DA90" w14:textId="29C24D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98B0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BEE29" w14:textId="1E1CBE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R4-2120358</w:t>
            </w:r>
          </w:p>
        </w:tc>
      </w:tr>
      <w:tr w:rsidR="00AB1096" w14:paraId="76EBEAEC" w14:textId="77777777" w:rsidTr="00AB1096">
        <w:tc>
          <w:tcPr>
            <w:tcW w:w="0" w:type="auto"/>
          </w:tcPr>
          <w:p w14:paraId="22C0CE32" w14:textId="53A051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R4-2120212</w:t>
            </w:r>
          </w:p>
        </w:tc>
        <w:tc>
          <w:tcPr>
            <w:tcW w:w="0" w:type="auto"/>
          </w:tcPr>
          <w:p w14:paraId="59B32B9B" w14:textId="486564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[101-e][217] NR_HST_FR2_RRM_2</w:t>
            </w:r>
          </w:p>
        </w:tc>
        <w:tc>
          <w:tcPr>
            <w:tcW w:w="0" w:type="auto"/>
          </w:tcPr>
          <w:p w14:paraId="499CB22C" w14:textId="74D785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B6C2C29" w14:textId="0B1CDE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E6E3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A458B4" w14:textId="6D86FB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R4-2120359</w:t>
            </w:r>
          </w:p>
        </w:tc>
      </w:tr>
      <w:tr w:rsidR="00AB1096" w14:paraId="276A11AA" w14:textId="77777777" w:rsidTr="00AB1096">
        <w:tc>
          <w:tcPr>
            <w:tcW w:w="0" w:type="auto"/>
          </w:tcPr>
          <w:p w14:paraId="1E5F616C" w14:textId="2B347C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R4-2120213</w:t>
            </w:r>
          </w:p>
        </w:tc>
        <w:tc>
          <w:tcPr>
            <w:tcW w:w="0" w:type="auto"/>
          </w:tcPr>
          <w:p w14:paraId="4C293C68" w14:textId="178CA6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[101-e][218] NR_RRM_enh2_1</w:t>
            </w:r>
          </w:p>
        </w:tc>
        <w:tc>
          <w:tcPr>
            <w:tcW w:w="0" w:type="auto"/>
          </w:tcPr>
          <w:p w14:paraId="64FF4941" w14:textId="09EB12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30AA3CE6" w14:textId="1A2FCA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EF07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BA29C" w14:textId="367D37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R4-2120294</w:t>
            </w:r>
          </w:p>
        </w:tc>
      </w:tr>
      <w:tr w:rsidR="00AB1096" w14:paraId="2A615ECC" w14:textId="77777777" w:rsidTr="00AB1096">
        <w:tc>
          <w:tcPr>
            <w:tcW w:w="0" w:type="auto"/>
          </w:tcPr>
          <w:p w14:paraId="6226657B" w14:textId="747E93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R4-2120214</w:t>
            </w:r>
          </w:p>
        </w:tc>
        <w:tc>
          <w:tcPr>
            <w:tcW w:w="0" w:type="auto"/>
          </w:tcPr>
          <w:p w14:paraId="76101385" w14:textId="36E5A6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[101-e][219] NR_RRM_enh2_2</w:t>
            </w:r>
          </w:p>
        </w:tc>
        <w:tc>
          <w:tcPr>
            <w:tcW w:w="0" w:type="auto"/>
          </w:tcPr>
          <w:p w14:paraId="61C9CE79" w14:textId="2335FD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1602ED39" w14:textId="695290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5361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E4607" w14:textId="1F915F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R4-2120361</w:t>
            </w:r>
          </w:p>
        </w:tc>
      </w:tr>
      <w:tr w:rsidR="00AB1096" w14:paraId="7D824F4D" w14:textId="77777777" w:rsidTr="00AB1096">
        <w:tc>
          <w:tcPr>
            <w:tcW w:w="0" w:type="auto"/>
          </w:tcPr>
          <w:p w14:paraId="453D0A77" w14:textId="0B2943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R4-2120215</w:t>
            </w:r>
          </w:p>
        </w:tc>
        <w:tc>
          <w:tcPr>
            <w:tcW w:w="0" w:type="auto"/>
          </w:tcPr>
          <w:p w14:paraId="51C7495A" w14:textId="48FFCE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[101-e][220] NR_RRM_enh2_3</w:t>
            </w:r>
          </w:p>
        </w:tc>
        <w:tc>
          <w:tcPr>
            <w:tcW w:w="0" w:type="auto"/>
          </w:tcPr>
          <w:p w14:paraId="6555DE88" w14:textId="18B33B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A46E345" w14:textId="2EF729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899C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51563" w14:textId="5AF771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R4-2120362</w:t>
            </w:r>
          </w:p>
        </w:tc>
      </w:tr>
      <w:tr w:rsidR="00AB1096" w14:paraId="526859D5" w14:textId="77777777" w:rsidTr="00AB1096">
        <w:tc>
          <w:tcPr>
            <w:tcW w:w="0" w:type="auto"/>
          </w:tcPr>
          <w:p w14:paraId="09850C23" w14:textId="084B0F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R4-2120216</w:t>
            </w:r>
          </w:p>
        </w:tc>
        <w:tc>
          <w:tcPr>
            <w:tcW w:w="0" w:type="auto"/>
          </w:tcPr>
          <w:p w14:paraId="502F583B" w14:textId="42A73A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[101-e][221] NR_MG_enh_1</w:t>
            </w:r>
          </w:p>
        </w:tc>
        <w:tc>
          <w:tcPr>
            <w:tcW w:w="0" w:type="auto"/>
          </w:tcPr>
          <w:p w14:paraId="4358AE25" w14:textId="246D92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3C1D8BB2" w14:textId="1A8CA2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8505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99727" w14:textId="203B76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R4-2120363</w:t>
            </w:r>
          </w:p>
        </w:tc>
      </w:tr>
      <w:tr w:rsidR="00AB1096" w14:paraId="775640DF" w14:textId="77777777" w:rsidTr="00AB1096">
        <w:tc>
          <w:tcPr>
            <w:tcW w:w="0" w:type="auto"/>
          </w:tcPr>
          <w:p w14:paraId="5568CD1A" w14:textId="43039B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R4-2120217</w:t>
            </w:r>
          </w:p>
        </w:tc>
        <w:tc>
          <w:tcPr>
            <w:tcW w:w="0" w:type="auto"/>
          </w:tcPr>
          <w:p w14:paraId="30913A75" w14:textId="7C81C9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[101-e][222] NR_MG_enh_2</w:t>
            </w:r>
          </w:p>
        </w:tc>
        <w:tc>
          <w:tcPr>
            <w:tcW w:w="0" w:type="auto"/>
          </w:tcPr>
          <w:p w14:paraId="4E7C7671" w14:textId="1A0D14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17D8A206" w14:textId="02CE0C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CC72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6106FE" w14:textId="35BCA8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R4-2120364</w:t>
            </w:r>
          </w:p>
        </w:tc>
      </w:tr>
      <w:tr w:rsidR="00AB1096" w14:paraId="5C23CB04" w14:textId="77777777" w:rsidTr="00AB1096">
        <w:tc>
          <w:tcPr>
            <w:tcW w:w="0" w:type="auto"/>
          </w:tcPr>
          <w:p w14:paraId="5A41CB74" w14:textId="643045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R4-2120218</w:t>
            </w:r>
          </w:p>
        </w:tc>
        <w:tc>
          <w:tcPr>
            <w:tcW w:w="0" w:type="auto"/>
          </w:tcPr>
          <w:p w14:paraId="292719B4" w14:textId="2AE8F7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[101-e][223] NR_MG_enh_3</w:t>
            </w:r>
          </w:p>
        </w:tc>
        <w:tc>
          <w:tcPr>
            <w:tcW w:w="0" w:type="auto"/>
          </w:tcPr>
          <w:p w14:paraId="5C11CBD5" w14:textId="4672B6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31C5821F" w14:textId="39D653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1DAD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B1FE7" w14:textId="6E41C0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R4-2120365</w:t>
            </w:r>
          </w:p>
        </w:tc>
      </w:tr>
      <w:tr w:rsidR="00AB1096" w14:paraId="79CECF54" w14:textId="77777777" w:rsidTr="00AB1096">
        <w:tc>
          <w:tcPr>
            <w:tcW w:w="0" w:type="auto"/>
          </w:tcPr>
          <w:p w14:paraId="4B31C9C9" w14:textId="0DF4BE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R4-2120219</w:t>
            </w:r>
          </w:p>
        </w:tc>
        <w:tc>
          <w:tcPr>
            <w:tcW w:w="0" w:type="auto"/>
          </w:tcPr>
          <w:p w14:paraId="5016FED5" w14:textId="0141FC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[101-e][224] NR_NTN_solutions_RRM_1</w:t>
            </w:r>
          </w:p>
        </w:tc>
        <w:tc>
          <w:tcPr>
            <w:tcW w:w="0" w:type="auto"/>
          </w:tcPr>
          <w:p w14:paraId="1D3B10EA" w14:textId="5B896E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E04AB2F" w14:textId="425CF8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2823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8032D" w14:textId="03A5DE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R4-2120366</w:t>
            </w:r>
          </w:p>
        </w:tc>
      </w:tr>
      <w:tr w:rsidR="00AB1096" w14:paraId="23C02E87" w14:textId="77777777" w:rsidTr="00AB1096">
        <w:tc>
          <w:tcPr>
            <w:tcW w:w="0" w:type="auto"/>
          </w:tcPr>
          <w:p w14:paraId="35E93C1F" w14:textId="1EC5AE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R4-2120220</w:t>
            </w:r>
          </w:p>
        </w:tc>
        <w:tc>
          <w:tcPr>
            <w:tcW w:w="0" w:type="auto"/>
          </w:tcPr>
          <w:p w14:paraId="4FB44388" w14:textId="20BB03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[101-e][225] NR_NTN_solutions_RRM_2</w:t>
            </w:r>
          </w:p>
        </w:tc>
        <w:tc>
          <w:tcPr>
            <w:tcW w:w="0" w:type="auto"/>
          </w:tcPr>
          <w:p w14:paraId="518FA32E" w14:textId="4175B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0E73EF56" w14:textId="5AF114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B15E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81CA7" w14:textId="6DAE80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R4-2120367</w:t>
            </w:r>
          </w:p>
        </w:tc>
      </w:tr>
      <w:tr w:rsidR="00AB1096" w14:paraId="4F0C7131" w14:textId="77777777" w:rsidTr="00AB1096">
        <w:tc>
          <w:tcPr>
            <w:tcW w:w="0" w:type="auto"/>
          </w:tcPr>
          <w:p w14:paraId="4DF6F4D1" w14:textId="2B5F37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R4-2120221</w:t>
            </w:r>
          </w:p>
        </w:tc>
        <w:tc>
          <w:tcPr>
            <w:tcW w:w="0" w:type="auto"/>
          </w:tcPr>
          <w:p w14:paraId="161AE19A" w14:textId="7ED378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[101-e][226] NR_UE_pow_sav_enh</w:t>
            </w:r>
          </w:p>
        </w:tc>
        <w:tc>
          <w:tcPr>
            <w:tcW w:w="0" w:type="auto"/>
          </w:tcPr>
          <w:p w14:paraId="204D8519" w14:textId="11B672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58F7D3BE" w14:textId="1F5640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82FA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80388" w14:textId="4AF92D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R4-2120368</w:t>
            </w:r>
          </w:p>
        </w:tc>
      </w:tr>
      <w:tr w:rsidR="00AB1096" w14:paraId="23F39D2D" w14:textId="77777777" w:rsidTr="00AB1096">
        <w:tc>
          <w:tcPr>
            <w:tcW w:w="0" w:type="auto"/>
          </w:tcPr>
          <w:p w14:paraId="1D1F3F54" w14:textId="53E190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R4-2120222</w:t>
            </w:r>
          </w:p>
        </w:tc>
        <w:tc>
          <w:tcPr>
            <w:tcW w:w="0" w:type="auto"/>
          </w:tcPr>
          <w:p w14:paraId="52CD4DCF" w14:textId="0F791C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[101-e][227] NR_SL_enh_RRM</w:t>
            </w:r>
          </w:p>
        </w:tc>
        <w:tc>
          <w:tcPr>
            <w:tcW w:w="0" w:type="auto"/>
          </w:tcPr>
          <w:p w14:paraId="292EE54D" w14:textId="34498B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071F926B" w14:textId="047DF4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40C5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0B7B0" w14:textId="6F2A21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R4-2120369</w:t>
            </w:r>
          </w:p>
        </w:tc>
      </w:tr>
      <w:tr w:rsidR="00AB1096" w14:paraId="3A598E69" w14:textId="77777777" w:rsidTr="00AB1096">
        <w:tc>
          <w:tcPr>
            <w:tcW w:w="0" w:type="auto"/>
          </w:tcPr>
          <w:p w14:paraId="39BE534E" w14:textId="18B92F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R4-2120223</w:t>
            </w:r>
          </w:p>
        </w:tc>
        <w:tc>
          <w:tcPr>
            <w:tcW w:w="0" w:type="auto"/>
          </w:tcPr>
          <w:p w14:paraId="558E96F3" w14:textId="13632E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[101-e][228] NR_ext_to_71GHz_RRM_1</w:t>
            </w:r>
          </w:p>
        </w:tc>
        <w:tc>
          <w:tcPr>
            <w:tcW w:w="0" w:type="auto"/>
          </w:tcPr>
          <w:p w14:paraId="5A41CA48" w14:textId="5EE8FC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8FA1C7A" w14:textId="2B2B01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2332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59C4A" w14:textId="2BDBFD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R4-2120370</w:t>
            </w:r>
          </w:p>
        </w:tc>
      </w:tr>
      <w:tr w:rsidR="00AB1096" w14:paraId="1D7A1F42" w14:textId="77777777" w:rsidTr="00AB1096">
        <w:tc>
          <w:tcPr>
            <w:tcW w:w="0" w:type="auto"/>
          </w:tcPr>
          <w:p w14:paraId="12CBCBE5" w14:textId="710DF1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R4-2120224</w:t>
            </w:r>
          </w:p>
        </w:tc>
        <w:tc>
          <w:tcPr>
            <w:tcW w:w="0" w:type="auto"/>
          </w:tcPr>
          <w:p w14:paraId="2F59D221" w14:textId="3F005D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[101-e][229] NR_ext_to_71GHz_RRM_2</w:t>
            </w:r>
          </w:p>
        </w:tc>
        <w:tc>
          <w:tcPr>
            <w:tcW w:w="0" w:type="auto"/>
          </w:tcPr>
          <w:p w14:paraId="23DF0FD6" w14:textId="0C135A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3F6F4209" w14:textId="5D716E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451D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93885" w14:textId="63B461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R4-2120371</w:t>
            </w:r>
          </w:p>
        </w:tc>
      </w:tr>
      <w:tr w:rsidR="00AB1096" w14:paraId="65070D7A" w14:textId="77777777" w:rsidTr="00AB1096">
        <w:tc>
          <w:tcPr>
            <w:tcW w:w="0" w:type="auto"/>
          </w:tcPr>
          <w:p w14:paraId="11BA1844" w14:textId="5A9CEE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R4-2120225</w:t>
            </w:r>
          </w:p>
        </w:tc>
        <w:tc>
          <w:tcPr>
            <w:tcW w:w="0" w:type="auto"/>
          </w:tcPr>
          <w:p w14:paraId="2B41A0AD" w14:textId="5167C4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[101-e][230] NR_IAB_enh_RRM</w:t>
            </w:r>
          </w:p>
        </w:tc>
        <w:tc>
          <w:tcPr>
            <w:tcW w:w="0" w:type="auto"/>
          </w:tcPr>
          <w:p w14:paraId="0FBDDAA0" w14:textId="14F78B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178F46F" w14:textId="77ABC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4604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DCC65" w14:textId="152592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R4-2120372</w:t>
            </w:r>
          </w:p>
        </w:tc>
      </w:tr>
      <w:tr w:rsidR="00AB1096" w14:paraId="392EACC8" w14:textId="77777777" w:rsidTr="00AB1096">
        <w:tc>
          <w:tcPr>
            <w:tcW w:w="0" w:type="auto"/>
          </w:tcPr>
          <w:p w14:paraId="6E35786A" w14:textId="4EA73F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R4-2120226</w:t>
            </w:r>
          </w:p>
        </w:tc>
        <w:tc>
          <w:tcPr>
            <w:tcW w:w="0" w:type="auto"/>
          </w:tcPr>
          <w:p w14:paraId="145967AE" w14:textId="013C49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[101-e][231] NR_feMIMO_RRM</w:t>
            </w:r>
          </w:p>
        </w:tc>
        <w:tc>
          <w:tcPr>
            <w:tcW w:w="0" w:type="auto"/>
          </w:tcPr>
          <w:p w14:paraId="44EB4AB6" w14:textId="00E337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19E136B" w14:textId="27D353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5BA7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757C2" w14:textId="713847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R4-2120373</w:t>
            </w:r>
          </w:p>
        </w:tc>
      </w:tr>
      <w:tr w:rsidR="00AB1096" w14:paraId="0A9FE9EE" w14:textId="77777777" w:rsidTr="00AB1096">
        <w:tc>
          <w:tcPr>
            <w:tcW w:w="0" w:type="auto"/>
          </w:tcPr>
          <w:p w14:paraId="096645E5" w14:textId="33DE0C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R4-2120227</w:t>
            </w:r>
          </w:p>
        </w:tc>
        <w:tc>
          <w:tcPr>
            <w:tcW w:w="0" w:type="auto"/>
          </w:tcPr>
          <w:p w14:paraId="3394112C" w14:textId="689932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[101-e][232] NR_redcap_RRM_1</w:t>
            </w:r>
          </w:p>
        </w:tc>
        <w:tc>
          <w:tcPr>
            <w:tcW w:w="0" w:type="auto"/>
          </w:tcPr>
          <w:p w14:paraId="52639A8D" w14:textId="5821D1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22CFDB2" w14:textId="245F84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0D73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F522A" w14:textId="7F70A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R4-2120374</w:t>
            </w:r>
          </w:p>
        </w:tc>
      </w:tr>
      <w:tr w:rsidR="00AB1096" w14:paraId="6F6D7A2E" w14:textId="77777777" w:rsidTr="00AB1096">
        <w:tc>
          <w:tcPr>
            <w:tcW w:w="0" w:type="auto"/>
          </w:tcPr>
          <w:p w14:paraId="6BFDDB48" w14:textId="55F51A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R4-2120228</w:t>
            </w:r>
          </w:p>
        </w:tc>
        <w:tc>
          <w:tcPr>
            <w:tcW w:w="0" w:type="auto"/>
          </w:tcPr>
          <w:p w14:paraId="04D244D5" w14:textId="371291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[101-e][233] NR_redcap_RRM_2</w:t>
            </w:r>
          </w:p>
        </w:tc>
        <w:tc>
          <w:tcPr>
            <w:tcW w:w="0" w:type="auto"/>
          </w:tcPr>
          <w:p w14:paraId="11A7539B" w14:textId="5E584F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5B3F2BF0" w14:textId="7CF2A2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856C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913E8" w14:textId="0342CE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R4-2120375</w:t>
            </w:r>
          </w:p>
        </w:tc>
      </w:tr>
      <w:tr w:rsidR="00AB1096" w14:paraId="3FA7C8DD" w14:textId="77777777" w:rsidTr="00AB1096">
        <w:tc>
          <w:tcPr>
            <w:tcW w:w="0" w:type="auto"/>
          </w:tcPr>
          <w:p w14:paraId="3FCF67B2" w14:textId="22D18F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R4-2120229</w:t>
            </w:r>
          </w:p>
        </w:tc>
        <w:tc>
          <w:tcPr>
            <w:tcW w:w="0" w:type="auto"/>
          </w:tcPr>
          <w:p w14:paraId="12C9E2BF" w14:textId="5C77BA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[101-e][234] NR_redcap_RRM_3</w:t>
            </w:r>
          </w:p>
        </w:tc>
        <w:tc>
          <w:tcPr>
            <w:tcW w:w="0" w:type="auto"/>
          </w:tcPr>
          <w:p w14:paraId="660C6D03" w14:textId="782CA8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5BEEBB4" w14:textId="64447F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6503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37A453" w14:textId="32C94D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R4-2120376</w:t>
            </w:r>
          </w:p>
        </w:tc>
      </w:tr>
      <w:tr w:rsidR="00AB1096" w14:paraId="0C3F7338" w14:textId="77777777" w:rsidTr="00AB1096">
        <w:tc>
          <w:tcPr>
            <w:tcW w:w="0" w:type="auto"/>
          </w:tcPr>
          <w:p w14:paraId="7F964683" w14:textId="7933E0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R4-2120230</w:t>
            </w:r>
          </w:p>
        </w:tc>
        <w:tc>
          <w:tcPr>
            <w:tcW w:w="0" w:type="auto"/>
          </w:tcPr>
          <w:p w14:paraId="431C1CAE" w14:textId="563A0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[101-e][235] NR_pos_enh_1</w:t>
            </w:r>
          </w:p>
        </w:tc>
        <w:tc>
          <w:tcPr>
            <w:tcW w:w="0" w:type="auto"/>
          </w:tcPr>
          <w:p w14:paraId="28851A40" w14:textId="0C110D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54CD754" w14:textId="0538BA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ED6F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4E41A" w14:textId="6C4D79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R4-2120377</w:t>
            </w:r>
          </w:p>
        </w:tc>
      </w:tr>
      <w:tr w:rsidR="00AB1096" w14:paraId="72B70DCD" w14:textId="77777777" w:rsidTr="00AB1096">
        <w:tc>
          <w:tcPr>
            <w:tcW w:w="0" w:type="auto"/>
          </w:tcPr>
          <w:p w14:paraId="4CCBB5A8" w14:textId="739970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R4-2120231</w:t>
            </w:r>
          </w:p>
        </w:tc>
        <w:tc>
          <w:tcPr>
            <w:tcW w:w="0" w:type="auto"/>
          </w:tcPr>
          <w:p w14:paraId="3E04CC4B" w14:textId="606B8E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[101-e][236] NR_pos_enh_2</w:t>
            </w:r>
          </w:p>
        </w:tc>
        <w:tc>
          <w:tcPr>
            <w:tcW w:w="0" w:type="auto"/>
          </w:tcPr>
          <w:p w14:paraId="591E200D" w14:textId="19444D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3C08583" w14:textId="6C4D01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CED6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7D79B" w14:textId="6136EF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R4-2120378</w:t>
            </w:r>
          </w:p>
        </w:tc>
      </w:tr>
      <w:tr w:rsidR="00AB1096" w14:paraId="6942F5F8" w14:textId="77777777" w:rsidTr="00AB1096">
        <w:tc>
          <w:tcPr>
            <w:tcW w:w="0" w:type="auto"/>
          </w:tcPr>
          <w:p w14:paraId="4460B103" w14:textId="48E31B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R4-2120232</w:t>
            </w:r>
          </w:p>
        </w:tc>
        <w:tc>
          <w:tcPr>
            <w:tcW w:w="0" w:type="auto"/>
          </w:tcPr>
          <w:p w14:paraId="4C738FD0" w14:textId="4BA80F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[101-e][237] LTE_NR_DC_enh2</w:t>
            </w:r>
          </w:p>
        </w:tc>
        <w:tc>
          <w:tcPr>
            <w:tcW w:w="0" w:type="auto"/>
          </w:tcPr>
          <w:p w14:paraId="08610298" w14:textId="096034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CAD4781" w14:textId="4AC6F9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9CE1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922931" w14:textId="4E6667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R4-2120379</w:t>
            </w:r>
          </w:p>
        </w:tc>
      </w:tr>
      <w:tr w:rsidR="00AB1096" w14:paraId="152FFFF1" w14:textId="77777777" w:rsidTr="00AB1096">
        <w:tc>
          <w:tcPr>
            <w:tcW w:w="0" w:type="auto"/>
          </w:tcPr>
          <w:p w14:paraId="3559101F" w14:textId="6D7A7F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R4-2120233</w:t>
            </w:r>
          </w:p>
        </w:tc>
        <w:tc>
          <w:tcPr>
            <w:tcW w:w="0" w:type="auto"/>
          </w:tcPr>
          <w:p w14:paraId="34CC3E65" w14:textId="0F740E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[101-e][238] NR_IIOT_URLLC_enh</w:t>
            </w:r>
          </w:p>
        </w:tc>
        <w:tc>
          <w:tcPr>
            <w:tcW w:w="0" w:type="auto"/>
          </w:tcPr>
          <w:p w14:paraId="1A8266F6" w14:textId="726446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7B49CAC" w14:textId="0C0226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EB39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8BDA4" w14:textId="49814C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R4-2120388</w:t>
            </w:r>
          </w:p>
        </w:tc>
      </w:tr>
      <w:tr w:rsidR="00AB1096" w14:paraId="633A1A39" w14:textId="77777777" w:rsidTr="00AB1096">
        <w:tc>
          <w:tcPr>
            <w:tcW w:w="0" w:type="auto"/>
          </w:tcPr>
          <w:p w14:paraId="1C3057AE" w14:textId="470CF0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R4-2120234</w:t>
            </w:r>
          </w:p>
        </w:tc>
        <w:tc>
          <w:tcPr>
            <w:tcW w:w="0" w:type="auto"/>
          </w:tcPr>
          <w:p w14:paraId="05A06895" w14:textId="56807D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[101-e][239] NR_SL_relay</w:t>
            </w:r>
          </w:p>
        </w:tc>
        <w:tc>
          <w:tcPr>
            <w:tcW w:w="0" w:type="auto"/>
          </w:tcPr>
          <w:p w14:paraId="75D8E2B5" w14:textId="1A4D8C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1C7E3E01" w14:textId="2C10C3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1D76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22534" w14:textId="1A2915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R4-2120381</w:t>
            </w:r>
          </w:p>
        </w:tc>
      </w:tr>
      <w:tr w:rsidR="00AB1096" w14:paraId="4A434152" w14:textId="77777777" w:rsidTr="00AB1096">
        <w:tc>
          <w:tcPr>
            <w:tcW w:w="0" w:type="auto"/>
          </w:tcPr>
          <w:p w14:paraId="33FBB7F3" w14:textId="112DD5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R4-2120235</w:t>
            </w:r>
          </w:p>
        </w:tc>
        <w:tc>
          <w:tcPr>
            <w:tcW w:w="0" w:type="auto"/>
          </w:tcPr>
          <w:p w14:paraId="5ACCA1F8" w14:textId="26712D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[101-e][240] NR_SmallData_INACTIVE_NWM</w:t>
            </w:r>
          </w:p>
        </w:tc>
        <w:tc>
          <w:tcPr>
            <w:tcW w:w="0" w:type="auto"/>
          </w:tcPr>
          <w:p w14:paraId="776E85E0" w14:textId="5EEDB7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612D9F5" w14:textId="609F70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4088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A25A6" w14:textId="5F9D6E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R4-2120382</w:t>
            </w:r>
          </w:p>
        </w:tc>
      </w:tr>
      <w:tr w:rsidR="00AB1096" w14:paraId="130D3DA8" w14:textId="77777777" w:rsidTr="00AB1096">
        <w:tc>
          <w:tcPr>
            <w:tcW w:w="0" w:type="auto"/>
          </w:tcPr>
          <w:p w14:paraId="34CDECA7" w14:textId="7E030A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R4-2120236</w:t>
            </w:r>
          </w:p>
        </w:tc>
        <w:tc>
          <w:tcPr>
            <w:tcW w:w="0" w:type="auto"/>
          </w:tcPr>
          <w:p w14:paraId="5AFC89D9" w14:textId="55B5F0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[101-e][241] NB_IOTenh4_LTE_eMTC6_RRM_NWM</w:t>
            </w:r>
          </w:p>
        </w:tc>
        <w:tc>
          <w:tcPr>
            <w:tcW w:w="0" w:type="auto"/>
          </w:tcPr>
          <w:p w14:paraId="2541391A" w14:textId="3FCD5E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2386A2B" w14:textId="44B2ED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4DD7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6E7F4" w14:textId="1F53B9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R4-2120383</w:t>
            </w:r>
          </w:p>
        </w:tc>
      </w:tr>
      <w:tr w:rsidR="00AB1096" w14:paraId="0BCEC099" w14:textId="77777777" w:rsidTr="00AB1096">
        <w:tc>
          <w:tcPr>
            <w:tcW w:w="0" w:type="auto"/>
          </w:tcPr>
          <w:p w14:paraId="0287FDBF" w14:textId="15BF5F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R4-2120237</w:t>
            </w:r>
          </w:p>
        </w:tc>
        <w:tc>
          <w:tcPr>
            <w:tcW w:w="0" w:type="auto"/>
          </w:tcPr>
          <w:p w14:paraId="361E4022" w14:textId="69CA70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[101-e][242] LS_reply_NR_MUSIM_R2-2108861</w:t>
            </w:r>
          </w:p>
        </w:tc>
        <w:tc>
          <w:tcPr>
            <w:tcW w:w="0" w:type="auto"/>
          </w:tcPr>
          <w:p w14:paraId="418F3797" w14:textId="1643CC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2E54612A" w14:textId="420985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2062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A0997" w14:textId="025147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R4-2120384</w:t>
            </w:r>
          </w:p>
        </w:tc>
      </w:tr>
      <w:tr w:rsidR="00AB1096" w14:paraId="07488AD3" w14:textId="77777777" w:rsidTr="00AB1096">
        <w:tc>
          <w:tcPr>
            <w:tcW w:w="0" w:type="auto"/>
          </w:tcPr>
          <w:p w14:paraId="3E70EB50" w14:textId="050267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R4-2120238</w:t>
            </w:r>
          </w:p>
        </w:tc>
        <w:tc>
          <w:tcPr>
            <w:tcW w:w="0" w:type="auto"/>
          </w:tcPr>
          <w:p w14:paraId="0D0041BE" w14:textId="485C3C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[101-e][243] LS_reply_NR_UE_pow_sav_R2-2108877</w:t>
            </w:r>
          </w:p>
        </w:tc>
        <w:tc>
          <w:tcPr>
            <w:tcW w:w="0" w:type="auto"/>
          </w:tcPr>
          <w:p w14:paraId="5DE6DC28" w14:textId="158E15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C98C4F7" w14:textId="06DB87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C941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52DBD" w14:textId="2EE61A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R4-2120385</w:t>
            </w:r>
          </w:p>
        </w:tc>
      </w:tr>
      <w:tr w:rsidR="00AB1096" w14:paraId="3C6AF67E" w14:textId="77777777" w:rsidTr="00AB1096">
        <w:tc>
          <w:tcPr>
            <w:tcW w:w="0" w:type="auto"/>
          </w:tcPr>
          <w:p w14:paraId="60EE09B9" w14:textId="6E7F08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R4-2120239</w:t>
            </w:r>
          </w:p>
        </w:tc>
        <w:tc>
          <w:tcPr>
            <w:tcW w:w="0" w:type="auto"/>
          </w:tcPr>
          <w:p w14:paraId="26F7D8F2" w14:textId="1A72BB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CCA model wifh DRX for NR-U perf requirements</w:t>
            </w:r>
          </w:p>
        </w:tc>
        <w:tc>
          <w:tcPr>
            <w:tcW w:w="0" w:type="auto"/>
          </w:tcPr>
          <w:p w14:paraId="0D4A947C" w14:textId="3E8A34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2F00FD" w14:textId="570B07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3459646" w14:textId="5D3BFB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R4-2118948</w:t>
            </w:r>
          </w:p>
        </w:tc>
        <w:tc>
          <w:tcPr>
            <w:tcW w:w="0" w:type="auto"/>
          </w:tcPr>
          <w:p w14:paraId="1FA29C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796AEB" w14:textId="77777777" w:rsidTr="00AB1096">
        <w:tc>
          <w:tcPr>
            <w:tcW w:w="0" w:type="auto"/>
          </w:tcPr>
          <w:p w14:paraId="05CC842F" w14:textId="4D075B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R4-2120240</w:t>
            </w:r>
          </w:p>
        </w:tc>
        <w:tc>
          <w:tcPr>
            <w:tcW w:w="0" w:type="auto"/>
          </w:tcPr>
          <w:p w14:paraId="11F7ACB5" w14:textId="2E5B0F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NTN UL Timing Accuracy</w:t>
            </w:r>
          </w:p>
        </w:tc>
        <w:tc>
          <w:tcPr>
            <w:tcW w:w="0" w:type="auto"/>
          </w:tcPr>
          <w:p w14:paraId="65A966FB" w14:textId="767C5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EE0931C" w14:textId="1C4392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787089" w14:textId="6745CB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R4-2119505</w:t>
            </w:r>
          </w:p>
        </w:tc>
        <w:tc>
          <w:tcPr>
            <w:tcW w:w="0" w:type="auto"/>
          </w:tcPr>
          <w:p w14:paraId="3F8230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3BA562" w14:textId="77777777" w:rsidTr="00AB1096">
        <w:tc>
          <w:tcPr>
            <w:tcW w:w="0" w:type="auto"/>
          </w:tcPr>
          <w:p w14:paraId="0F5BA4A6" w14:textId="39445D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R4-2120241</w:t>
            </w:r>
          </w:p>
        </w:tc>
        <w:tc>
          <w:tcPr>
            <w:tcW w:w="0" w:type="auto"/>
          </w:tcPr>
          <w:p w14:paraId="49C8406E" w14:textId="0EC764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core requirements maintenance</w:t>
            </w:r>
          </w:p>
        </w:tc>
        <w:tc>
          <w:tcPr>
            <w:tcW w:w="0" w:type="auto"/>
          </w:tcPr>
          <w:p w14:paraId="225CAAC8" w14:textId="1267DC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1086EF" w14:textId="358A49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1555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309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FAD974" w14:textId="77777777" w:rsidTr="00AB1096">
        <w:tc>
          <w:tcPr>
            <w:tcW w:w="0" w:type="auto"/>
          </w:tcPr>
          <w:p w14:paraId="4E1854B6" w14:textId="337538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R4-2120242</w:t>
            </w:r>
          </w:p>
        </w:tc>
        <w:tc>
          <w:tcPr>
            <w:tcW w:w="0" w:type="auto"/>
          </w:tcPr>
          <w:p w14:paraId="16769DBD" w14:textId="32FB7B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clarification for intra-frequency measurement R15</w:t>
            </w:r>
          </w:p>
        </w:tc>
        <w:tc>
          <w:tcPr>
            <w:tcW w:w="0" w:type="auto"/>
          </w:tcPr>
          <w:p w14:paraId="5F8E2A68" w14:textId="74B0CF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BFDD44F" w14:textId="3E163C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3C6D6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21E9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F32F16" w14:textId="77777777" w:rsidTr="00AB1096">
        <w:tc>
          <w:tcPr>
            <w:tcW w:w="0" w:type="auto"/>
          </w:tcPr>
          <w:p w14:paraId="78248ED5" w14:textId="2D6210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R4-2120243</w:t>
            </w:r>
          </w:p>
        </w:tc>
        <w:tc>
          <w:tcPr>
            <w:tcW w:w="0" w:type="auto"/>
          </w:tcPr>
          <w:p w14:paraId="2D88882D" w14:textId="261ADA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requirements for PSCell change and NE-DC PSCell addition in R15</w:t>
            </w:r>
          </w:p>
        </w:tc>
        <w:tc>
          <w:tcPr>
            <w:tcW w:w="0" w:type="auto"/>
          </w:tcPr>
          <w:p w14:paraId="69DCF77E" w14:textId="6F4C10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D0F921C" w14:textId="541492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65273F" w14:textId="343C1C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R4-2118247</w:t>
            </w:r>
          </w:p>
        </w:tc>
        <w:tc>
          <w:tcPr>
            <w:tcW w:w="0" w:type="auto"/>
          </w:tcPr>
          <w:p w14:paraId="789F65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831090" w14:textId="77777777" w:rsidTr="00AB1096">
        <w:tc>
          <w:tcPr>
            <w:tcW w:w="0" w:type="auto"/>
          </w:tcPr>
          <w:p w14:paraId="6E552FED" w14:textId="771F14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R4-2120244</w:t>
            </w:r>
          </w:p>
        </w:tc>
        <w:tc>
          <w:tcPr>
            <w:tcW w:w="0" w:type="auto"/>
          </w:tcPr>
          <w:p w14:paraId="551C9247" w14:textId="7E5F17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FR2 cell reselection in Idle mode -r15</w:t>
            </w:r>
          </w:p>
        </w:tc>
        <w:tc>
          <w:tcPr>
            <w:tcW w:w="0" w:type="auto"/>
          </w:tcPr>
          <w:p w14:paraId="44249F4F" w14:textId="2123BF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007AA8" w14:textId="737549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6E5A85" w14:textId="758C6E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R4-2118401</w:t>
            </w:r>
          </w:p>
        </w:tc>
        <w:tc>
          <w:tcPr>
            <w:tcW w:w="0" w:type="auto"/>
          </w:tcPr>
          <w:p w14:paraId="299371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22A4F3" w14:textId="77777777" w:rsidTr="00AB1096">
        <w:tc>
          <w:tcPr>
            <w:tcW w:w="0" w:type="auto"/>
          </w:tcPr>
          <w:p w14:paraId="4C610B73" w14:textId="301EDF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R4-2120245</w:t>
            </w:r>
          </w:p>
        </w:tc>
        <w:tc>
          <w:tcPr>
            <w:tcW w:w="0" w:type="auto"/>
          </w:tcPr>
          <w:p w14:paraId="42010E79" w14:textId="2B5E3C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requirements of R15 NR RRC-based procedures_R15</w:t>
            </w:r>
          </w:p>
        </w:tc>
        <w:tc>
          <w:tcPr>
            <w:tcW w:w="0" w:type="auto"/>
          </w:tcPr>
          <w:p w14:paraId="3D950DAD" w14:textId="594A70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3A77E6" w14:textId="17C5B6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016620F" w14:textId="170437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R4-2118784</w:t>
            </w:r>
          </w:p>
        </w:tc>
        <w:tc>
          <w:tcPr>
            <w:tcW w:w="0" w:type="auto"/>
          </w:tcPr>
          <w:p w14:paraId="05BCB9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098147" w14:textId="77777777" w:rsidTr="00AB1096">
        <w:tc>
          <w:tcPr>
            <w:tcW w:w="0" w:type="auto"/>
          </w:tcPr>
          <w:p w14:paraId="68F4A2F3" w14:textId="20B177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R4-2120246</w:t>
            </w:r>
          </w:p>
        </w:tc>
        <w:tc>
          <w:tcPr>
            <w:tcW w:w="0" w:type="auto"/>
          </w:tcPr>
          <w:p w14:paraId="0C1C2816" w14:textId="534178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applicable DRX cycle in EN-DC, NR SA, NE-DC, and NR-DC</w:t>
            </w:r>
          </w:p>
        </w:tc>
        <w:tc>
          <w:tcPr>
            <w:tcW w:w="0" w:type="auto"/>
          </w:tcPr>
          <w:p w14:paraId="2F3A855F" w14:textId="11C18F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31B5BE2" w14:textId="49BD2E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BA0ED27" w14:textId="79BA60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R4-2119222</w:t>
            </w:r>
          </w:p>
        </w:tc>
        <w:tc>
          <w:tcPr>
            <w:tcW w:w="0" w:type="auto"/>
          </w:tcPr>
          <w:p w14:paraId="67B6DB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CB7E7B" w14:textId="77777777" w:rsidTr="00AB1096">
        <w:tc>
          <w:tcPr>
            <w:tcW w:w="0" w:type="auto"/>
          </w:tcPr>
          <w:p w14:paraId="560F7830" w14:textId="5ABFFE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R4-2120247</w:t>
            </w:r>
          </w:p>
        </w:tc>
        <w:tc>
          <w:tcPr>
            <w:tcW w:w="0" w:type="auto"/>
          </w:tcPr>
          <w:p w14:paraId="2A82AD18" w14:textId="1292D8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test cases maintenance</w:t>
            </w:r>
          </w:p>
        </w:tc>
        <w:tc>
          <w:tcPr>
            <w:tcW w:w="0" w:type="auto"/>
          </w:tcPr>
          <w:p w14:paraId="72373B85" w14:textId="26765D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F35A4C" w14:textId="25ED28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DBEE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5B61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E53738" w14:textId="77777777" w:rsidTr="00AB1096">
        <w:tc>
          <w:tcPr>
            <w:tcW w:w="0" w:type="auto"/>
          </w:tcPr>
          <w:p w14:paraId="07D60A7D" w14:textId="258445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R4-2120248</w:t>
            </w:r>
          </w:p>
        </w:tc>
        <w:tc>
          <w:tcPr>
            <w:tcW w:w="0" w:type="auto"/>
          </w:tcPr>
          <w:p w14:paraId="395D04D3" w14:textId="5E6CDC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NR_newRAT-Perf maintenance (Rel-15)</w:t>
            </w:r>
          </w:p>
        </w:tc>
        <w:tc>
          <w:tcPr>
            <w:tcW w:w="0" w:type="auto"/>
          </w:tcPr>
          <w:p w14:paraId="408EDAF5" w14:textId="115065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372CDB5" w14:textId="545BC2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4A7764" w14:textId="5F53B6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R4-2117779</w:t>
            </w:r>
          </w:p>
        </w:tc>
        <w:tc>
          <w:tcPr>
            <w:tcW w:w="0" w:type="auto"/>
          </w:tcPr>
          <w:p w14:paraId="11D2FA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ADA0CA" w14:textId="77777777" w:rsidTr="00AB1096">
        <w:tc>
          <w:tcPr>
            <w:tcW w:w="0" w:type="auto"/>
          </w:tcPr>
          <w:p w14:paraId="4FBF4DA4" w14:textId="01FE3B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R4-2120249</w:t>
            </w:r>
          </w:p>
        </w:tc>
        <w:tc>
          <w:tcPr>
            <w:tcW w:w="0" w:type="auto"/>
          </w:tcPr>
          <w:p w14:paraId="79127B9E" w14:textId="114805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NR_newRAT-Perf maintenance (Rel-16)</w:t>
            </w:r>
          </w:p>
        </w:tc>
        <w:tc>
          <w:tcPr>
            <w:tcW w:w="0" w:type="auto"/>
          </w:tcPr>
          <w:p w14:paraId="551D63F1" w14:textId="13013E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3900504" w14:textId="31CDAD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1D5CF2" w14:textId="3A81A0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R4-2117780</w:t>
            </w:r>
          </w:p>
        </w:tc>
        <w:tc>
          <w:tcPr>
            <w:tcW w:w="0" w:type="auto"/>
          </w:tcPr>
          <w:p w14:paraId="2C8378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9517C8" w14:textId="77777777" w:rsidTr="00AB1096">
        <w:tc>
          <w:tcPr>
            <w:tcW w:w="0" w:type="auto"/>
          </w:tcPr>
          <w:p w14:paraId="773118ED" w14:textId="79BE19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R4-2120250</w:t>
            </w:r>
          </w:p>
        </w:tc>
        <w:tc>
          <w:tcPr>
            <w:tcW w:w="0" w:type="auto"/>
          </w:tcPr>
          <w:p w14:paraId="31962BE4" w14:textId="0CF5F4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38.133: NR_newRAT-Perf maintenance (Rel-17)</w:t>
            </w:r>
          </w:p>
        </w:tc>
        <w:tc>
          <w:tcPr>
            <w:tcW w:w="0" w:type="auto"/>
          </w:tcPr>
          <w:p w14:paraId="691EA3F7" w14:textId="52B413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7852846" w14:textId="615172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66F4B3" w14:textId="0C9062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R4-2117781</w:t>
            </w:r>
          </w:p>
        </w:tc>
        <w:tc>
          <w:tcPr>
            <w:tcW w:w="0" w:type="auto"/>
          </w:tcPr>
          <w:p w14:paraId="4AC646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1D18D9" w14:textId="77777777" w:rsidTr="00AB1096">
        <w:tc>
          <w:tcPr>
            <w:tcW w:w="0" w:type="auto"/>
          </w:tcPr>
          <w:p w14:paraId="04C48861" w14:textId="0B4EF2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R4-2120251</w:t>
            </w:r>
          </w:p>
        </w:tc>
        <w:tc>
          <w:tcPr>
            <w:tcW w:w="0" w:type="auto"/>
          </w:tcPr>
          <w:p w14:paraId="02B09FEC" w14:textId="6EB934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RRC Re-establishment test case in R15</w:t>
            </w:r>
          </w:p>
        </w:tc>
        <w:tc>
          <w:tcPr>
            <w:tcW w:w="0" w:type="auto"/>
          </w:tcPr>
          <w:p w14:paraId="4CF3DA6E" w14:textId="52248C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20F828F" w14:textId="5F37BB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107533" w14:textId="78146D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R4-2118111</w:t>
            </w:r>
          </w:p>
        </w:tc>
        <w:tc>
          <w:tcPr>
            <w:tcW w:w="0" w:type="auto"/>
          </w:tcPr>
          <w:p w14:paraId="5A6D09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820798" w14:textId="77777777" w:rsidTr="00AB1096">
        <w:tc>
          <w:tcPr>
            <w:tcW w:w="0" w:type="auto"/>
          </w:tcPr>
          <w:p w14:paraId="20035DB3" w14:textId="086A12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R4-2120252</w:t>
            </w:r>
          </w:p>
        </w:tc>
        <w:tc>
          <w:tcPr>
            <w:tcW w:w="0" w:type="auto"/>
          </w:tcPr>
          <w:p w14:paraId="3C2E69CE" w14:textId="684399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test cases_R15</w:t>
            </w:r>
          </w:p>
        </w:tc>
        <w:tc>
          <w:tcPr>
            <w:tcW w:w="0" w:type="auto"/>
          </w:tcPr>
          <w:p w14:paraId="5B9DCC24" w14:textId="0477AF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AD65C8" w14:textId="7E9819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26884A" w14:textId="2C1862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R4-2118787</w:t>
            </w:r>
          </w:p>
        </w:tc>
        <w:tc>
          <w:tcPr>
            <w:tcW w:w="0" w:type="auto"/>
          </w:tcPr>
          <w:p w14:paraId="434768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ECE796" w14:textId="77777777" w:rsidTr="00AB1096">
        <w:tc>
          <w:tcPr>
            <w:tcW w:w="0" w:type="auto"/>
          </w:tcPr>
          <w:p w14:paraId="3171656E" w14:textId="1D7D5E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R4-2120253</w:t>
            </w:r>
          </w:p>
        </w:tc>
        <w:tc>
          <w:tcPr>
            <w:tcW w:w="0" w:type="auto"/>
          </w:tcPr>
          <w:p w14:paraId="664CF557" w14:textId="6D969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Cat-F CR to RMC CORESET reference channel for test cases A.5.3.2.2.x</w:t>
            </w:r>
          </w:p>
        </w:tc>
        <w:tc>
          <w:tcPr>
            <w:tcW w:w="0" w:type="auto"/>
          </w:tcPr>
          <w:p w14:paraId="316CF647" w14:textId="45F0DC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30DC4F" w14:textId="444644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80865C" w14:textId="56B169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R4-2119571</w:t>
            </w:r>
          </w:p>
        </w:tc>
        <w:tc>
          <w:tcPr>
            <w:tcW w:w="0" w:type="auto"/>
          </w:tcPr>
          <w:p w14:paraId="12AF52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179E22" w14:textId="77777777" w:rsidTr="00AB1096">
        <w:tc>
          <w:tcPr>
            <w:tcW w:w="0" w:type="auto"/>
          </w:tcPr>
          <w:p w14:paraId="239A3544" w14:textId="191A21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R4-2120254</w:t>
            </w:r>
          </w:p>
        </w:tc>
        <w:tc>
          <w:tcPr>
            <w:tcW w:w="0" w:type="auto"/>
          </w:tcPr>
          <w:p w14:paraId="6DFA34FC" w14:textId="1A86AE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frequency bands for testing of A-GNSS sensitivity requirements</w:t>
            </w:r>
          </w:p>
        </w:tc>
        <w:tc>
          <w:tcPr>
            <w:tcW w:w="0" w:type="auto"/>
          </w:tcPr>
          <w:p w14:paraId="32CFAC19" w14:textId="3BD2CB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</w:t>
            </w:r>
          </w:p>
        </w:tc>
        <w:tc>
          <w:tcPr>
            <w:tcW w:w="0" w:type="auto"/>
          </w:tcPr>
          <w:p w14:paraId="6409FAFE" w14:textId="20CBE1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EEE0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A18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730589" w14:textId="77777777" w:rsidTr="00AB1096">
        <w:tc>
          <w:tcPr>
            <w:tcW w:w="0" w:type="auto"/>
          </w:tcPr>
          <w:p w14:paraId="54177AF5" w14:textId="3BA82E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R4-2120255</w:t>
            </w:r>
          </w:p>
        </w:tc>
        <w:tc>
          <w:tcPr>
            <w:tcW w:w="0" w:type="auto"/>
          </w:tcPr>
          <w:p w14:paraId="23D4E265" w14:textId="3E0963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Rel-17 WIs RRM core part maintenance</w:t>
            </w:r>
          </w:p>
        </w:tc>
        <w:tc>
          <w:tcPr>
            <w:tcW w:w="0" w:type="auto"/>
          </w:tcPr>
          <w:p w14:paraId="38FE0AEB" w14:textId="093E4B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4F5A521" w14:textId="35E28D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ECC889A" w14:textId="4F5347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R4-2118385</w:t>
            </w:r>
          </w:p>
        </w:tc>
        <w:tc>
          <w:tcPr>
            <w:tcW w:w="0" w:type="auto"/>
          </w:tcPr>
          <w:p w14:paraId="67A15C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433E70" w14:textId="77777777" w:rsidTr="00AB1096">
        <w:tc>
          <w:tcPr>
            <w:tcW w:w="0" w:type="auto"/>
          </w:tcPr>
          <w:p w14:paraId="1F622E22" w14:textId="67BF16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R4-2120256</w:t>
            </w:r>
          </w:p>
        </w:tc>
        <w:tc>
          <w:tcPr>
            <w:tcW w:w="0" w:type="auto"/>
          </w:tcPr>
          <w:p w14:paraId="149091B7" w14:textId="28D673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Rel-16 WIs RRM perf part maintenance</w:t>
            </w:r>
          </w:p>
        </w:tc>
        <w:tc>
          <w:tcPr>
            <w:tcW w:w="0" w:type="auto"/>
          </w:tcPr>
          <w:p w14:paraId="0932D846" w14:textId="461997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E9FB125" w14:textId="5EE4ED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F5BCFBA" w14:textId="0F8A7C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R4-2118386</w:t>
            </w:r>
          </w:p>
        </w:tc>
        <w:tc>
          <w:tcPr>
            <w:tcW w:w="0" w:type="auto"/>
          </w:tcPr>
          <w:p w14:paraId="103CF3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2ADEC0" w14:textId="77777777" w:rsidTr="00AB1096">
        <w:tc>
          <w:tcPr>
            <w:tcW w:w="0" w:type="auto"/>
          </w:tcPr>
          <w:p w14:paraId="4BBC943E" w14:textId="2DB05D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R4-2120257</w:t>
            </w:r>
          </w:p>
        </w:tc>
        <w:tc>
          <w:tcPr>
            <w:tcW w:w="0" w:type="auto"/>
          </w:tcPr>
          <w:p w14:paraId="1C8FF241" w14:textId="620819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Rel-17 WIs RRM perf part maintenance</w:t>
            </w:r>
          </w:p>
        </w:tc>
        <w:tc>
          <w:tcPr>
            <w:tcW w:w="0" w:type="auto"/>
          </w:tcPr>
          <w:p w14:paraId="594D7862" w14:textId="6BD5D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C104077" w14:textId="066E70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85C82E" w14:textId="55EBC4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R4-2118387</w:t>
            </w:r>
          </w:p>
        </w:tc>
        <w:tc>
          <w:tcPr>
            <w:tcW w:w="0" w:type="auto"/>
          </w:tcPr>
          <w:p w14:paraId="355D7A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D41AEC" w14:textId="77777777" w:rsidTr="00AB1096">
        <w:tc>
          <w:tcPr>
            <w:tcW w:w="0" w:type="auto"/>
          </w:tcPr>
          <w:p w14:paraId="5B04C59D" w14:textId="0919CC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R4-2120258</w:t>
            </w:r>
          </w:p>
        </w:tc>
        <w:tc>
          <w:tcPr>
            <w:tcW w:w="0" w:type="auto"/>
          </w:tcPr>
          <w:p w14:paraId="611E03DB" w14:textId="3DBB42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CGI reading test case in R16</w:t>
            </w:r>
          </w:p>
        </w:tc>
        <w:tc>
          <w:tcPr>
            <w:tcW w:w="0" w:type="auto"/>
          </w:tcPr>
          <w:p w14:paraId="5786D102" w14:textId="53EC51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0D1B81" w14:textId="2C0A21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E525A4" w14:textId="1BA691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R4-2118105</w:t>
            </w:r>
          </w:p>
        </w:tc>
        <w:tc>
          <w:tcPr>
            <w:tcW w:w="0" w:type="auto"/>
          </w:tcPr>
          <w:p w14:paraId="58E1CF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8750CB" w14:textId="77777777" w:rsidTr="00AB1096">
        <w:tc>
          <w:tcPr>
            <w:tcW w:w="0" w:type="auto"/>
          </w:tcPr>
          <w:p w14:paraId="2F3F4F2D" w14:textId="00334B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R4-2120259</w:t>
            </w:r>
          </w:p>
        </w:tc>
        <w:tc>
          <w:tcPr>
            <w:tcW w:w="0" w:type="auto"/>
          </w:tcPr>
          <w:p w14:paraId="2ACD414C" w14:textId="4AE5FE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CGI reading requirements</w:t>
            </w:r>
          </w:p>
        </w:tc>
        <w:tc>
          <w:tcPr>
            <w:tcW w:w="0" w:type="auto"/>
          </w:tcPr>
          <w:p w14:paraId="1F4ED32F" w14:textId="746110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086BFF" w14:textId="4ABB2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23D8C7" w14:textId="0963B4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R4-2119340</w:t>
            </w:r>
          </w:p>
        </w:tc>
        <w:tc>
          <w:tcPr>
            <w:tcW w:w="0" w:type="auto"/>
          </w:tcPr>
          <w:p w14:paraId="3E3FF4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BEDF6B" w14:textId="77777777" w:rsidTr="00AB1096">
        <w:tc>
          <w:tcPr>
            <w:tcW w:w="0" w:type="auto"/>
          </w:tcPr>
          <w:p w14:paraId="2704968C" w14:textId="0A8E02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R4-2120260</w:t>
            </w:r>
          </w:p>
        </w:tc>
        <w:tc>
          <w:tcPr>
            <w:tcW w:w="0" w:type="auto"/>
          </w:tcPr>
          <w:p w14:paraId="7610474E" w14:textId="051356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BWP switch on multiple CCs in R16</w:t>
            </w:r>
          </w:p>
        </w:tc>
        <w:tc>
          <w:tcPr>
            <w:tcW w:w="0" w:type="auto"/>
          </w:tcPr>
          <w:p w14:paraId="698C825B" w14:textId="51E498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71C32F" w14:textId="49AD17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D59D203" w14:textId="10612C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R4-2118109</w:t>
            </w:r>
          </w:p>
        </w:tc>
        <w:tc>
          <w:tcPr>
            <w:tcW w:w="0" w:type="auto"/>
          </w:tcPr>
          <w:p w14:paraId="79DACB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59EDDB" w14:textId="77777777" w:rsidTr="00AB1096">
        <w:tc>
          <w:tcPr>
            <w:tcW w:w="0" w:type="auto"/>
          </w:tcPr>
          <w:p w14:paraId="6C6661C2" w14:textId="3406BF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R4-2120261</w:t>
            </w:r>
          </w:p>
        </w:tc>
        <w:tc>
          <w:tcPr>
            <w:tcW w:w="0" w:type="auto"/>
          </w:tcPr>
          <w:p w14:paraId="2EC1353B" w14:textId="01EE77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Modification of FR1/LTE+FR2 RRM test cases in Rel-16</w:t>
            </w:r>
          </w:p>
        </w:tc>
        <w:tc>
          <w:tcPr>
            <w:tcW w:w="0" w:type="auto"/>
          </w:tcPr>
          <w:p w14:paraId="4523E5AF" w14:textId="345D2C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2F4ED5" w14:textId="757064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EFF633" w14:textId="73C917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R4-2118678</w:t>
            </w:r>
          </w:p>
        </w:tc>
        <w:tc>
          <w:tcPr>
            <w:tcW w:w="0" w:type="auto"/>
          </w:tcPr>
          <w:p w14:paraId="12C504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9DB0E4" w14:textId="77777777" w:rsidTr="00AB1096">
        <w:tc>
          <w:tcPr>
            <w:tcW w:w="0" w:type="auto"/>
          </w:tcPr>
          <w:p w14:paraId="7EB3E4EC" w14:textId="3F9808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R4-2120262</w:t>
            </w:r>
          </w:p>
        </w:tc>
        <w:tc>
          <w:tcPr>
            <w:tcW w:w="0" w:type="auto"/>
          </w:tcPr>
          <w:p w14:paraId="566220DA" w14:textId="4688F3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RRM requirements maintenance</w:t>
            </w:r>
          </w:p>
        </w:tc>
        <w:tc>
          <w:tcPr>
            <w:tcW w:w="0" w:type="auto"/>
          </w:tcPr>
          <w:p w14:paraId="0D93336D" w14:textId="0EF819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28831C" w14:textId="5EEE5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3AB0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A323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69E0D4" w14:textId="77777777" w:rsidTr="00AB1096">
        <w:tc>
          <w:tcPr>
            <w:tcW w:w="0" w:type="auto"/>
          </w:tcPr>
          <w:p w14:paraId="2BF26E56" w14:textId="5DE2FC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R4-2120263</w:t>
            </w:r>
          </w:p>
        </w:tc>
        <w:tc>
          <w:tcPr>
            <w:tcW w:w="0" w:type="auto"/>
          </w:tcPr>
          <w:p w14:paraId="0E7F92A4" w14:textId="67F62D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model for tests with DRX in TS 38.133</w:t>
            </w:r>
          </w:p>
        </w:tc>
        <w:tc>
          <w:tcPr>
            <w:tcW w:w="0" w:type="auto"/>
          </w:tcPr>
          <w:p w14:paraId="4F29564C" w14:textId="6A414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7FE08EB4" w14:textId="6515A6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CF7B36" w14:textId="0AB3E1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R4-2119447</w:t>
            </w:r>
          </w:p>
        </w:tc>
        <w:tc>
          <w:tcPr>
            <w:tcW w:w="0" w:type="auto"/>
          </w:tcPr>
          <w:p w14:paraId="06B6AF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F3281E" w14:textId="77777777" w:rsidTr="00AB1096">
        <w:tc>
          <w:tcPr>
            <w:tcW w:w="0" w:type="auto"/>
          </w:tcPr>
          <w:p w14:paraId="5B1EED37" w14:textId="4F56BE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R4-2120264</w:t>
            </w:r>
          </w:p>
        </w:tc>
        <w:tc>
          <w:tcPr>
            <w:tcW w:w="0" w:type="auto"/>
          </w:tcPr>
          <w:p w14:paraId="4C7F3B29" w14:textId="4DD9BF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eMIMO RRM requirements maintenance</w:t>
            </w:r>
          </w:p>
        </w:tc>
        <w:tc>
          <w:tcPr>
            <w:tcW w:w="0" w:type="auto"/>
          </w:tcPr>
          <w:p w14:paraId="480D7394" w14:textId="358CEC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17CCE2" w14:textId="7A4B6A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1BC4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FB0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ABA399" w14:textId="77777777" w:rsidTr="00AB1096">
        <w:tc>
          <w:tcPr>
            <w:tcW w:w="0" w:type="auto"/>
          </w:tcPr>
          <w:p w14:paraId="5EC09776" w14:textId="21AFE8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R4-2120265</w:t>
            </w:r>
          </w:p>
        </w:tc>
        <w:tc>
          <w:tcPr>
            <w:tcW w:w="0" w:type="auto"/>
          </w:tcPr>
          <w:p w14:paraId="1D7F6D4D" w14:textId="747EAC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clarification on MRTD requirements for multi-TRxP R16</w:t>
            </w:r>
          </w:p>
        </w:tc>
        <w:tc>
          <w:tcPr>
            <w:tcW w:w="0" w:type="auto"/>
          </w:tcPr>
          <w:p w14:paraId="3C90D7DF" w14:textId="3AA91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B668FF" w14:textId="03F2B8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E6B017" w14:textId="11AF5F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R4-2118827</w:t>
            </w:r>
          </w:p>
        </w:tc>
        <w:tc>
          <w:tcPr>
            <w:tcW w:w="0" w:type="auto"/>
          </w:tcPr>
          <w:p w14:paraId="0FFE37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819B9D" w14:textId="77777777" w:rsidTr="00AB1096">
        <w:tc>
          <w:tcPr>
            <w:tcW w:w="0" w:type="auto"/>
          </w:tcPr>
          <w:p w14:paraId="1EE8F889" w14:textId="563B85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R4-2120266</w:t>
            </w:r>
          </w:p>
        </w:tc>
        <w:tc>
          <w:tcPr>
            <w:tcW w:w="0" w:type="auto"/>
          </w:tcPr>
          <w:p w14:paraId="6A935484" w14:textId="448D3E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Positioning UE PRS measurement requirements maintenance</w:t>
            </w:r>
          </w:p>
        </w:tc>
        <w:tc>
          <w:tcPr>
            <w:tcW w:w="0" w:type="auto"/>
          </w:tcPr>
          <w:p w14:paraId="311E475C" w14:textId="79A260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A4747A" w14:textId="656F39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1567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7EB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EBFB12" w14:textId="77777777" w:rsidTr="00AB1096">
        <w:tc>
          <w:tcPr>
            <w:tcW w:w="0" w:type="auto"/>
          </w:tcPr>
          <w:p w14:paraId="3D01E8E2" w14:textId="680BAF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R4-2120267</w:t>
            </w:r>
          </w:p>
        </w:tc>
        <w:tc>
          <w:tcPr>
            <w:tcW w:w="0" w:type="auto"/>
          </w:tcPr>
          <w:p w14:paraId="0D4FECC3" w14:textId="234E9E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UE positioning measurement requirements</w:t>
            </w:r>
          </w:p>
        </w:tc>
        <w:tc>
          <w:tcPr>
            <w:tcW w:w="0" w:type="auto"/>
          </w:tcPr>
          <w:p w14:paraId="4E3AB354" w14:textId="1A3146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FE8A16" w14:textId="6F73EB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044F67" w14:textId="4D2406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R4-2117344</w:t>
            </w:r>
          </w:p>
        </w:tc>
        <w:tc>
          <w:tcPr>
            <w:tcW w:w="0" w:type="auto"/>
          </w:tcPr>
          <w:p w14:paraId="1C66DA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C87052" w14:textId="77777777" w:rsidTr="00AB1096">
        <w:tc>
          <w:tcPr>
            <w:tcW w:w="0" w:type="auto"/>
          </w:tcPr>
          <w:p w14:paraId="52AFD620" w14:textId="7989DB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R4-2120268</w:t>
            </w:r>
          </w:p>
        </w:tc>
        <w:tc>
          <w:tcPr>
            <w:tcW w:w="0" w:type="auto"/>
          </w:tcPr>
          <w:p w14:paraId="3EB678F8" w14:textId="38ADCB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NR positioning measurement requirements</w:t>
            </w:r>
          </w:p>
        </w:tc>
        <w:tc>
          <w:tcPr>
            <w:tcW w:w="0" w:type="auto"/>
          </w:tcPr>
          <w:p w14:paraId="794B98C8" w14:textId="7E76C4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43136ED" w14:textId="2D4F1A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150F1E" w14:textId="4EB5AB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R4-2117756</w:t>
            </w:r>
          </w:p>
        </w:tc>
        <w:tc>
          <w:tcPr>
            <w:tcW w:w="0" w:type="auto"/>
          </w:tcPr>
          <w:p w14:paraId="75F1D6C0" w14:textId="2A9185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R4-2120421</w:t>
            </w:r>
          </w:p>
        </w:tc>
      </w:tr>
      <w:tr w:rsidR="00AB1096" w14:paraId="6BBE9036" w14:textId="77777777" w:rsidTr="00AB1096">
        <w:tc>
          <w:tcPr>
            <w:tcW w:w="0" w:type="auto"/>
          </w:tcPr>
          <w:p w14:paraId="0DC64B58" w14:textId="08AF57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R4-2120269</w:t>
            </w:r>
          </w:p>
        </w:tc>
        <w:tc>
          <w:tcPr>
            <w:tcW w:w="0" w:type="auto"/>
          </w:tcPr>
          <w:p w14:paraId="0B451B54" w14:textId="49ADB1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positioning measurement requirements</w:t>
            </w:r>
          </w:p>
        </w:tc>
        <w:tc>
          <w:tcPr>
            <w:tcW w:w="0" w:type="auto"/>
          </w:tcPr>
          <w:p w14:paraId="75362D5E" w14:textId="278ADD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7776C5" w14:textId="155275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1434B7" w14:textId="1771F3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R4-2119330</w:t>
            </w:r>
          </w:p>
        </w:tc>
        <w:tc>
          <w:tcPr>
            <w:tcW w:w="0" w:type="auto"/>
          </w:tcPr>
          <w:p w14:paraId="66371F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79D0C3" w14:textId="77777777" w:rsidTr="00AB1096">
        <w:tc>
          <w:tcPr>
            <w:tcW w:w="0" w:type="auto"/>
          </w:tcPr>
          <w:p w14:paraId="460EB4F4" w14:textId="6A4AC9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R4-2120270</w:t>
            </w:r>
          </w:p>
        </w:tc>
        <w:tc>
          <w:tcPr>
            <w:tcW w:w="0" w:type="auto"/>
          </w:tcPr>
          <w:p w14:paraId="3D40BD79" w14:textId="5220B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Positioning RRM performance requirements maintenance</w:t>
            </w:r>
          </w:p>
        </w:tc>
        <w:tc>
          <w:tcPr>
            <w:tcW w:w="0" w:type="auto"/>
          </w:tcPr>
          <w:p w14:paraId="77B193B6" w14:textId="4CD500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27C9544" w14:textId="228EA2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773E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725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B75108" w14:textId="77777777" w:rsidTr="00AB1096">
        <w:tc>
          <w:tcPr>
            <w:tcW w:w="0" w:type="auto"/>
          </w:tcPr>
          <w:p w14:paraId="18E14763" w14:textId="77AC6C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R4-2120271</w:t>
            </w:r>
          </w:p>
        </w:tc>
        <w:tc>
          <w:tcPr>
            <w:tcW w:w="0" w:type="auto"/>
          </w:tcPr>
          <w:p w14:paraId="157C6AD9" w14:textId="2CD05C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NR positioning accuracy requirements</w:t>
            </w:r>
          </w:p>
        </w:tc>
        <w:tc>
          <w:tcPr>
            <w:tcW w:w="0" w:type="auto"/>
          </w:tcPr>
          <w:p w14:paraId="611BBE0D" w14:textId="5080C4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056F3E9" w14:textId="76EDE0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2D7D670" w14:textId="1ED2BC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R4-2117758</w:t>
            </w:r>
          </w:p>
        </w:tc>
        <w:tc>
          <w:tcPr>
            <w:tcW w:w="0" w:type="auto"/>
          </w:tcPr>
          <w:p w14:paraId="4D4A41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EC5BC6" w14:textId="77777777" w:rsidTr="00AB1096">
        <w:tc>
          <w:tcPr>
            <w:tcW w:w="0" w:type="auto"/>
          </w:tcPr>
          <w:p w14:paraId="351DDF11" w14:textId="068959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R4-2120272</w:t>
            </w:r>
          </w:p>
        </w:tc>
        <w:tc>
          <w:tcPr>
            <w:tcW w:w="0" w:type="auto"/>
          </w:tcPr>
          <w:p w14:paraId="560351DC" w14:textId="5E4121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positioning measurement</w:t>
            </w:r>
          </w:p>
        </w:tc>
        <w:tc>
          <w:tcPr>
            <w:tcW w:w="0" w:type="auto"/>
          </w:tcPr>
          <w:p w14:paraId="58685816" w14:textId="03A67C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0824CD" w14:textId="24FBE9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1789A05" w14:textId="6F3F3D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R4-2119333</w:t>
            </w:r>
          </w:p>
        </w:tc>
        <w:tc>
          <w:tcPr>
            <w:tcW w:w="0" w:type="auto"/>
          </w:tcPr>
          <w:p w14:paraId="3AB9B1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C3C782" w14:textId="77777777" w:rsidTr="00AB1096">
        <w:tc>
          <w:tcPr>
            <w:tcW w:w="0" w:type="auto"/>
          </w:tcPr>
          <w:p w14:paraId="5A8BD64D" w14:textId="70C988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R4-2120273</w:t>
            </w:r>
          </w:p>
        </w:tc>
        <w:tc>
          <w:tcPr>
            <w:tcW w:w="0" w:type="auto"/>
          </w:tcPr>
          <w:p w14:paraId="41A93AB0" w14:textId="7E937C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Accuracy requirements for UE positioning measurements in TS 38.133</w:t>
            </w:r>
          </w:p>
        </w:tc>
        <w:tc>
          <w:tcPr>
            <w:tcW w:w="0" w:type="auto"/>
          </w:tcPr>
          <w:p w14:paraId="143D4F4D" w14:textId="7B2CA9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17FCE4" w14:textId="7B6E80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4D67FC" w14:textId="593B8D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R4-2119459</w:t>
            </w:r>
          </w:p>
        </w:tc>
        <w:tc>
          <w:tcPr>
            <w:tcW w:w="0" w:type="auto"/>
          </w:tcPr>
          <w:p w14:paraId="029AE8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95EE0F" w14:textId="77777777" w:rsidTr="00AB1096">
        <w:tc>
          <w:tcPr>
            <w:tcW w:w="0" w:type="auto"/>
          </w:tcPr>
          <w:p w14:paraId="499B3509" w14:textId="7ADA7C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R4-2120274</w:t>
            </w:r>
          </w:p>
        </w:tc>
        <w:tc>
          <w:tcPr>
            <w:tcW w:w="0" w:type="auto"/>
          </w:tcPr>
          <w:p w14:paraId="624E826B" w14:textId="2AE65C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RSTD and UE Rx-Tx test cases</w:t>
            </w:r>
          </w:p>
        </w:tc>
        <w:tc>
          <w:tcPr>
            <w:tcW w:w="0" w:type="auto"/>
          </w:tcPr>
          <w:p w14:paraId="78EE2F24" w14:textId="6264DD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49363F9" w14:textId="529215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6F36E1" w14:textId="493D50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R4-2117349</w:t>
            </w:r>
          </w:p>
        </w:tc>
        <w:tc>
          <w:tcPr>
            <w:tcW w:w="0" w:type="auto"/>
          </w:tcPr>
          <w:p w14:paraId="16990D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3E3E25" w14:textId="77777777" w:rsidTr="00AB1096">
        <w:tc>
          <w:tcPr>
            <w:tcW w:w="0" w:type="auto"/>
          </w:tcPr>
          <w:p w14:paraId="43459531" w14:textId="75E2D8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R4-2120275</w:t>
            </w:r>
          </w:p>
        </w:tc>
        <w:tc>
          <w:tcPr>
            <w:tcW w:w="0" w:type="auto"/>
          </w:tcPr>
          <w:p w14:paraId="5F795197" w14:textId="1A891B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TCs for PRS measurement requirements</w:t>
            </w:r>
          </w:p>
        </w:tc>
        <w:tc>
          <w:tcPr>
            <w:tcW w:w="0" w:type="auto"/>
          </w:tcPr>
          <w:p w14:paraId="4C3BF10F" w14:textId="19018C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9BB92C" w14:textId="6B799F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1B95F8" w14:textId="33F5D1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R4-2119335</w:t>
            </w:r>
          </w:p>
        </w:tc>
        <w:tc>
          <w:tcPr>
            <w:tcW w:w="0" w:type="auto"/>
          </w:tcPr>
          <w:p w14:paraId="0C54FB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73774D" w14:textId="77777777" w:rsidTr="00AB1096">
        <w:tc>
          <w:tcPr>
            <w:tcW w:w="0" w:type="auto"/>
          </w:tcPr>
          <w:p w14:paraId="5F53B4A4" w14:textId="48B4BD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R4-2120276</w:t>
            </w:r>
          </w:p>
        </w:tc>
        <w:tc>
          <w:tcPr>
            <w:tcW w:w="0" w:type="auto"/>
          </w:tcPr>
          <w:p w14:paraId="2945DA09" w14:textId="58D50E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PRS measurement accuracy</w:t>
            </w:r>
          </w:p>
        </w:tc>
        <w:tc>
          <w:tcPr>
            <w:tcW w:w="0" w:type="auto"/>
          </w:tcPr>
          <w:p w14:paraId="77CA58AB" w14:textId="0093FB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B88A50" w14:textId="4822F8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9EF202" w14:textId="00A7BC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R4-2119337</w:t>
            </w:r>
          </w:p>
        </w:tc>
        <w:tc>
          <w:tcPr>
            <w:tcW w:w="0" w:type="auto"/>
          </w:tcPr>
          <w:p w14:paraId="4EB713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0467E1" w14:textId="77777777" w:rsidTr="00AB1096">
        <w:tc>
          <w:tcPr>
            <w:tcW w:w="0" w:type="auto"/>
          </w:tcPr>
          <w:p w14:paraId="52E34177" w14:textId="2611EF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R4-2120277</w:t>
            </w:r>
          </w:p>
        </w:tc>
        <w:tc>
          <w:tcPr>
            <w:tcW w:w="0" w:type="auto"/>
          </w:tcPr>
          <w:p w14:paraId="7353610C" w14:textId="1930A1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CSI-RS based L3 measurement requirements maintenance</w:t>
            </w:r>
          </w:p>
        </w:tc>
        <w:tc>
          <w:tcPr>
            <w:tcW w:w="0" w:type="auto"/>
          </w:tcPr>
          <w:p w14:paraId="60BEFBFF" w14:textId="79A3A3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9D6628B" w14:textId="15C228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F40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90A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5E5A35" w14:textId="77777777" w:rsidTr="00AB1096">
        <w:tc>
          <w:tcPr>
            <w:tcW w:w="0" w:type="auto"/>
          </w:tcPr>
          <w:p w14:paraId="16F1F683" w14:textId="4FB775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R4-2120278</w:t>
            </w:r>
          </w:p>
        </w:tc>
        <w:tc>
          <w:tcPr>
            <w:tcW w:w="0" w:type="auto"/>
          </w:tcPr>
          <w:p w14:paraId="5B8AB370" w14:textId="4C2FFF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L3 measurement requirements</w:t>
            </w:r>
          </w:p>
        </w:tc>
        <w:tc>
          <w:tcPr>
            <w:tcW w:w="0" w:type="auto"/>
          </w:tcPr>
          <w:p w14:paraId="7312C433" w14:textId="687A5D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1FDC3AD" w14:textId="395B09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489418" w14:textId="74847C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R4-2117341</w:t>
            </w:r>
          </w:p>
        </w:tc>
        <w:tc>
          <w:tcPr>
            <w:tcW w:w="0" w:type="auto"/>
          </w:tcPr>
          <w:p w14:paraId="4E664B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1899AA" w14:textId="77777777" w:rsidTr="00AB1096">
        <w:tc>
          <w:tcPr>
            <w:tcW w:w="0" w:type="auto"/>
          </w:tcPr>
          <w:p w14:paraId="3CE2ACB6" w14:textId="17CBEC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R4-2120279</w:t>
            </w:r>
          </w:p>
        </w:tc>
        <w:tc>
          <w:tcPr>
            <w:tcW w:w="0" w:type="auto"/>
          </w:tcPr>
          <w:p w14:paraId="5F08A818" w14:textId="053101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draftCR on CSI-RS based measurement requirements</w:t>
            </w:r>
          </w:p>
        </w:tc>
        <w:tc>
          <w:tcPr>
            <w:tcW w:w="0" w:type="auto"/>
          </w:tcPr>
          <w:p w14:paraId="6A2582B9" w14:textId="4401FC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14E386" w14:textId="1B4A58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69703D" w14:textId="0E2B24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R4-2118421</w:t>
            </w:r>
          </w:p>
        </w:tc>
        <w:tc>
          <w:tcPr>
            <w:tcW w:w="0" w:type="auto"/>
          </w:tcPr>
          <w:p w14:paraId="50037E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691FAD" w14:textId="77777777" w:rsidTr="00AB1096">
        <w:tc>
          <w:tcPr>
            <w:tcW w:w="0" w:type="auto"/>
          </w:tcPr>
          <w:p w14:paraId="2C0B7821" w14:textId="00F115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R4-2120280</w:t>
            </w:r>
          </w:p>
        </w:tc>
        <w:tc>
          <w:tcPr>
            <w:tcW w:w="0" w:type="auto"/>
          </w:tcPr>
          <w:p w14:paraId="4F0C4B7A" w14:textId="3BDF21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LTE RRM maintenance requirements</w:t>
            </w:r>
          </w:p>
        </w:tc>
        <w:tc>
          <w:tcPr>
            <w:tcW w:w="0" w:type="auto"/>
          </w:tcPr>
          <w:p w14:paraId="25B857B8" w14:textId="7A1B1A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0A03DD" w14:textId="7CCEB8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42FC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EAAF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5D56EC" w14:textId="77777777" w:rsidTr="00AB1096">
        <w:tc>
          <w:tcPr>
            <w:tcW w:w="0" w:type="auto"/>
          </w:tcPr>
          <w:p w14:paraId="0A8A0351" w14:textId="0BDC53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R4-2120281</w:t>
            </w:r>
          </w:p>
        </w:tc>
        <w:tc>
          <w:tcPr>
            <w:tcW w:w="0" w:type="auto"/>
          </w:tcPr>
          <w:p w14:paraId="6BAE0354" w14:textId="1E8134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FR1 RF enhancement RRM requirements</w:t>
            </w:r>
          </w:p>
        </w:tc>
        <w:tc>
          <w:tcPr>
            <w:tcW w:w="0" w:type="auto"/>
          </w:tcPr>
          <w:p w14:paraId="0DC2A39B" w14:textId="5DCE03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0B2EF9" w14:textId="437573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15F3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C14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11C2E1" w14:textId="77777777" w:rsidTr="00AB1096">
        <w:tc>
          <w:tcPr>
            <w:tcW w:w="0" w:type="auto"/>
          </w:tcPr>
          <w:p w14:paraId="04158D6D" w14:textId="3D6E1D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R4-2120282</w:t>
            </w:r>
          </w:p>
        </w:tc>
        <w:tc>
          <w:tcPr>
            <w:tcW w:w="0" w:type="auto"/>
          </w:tcPr>
          <w:p w14:paraId="49DF45BF" w14:textId="4470DF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DL interruption due to Rel-17 Tx switching enhancements</w:t>
            </w:r>
          </w:p>
        </w:tc>
        <w:tc>
          <w:tcPr>
            <w:tcW w:w="0" w:type="auto"/>
          </w:tcPr>
          <w:p w14:paraId="15837E3D" w14:textId="39372D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8EB96F" w14:textId="14E646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6CB7E8" w14:textId="611E37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R4-2118812</w:t>
            </w:r>
          </w:p>
        </w:tc>
        <w:tc>
          <w:tcPr>
            <w:tcW w:w="0" w:type="auto"/>
          </w:tcPr>
          <w:p w14:paraId="1BD81E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E99474" w14:textId="77777777" w:rsidTr="00AB1096">
        <w:tc>
          <w:tcPr>
            <w:tcW w:w="0" w:type="auto"/>
          </w:tcPr>
          <w:p w14:paraId="3F2577E3" w14:textId="58F11C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R4-2120283</w:t>
            </w:r>
          </w:p>
        </w:tc>
        <w:tc>
          <w:tcPr>
            <w:tcW w:w="0" w:type="auto"/>
          </w:tcPr>
          <w:p w14:paraId="1B750F6A" w14:textId="34E600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on UL CCs in intra-band UL CA in 38.133</w:t>
            </w:r>
          </w:p>
        </w:tc>
        <w:tc>
          <w:tcPr>
            <w:tcW w:w="0" w:type="auto"/>
          </w:tcPr>
          <w:p w14:paraId="74DD2813" w14:textId="76A744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57678C" w14:textId="09EB51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2C4F6F" w14:textId="23957E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R4-2119467</w:t>
            </w:r>
          </w:p>
        </w:tc>
        <w:tc>
          <w:tcPr>
            <w:tcW w:w="0" w:type="auto"/>
          </w:tcPr>
          <w:p w14:paraId="5DF02C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74D7DE" w14:textId="77777777" w:rsidTr="00AB1096">
        <w:tc>
          <w:tcPr>
            <w:tcW w:w="0" w:type="auto"/>
          </w:tcPr>
          <w:p w14:paraId="6661D910" w14:textId="508A46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R4-2120284</w:t>
            </w:r>
          </w:p>
        </w:tc>
        <w:tc>
          <w:tcPr>
            <w:tcW w:w="0" w:type="auto"/>
          </w:tcPr>
          <w:p w14:paraId="52D137D4" w14:textId="63C06B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FR2 Inter-band DL CA and UL CA RRM requirements</w:t>
            </w:r>
          </w:p>
        </w:tc>
        <w:tc>
          <w:tcPr>
            <w:tcW w:w="0" w:type="auto"/>
          </w:tcPr>
          <w:p w14:paraId="3F57AFA9" w14:textId="67EBF1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1FAB299" w14:textId="61AF86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A267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67F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566EE8" w14:textId="77777777" w:rsidTr="00AB1096">
        <w:tc>
          <w:tcPr>
            <w:tcW w:w="0" w:type="auto"/>
          </w:tcPr>
          <w:p w14:paraId="2D97BF45" w14:textId="06E99D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R4-2120285</w:t>
            </w:r>
          </w:p>
        </w:tc>
        <w:tc>
          <w:tcPr>
            <w:tcW w:w="0" w:type="auto"/>
          </w:tcPr>
          <w:p w14:paraId="31918632" w14:textId="4B514A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FR1 HST RRM requirements</w:t>
            </w:r>
          </w:p>
        </w:tc>
        <w:tc>
          <w:tcPr>
            <w:tcW w:w="0" w:type="auto"/>
          </w:tcPr>
          <w:p w14:paraId="36D5F49F" w14:textId="08A444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916440A" w14:textId="20DE21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3D0A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672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4AF4D2" w14:textId="77777777" w:rsidTr="00AB1096">
        <w:tc>
          <w:tcPr>
            <w:tcW w:w="0" w:type="auto"/>
          </w:tcPr>
          <w:p w14:paraId="77EBA054" w14:textId="7D9EFF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R4-2120286</w:t>
            </w:r>
          </w:p>
        </w:tc>
        <w:tc>
          <w:tcPr>
            <w:tcW w:w="0" w:type="auto"/>
          </w:tcPr>
          <w:p w14:paraId="2572B020" w14:textId="57B991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signalling for RRM enhancements for Rel-17 NR FR1 HST</w:t>
            </w:r>
          </w:p>
        </w:tc>
        <w:tc>
          <w:tcPr>
            <w:tcW w:w="0" w:type="auto"/>
          </w:tcPr>
          <w:p w14:paraId="3BDB8DF9" w14:textId="051474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0E254D5" w14:textId="7CC16B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DD65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1CA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3A1B7A" w14:textId="77777777" w:rsidTr="00AB1096">
        <w:tc>
          <w:tcPr>
            <w:tcW w:w="0" w:type="auto"/>
          </w:tcPr>
          <w:p w14:paraId="65552686" w14:textId="063CEC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R4-2120287</w:t>
            </w:r>
          </w:p>
        </w:tc>
        <w:tc>
          <w:tcPr>
            <w:tcW w:w="0" w:type="auto"/>
          </w:tcPr>
          <w:p w14:paraId="0EB3D5C6" w14:textId="6A5B8A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requirement for NR HST in FR1</w:t>
            </w:r>
          </w:p>
        </w:tc>
        <w:tc>
          <w:tcPr>
            <w:tcW w:w="0" w:type="auto"/>
          </w:tcPr>
          <w:p w14:paraId="241CC068" w14:textId="54E901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0E2773" w14:textId="09DF6E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00C6689" w14:textId="5B8D93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R4-2117363</w:t>
            </w:r>
          </w:p>
        </w:tc>
        <w:tc>
          <w:tcPr>
            <w:tcW w:w="0" w:type="auto"/>
          </w:tcPr>
          <w:p w14:paraId="76C63D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69F145" w14:textId="77777777" w:rsidTr="00AB1096">
        <w:tc>
          <w:tcPr>
            <w:tcW w:w="0" w:type="auto"/>
          </w:tcPr>
          <w:p w14:paraId="51275F95" w14:textId="625996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R4-2120288</w:t>
            </w:r>
          </w:p>
        </w:tc>
        <w:tc>
          <w:tcPr>
            <w:tcW w:w="0" w:type="auto"/>
          </w:tcPr>
          <w:p w14:paraId="6E8AC7D2" w14:textId="220082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enhanced requirements for SCell measurement for Rel-17 FR1 HST requirements</w:t>
            </w:r>
          </w:p>
        </w:tc>
        <w:tc>
          <w:tcPr>
            <w:tcW w:w="0" w:type="auto"/>
          </w:tcPr>
          <w:p w14:paraId="5D20A452" w14:textId="088FD8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84CC052" w14:textId="118047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7ADE29" w14:textId="014B39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R4-2117688</w:t>
            </w:r>
          </w:p>
        </w:tc>
        <w:tc>
          <w:tcPr>
            <w:tcW w:w="0" w:type="auto"/>
          </w:tcPr>
          <w:p w14:paraId="5BA992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79ED92C" w14:textId="77777777" w:rsidTr="00AB1096">
        <w:tc>
          <w:tcPr>
            <w:tcW w:w="0" w:type="auto"/>
          </w:tcPr>
          <w:p w14:paraId="130E885D" w14:textId="63FE44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R4-2120289</w:t>
            </w:r>
          </w:p>
        </w:tc>
        <w:tc>
          <w:tcPr>
            <w:tcW w:w="0" w:type="auto"/>
          </w:tcPr>
          <w:p w14:paraId="2F9204BE" w14:textId="2C9102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HST RRM FR1</w:t>
            </w:r>
          </w:p>
        </w:tc>
        <w:tc>
          <w:tcPr>
            <w:tcW w:w="0" w:type="auto"/>
          </w:tcPr>
          <w:p w14:paraId="0FCCC644" w14:textId="521D49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DEDEFE" w14:textId="488C1F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1D8A45" w14:textId="428F42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R4-2118335</w:t>
            </w:r>
          </w:p>
        </w:tc>
        <w:tc>
          <w:tcPr>
            <w:tcW w:w="0" w:type="auto"/>
          </w:tcPr>
          <w:p w14:paraId="4A4E44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E10017" w14:textId="77777777" w:rsidTr="00AB1096">
        <w:tc>
          <w:tcPr>
            <w:tcW w:w="0" w:type="auto"/>
          </w:tcPr>
          <w:p w14:paraId="4635CD61" w14:textId="5ECD5C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R4-2120290</w:t>
            </w:r>
          </w:p>
        </w:tc>
        <w:tc>
          <w:tcPr>
            <w:tcW w:w="0" w:type="auto"/>
          </w:tcPr>
          <w:p w14:paraId="1914D6E4" w14:textId="07581B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intra-frequency measurements without gaps for SCells and inter-frequency measurements with/without gaps for FR1 NR HST</w:t>
            </w:r>
          </w:p>
        </w:tc>
        <w:tc>
          <w:tcPr>
            <w:tcW w:w="0" w:type="auto"/>
          </w:tcPr>
          <w:p w14:paraId="4F84ADE9" w14:textId="5A2E5A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10AF9E" w14:textId="3F59F1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2E106D" w14:textId="788039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R4-2119102</w:t>
            </w:r>
          </w:p>
        </w:tc>
        <w:tc>
          <w:tcPr>
            <w:tcW w:w="0" w:type="auto"/>
          </w:tcPr>
          <w:p w14:paraId="0138D8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353DE7" w14:textId="77777777" w:rsidTr="00AB1096">
        <w:tc>
          <w:tcPr>
            <w:tcW w:w="0" w:type="auto"/>
          </w:tcPr>
          <w:p w14:paraId="27840D55" w14:textId="649477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R4-2120291</w:t>
            </w:r>
          </w:p>
        </w:tc>
        <w:tc>
          <w:tcPr>
            <w:tcW w:w="0" w:type="auto"/>
          </w:tcPr>
          <w:p w14:paraId="10004648" w14:textId="2EC68A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inter-frequency measurements for FR1 HST</w:t>
            </w:r>
          </w:p>
        </w:tc>
        <w:tc>
          <w:tcPr>
            <w:tcW w:w="0" w:type="auto"/>
          </w:tcPr>
          <w:p w14:paraId="7594E7CF" w14:textId="11C626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8DDE1E" w14:textId="79CEE0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98F10B9" w14:textId="108E43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R4-2118801</w:t>
            </w:r>
          </w:p>
        </w:tc>
        <w:tc>
          <w:tcPr>
            <w:tcW w:w="0" w:type="auto"/>
          </w:tcPr>
          <w:p w14:paraId="20814B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D34008" w14:textId="77777777" w:rsidTr="00AB1096">
        <w:tc>
          <w:tcPr>
            <w:tcW w:w="0" w:type="auto"/>
          </w:tcPr>
          <w:p w14:paraId="44412651" w14:textId="414C40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R4-2120292</w:t>
            </w:r>
          </w:p>
        </w:tc>
        <w:tc>
          <w:tcPr>
            <w:tcW w:w="0" w:type="auto"/>
          </w:tcPr>
          <w:p w14:paraId="1267C400" w14:textId="255A4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requirements (part 1)</w:t>
            </w:r>
          </w:p>
        </w:tc>
        <w:tc>
          <w:tcPr>
            <w:tcW w:w="0" w:type="auto"/>
          </w:tcPr>
          <w:p w14:paraId="31D6FC4F" w14:textId="129E39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9A210B" w14:textId="5B0E82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F25B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429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6B4846" w14:textId="77777777" w:rsidTr="00AB1096">
        <w:tc>
          <w:tcPr>
            <w:tcW w:w="0" w:type="auto"/>
          </w:tcPr>
          <w:p w14:paraId="04E52F32" w14:textId="6DC094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R4-2120293</w:t>
            </w:r>
          </w:p>
        </w:tc>
        <w:tc>
          <w:tcPr>
            <w:tcW w:w="0" w:type="auto"/>
          </w:tcPr>
          <w:p w14:paraId="67503C2C" w14:textId="101566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requirements (part 2)</w:t>
            </w:r>
          </w:p>
        </w:tc>
        <w:tc>
          <w:tcPr>
            <w:tcW w:w="0" w:type="auto"/>
          </w:tcPr>
          <w:p w14:paraId="0C2147DE" w14:textId="2013B7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3CEC7FE" w14:textId="2F7E39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DB4B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B43F8" w14:textId="188194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R4-2120416</w:t>
            </w:r>
          </w:p>
        </w:tc>
      </w:tr>
      <w:tr w:rsidR="00AB1096" w14:paraId="78B6C9A9" w14:textId="77777777" w:rsidTr="00AB1096">
        <w:tc>
          <w:tcPr>
            <w:tcW w:w="0" w:type="auto"/>
          </w:tcPr>
          <w:p w14:paraId="594D6010" w14:textId="176347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R4-2120294</w:t>
            </w:r>
          </w:p>
        </w:tc>
        <w:tc>
          <w:tcPr>
            <w:tcW w:w="0" w:type="auto"/>
          </w:tcPr>
          <w:p w14:paraId="086B1B9C" w14:textId="56AFD5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[101-e][218] NR_RRM_enh2_1</w:t>
            </w:r>
          </w:p>
        </w:tc>
        <w:tc>
          <w:tcPr>
            <w:tcW w:w="0" w:type="auto"/>
          </w:tcPr>
          <w:p w14:paraId="100EE254" w14:textId="3297FB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260D5BE7" w14:textId="0B8E39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8B66E9" w14:textId="6A3E55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R4-2120213</w:t>
            </w:r>
          </w:p>
        </w:tc>
        <w:tc>
          <w:tcPr>
            <w:tcW w:w="0" w:type="auto"/>
          </w:tcPr>
          <w:p w14:paraId="23F7E91D" w14:textId="74578B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R4-2120360</w:t>
            </w:r>
          </w:p>
        </w:tc>
      </w:tr>
      <w:tr w:rsidR="00AB1096" w14:paraId="5B5F1984" w14:textId="77777777" w:rsidTr="00AB1096">
        <w:tc>
          <w:tcPr>
            <w:tcW w:w="0" w:type="auto"/>
          </w:tcPr>
          <w:p w14:paraId="3F4D369F" w14:textId="6A62B3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R4-2120295</w:t>
            </w:r>
          </w:p>
        </w:tc>
        <w:tc>
          <w:tcPr>
            <w:tcW w:w="0" w:type="auto"/>
          </w:tcPr>
          <w:p w14:paraId="10354071" w14:textId="678441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SRS antenna port switching</w:t>
            </w:r>
          </w:p>
        </w:tc>
        <w:tc>
          <w:tcPr>
            <w:tcW w:w="0" w:type="auto"/>
          </w:tcPr>
          <w:p w14:paraId="65F5D7E2" w14:textId="57D180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367F915" w14:textId="1B37AC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CB57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4A3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98D7D7" w14:textId="77777777" w:rsidTr="00AB1096">
        <w:tc>
          <w:tcPr>
            <w:tcW w:w="0" w:type="auto"/>
          </w:tcPr>
          <w:p w14:paraId="25BD9DD0" w14:textId="499D39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R4-2120296</w:t>
            </w:r>
          </w:p>
        </w:tc>
        <w:tc>
          <w:tcPr>
            <w:tcW w:w="0" w:type="auto"/>
          </w:tcPr>
          <w:p w14:paraId="765BF1C7" w14:textId="2FA3BC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SRS antenna port switching</w:t>
            </w:r>
          </w:p>
        </w:tc>
        <w:tc>
          <w:tcPr>
            <w:tcW w:w="0" w:type="auto"/>
          </w:tcPr>
          <w:p w14:paraId="4057487E" w14:textId="378B63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F84E482" w14:textId="796357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83F4E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622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D683A1" w14:textId="77777777" w:rsidTr="00AB1096">
        <w:tc>
          <w:tcPr>
            <w:tcW w:w="0" w:type="auto"/>
          </w:tcPr>
          <w:p w14:paraId="53CBA079" w14:textId="738490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R4-2120297</w:t>
            </w:r>
          </w:p>
        </w:tc>
        <w:tc>
          <w:tcPr>
            <w:tcW w:w="0" w:type="auto"/>
          </w:tcPr>
          <w:p w14:paraId="45D8241D" w14:textId="3F9A17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HO with PSCell</w:t>
            </w:r>
          </w:p>
        </w:tc>
        <w:tc>
          <w:tcPr>
            <w:tcW w:w="0" w:type="auto"/>
          </w:tcPr>
          <w:p w14:paraId="0FEE446E" w14:textId="157B0D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2C3E5E9" w14:textId="2CCA6E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57ED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F76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2BB71C" w14:textId="77777777" w:rsidTr="00AB1096">
        <w:tc>
          <w:tcPr>
            <w:tcW w:w="0" w:type="auto"/>
          </w:tcPr>
          <w:p w14:paraId="03E6B193" w14:textId="441C7F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R4-2120298</w:t>
            </w:r>
          </w:p>
        </w:tc>
        <w:tc>
          <w:tcPr>
            <w:tcW w:w="0" w:type="auto"/>
          </w:tcPr>
          <w:p w14:paraId="4436F4C5" w14:textId="1457BC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HO with PSCell from NR SA to EN-DC</w:t>
            </w:r>
          </w:p>
        </w:tc>
        <w:tc>
          <w:tcPr>
            <w:tcW w:w="0" w:type="auto"/>
          </w:tcPr>
          <w:p w14:paraId="0B591564" w14:textId="04E9D2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73965F69" w14:textId="192C32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D747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6BD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92CF1E" w14:textId="77777777" w:rsidTr="00AB1096">
        <w:tc>
          <w:tcPr>
            <w:tcW w:w="0" w:type="auto"/>
          </w:tcPr>
          <w:p w14:paraId="74B18259" w14:textId="0E207E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R4-2120299</w:t>
            </w:r>
          </w:p>
        </w:tc>
        <w:tc>
          <w:tcPr>
            <w:tcW w:w="0" w:type="auto"/>
          </w:tcPr>
          <w:p w14:paraId="58E27D94" w14:textId="0F9846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PUCCH SCell activation/deactivation requirements</w:t>
            </w:r>
          </w:p>
        </w:tc>
        <w:tc>
          <w:tcPr>
            <w:tcW w:w="0" w:type="auto"/>
          </w:tcPr>
          <w:p w14:paraId="03F86A51" w14:textId="5FC695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1346D7" w14:textId="6052B8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91A6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735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50ABA1" w14:textId="77777777" w:rsidTr="00AB1096">
        <w:tc>
          <w:tcPr>
            <w:tcW w:w="0" w:type="auto"/>
          </w:tcPr>
          <w:p w14:paraId="1284E7E5" w14:textId="60D527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R4-2120300</w:t>
            </w:r>
          </w:p>
        </w:tc>
        <w:tc>
          <w:tcPr>
            <w:tcW w:w="0" w:type="auto"/>
          </w:tcPr>
          <w:p w14:paraId="0FC0EB53" w14:textId="6C5025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interruption for PUCCH SCell activation in invalid TA case</w:t>
            </w:r>
          </w:p>
        </w:tc>
        <w:tc>
          <w:tcPr>
            <w:tcW w:w="0" w:type="auto"/>
          </w:tcPr>
          <w:p w14:paraId="77108C4A" w14:textId="59B043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MediaTek, CATT</w:t>
            </w:r>
          </w:p>
        </w:tc>
        <w:tc>
          <w:tcPr>
            <w:tcW w:w="0" w:type="auto"/>
          </w:tcPr>
          <w:p w14:paraId="50E2FB7A" w14:textId="5A1509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D656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7DAC5" w14:textId="742793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R4-2120420</w:t>
            </w:r>
          </w:p>
        </w:tc>
      </w:tr>
      <w:tr w:rsidR="00AB1096" w14:paraId="735E8738" w14:textId="77777777" w:rsidTr="00AB1096">
        <w:tc>
          <w:tcPr>
            <w:tcW w:w="0" w:type="auto"/>
          </w:tcPr>
          <w:p w14:paraId="7A90A97D" w14:textId="0C766A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R4-2120301</w:t>
            </w:r>
          </w:p>
        </w:tc>
        <w:tc>
          <w:tcPr>
            <w:tcW w:w="0" w:type="auto"/>
          </w:tcPr>
          <w:p w14:paraId="1AC3124E" w14:textId="35D049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MG enhancements – Pre-configured MG</w:t>
            </w:r>
          </w:p>
        </w:tc>
        <w:tc>
          <w:tcPr>
            <w:tcW w:w="0" w:type="auto"/>
          </w:tcPr>
          <w:p w14:paraId="48A1F168" w14:textId="12920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7B71008" w14:textId="07D0BE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EEAF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06A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8F856C" w14:textId="77777777" w:rsidTr="00AB1096">
        <w:tc>
          <w:tcPr>
            <w:tcW w:w="0" w:type="auto"/>
          </w:tcPr>
          <w:p w14:paraId="54ECFE21" w14:textId="13FE77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R4-2120302</w:t>
            </w:r>
          </w:p>
        </w:tc>
        <w:tc>
          <w:tcPr>
            <w:tcW w:w="0" w:type="auto"/>
          </w:tcPr>
          <w:p w14:paraId="22DE29BB" w14:textId="24308A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0" w:type="auto"/>
          </w:tcPr>
          <w:p w14:paraId="3FF3BA6F" w14:textId="5D8CD10A" w:rsidR="00AB1096" w:rsidRPr="00AB1096" w:rsidRDefault="0009558E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Intel</w:t>
            </w:r>
          </w:p>
        </w:tc>
        <w:tc>
          <w:tcPr>
            <w:tcW w:w="0" w:type="auto"/>
          </w:tcPr>
          <w:p w14:paraId="04440374" w14:textId="1522B4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4525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987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DBD90C" w14:textId="77777777" w:rsidTr="00AB1096">
        <w:tc>
          <w:tcPr>
            <w:tcW w:w="0" w:type="auto"/>
          </w:tcPr>
          <w:p w14:paraId="1BD9452D" w14:textId="45226E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R4-2120303</w:t>
            </w:r>
          </w:p>
        </w:tc>
        <w:tc>
          <w:tcPr>
            <w:tcW w:w="0" w:type="auto"/>
          </w:tcPr>
          <w:p w14:paraId="793F8E6F" w14:textId="54E8FB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MG enhancements – General issues and Multiple concurrent MGs</w:t>
            </w:r>
          </w:p>
        </w:tc>
        <w:tc>
          <w:tcPr>
            <w:tcW w:w="0" w:type="auto"/>
          </w:tcPr>
          <w:p w14:paraId="16483648" w14:textId="090CF5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B5728AB" w14:textId="5143F8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C011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9D20C" w14:textId="379A0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R4-2120414</w:t>
            </w:r>
          </w:p>
        </w:tc>
      </w:tr>
      <w:tr w:rsidR="00AB1096" w14:paraId="3271D9F6" w14:textId="77777777" w:rsidTr="00AB1096">
        <w:tc>
          <w:tcPr>
            <w:tcW w:w="0" w:type="auto"/>
          </w:tcPr>
          <w:p w14:paraId="4863D5AA" w14:textId="54C379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R4-2120304</w:t>
            </w:r>
          </w:p>
        </w:tc>
        <w:tc>
          <w:tcPr>
            <w:tcW w:w="0" w:type="auto"/>
          </w:tcPr>
          <w:p w14:paraId="3908B38C" w14:textId="6A06C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multiple concurrent MGs</w:t>
            </w:r>
          </w:p>
        </w:tc>
        <w:tc>
          <w:tcPr>
            <w:tcW w:w="0" w:type="auto"/>
          </w:tcPr>
          <w:p w14:paraId="1DDCE511" w14:textId="2001DF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E4C8389" w14:textId="02E72C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5EE7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D87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912CC8" w14:textId="77777777" w:rsidTr="00AB1096">
        <w:tc>
          <w:tcPr>
            <w:tcW w:w="0" w:type="auto"/>
          </w:tcPr>
          <w:p w14:paraId="279037A8" w14:textId="686FE9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R4-2120305</w:t>
            </w:r>
          </w:p>
        </w:tc>
        <w:tc>
          <w:tcPr>
            <w:tcW w:w="0" w:type="auto"/>
          </w:tcPr>
          <w:p w14:paraId="62B3E3F9" w14:textId="2859A1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MG enhancements - NCSG</w:t>
            </w:r>
          </w:p>
        </w:tc>
        <w:tc>
          <w:tcPr>
            <w:tcW w:w="0" w:type="auto"/>
          </w:tcPr>
          <w:p w14:paraId="2A3DAD49" w14:textId="1196B0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2D9D97" w14:textId="5CEDC8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037C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AE287" w14:textId="2937A3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R4-2120415</w:t>
            </w:r>
          </w:p>
        </w:tc>
      </w:tr>
      <w:tr w:rsidR="00AB1096" w14:paraId="04CCAC13" w14:textId="77777777" w:rsidTr="00AB1096">
        <w:tc>
          <w:tcPr>
            <w:tcW w:w="0" w:type="auto"/>
          </w:tcPr>
          <w:p w14:paraId="1E7AA39F" w14:textId="3AF208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R4-2120306</w:t>
            </w:r>
          </w:p>
        </w:tc>
        <w:tc>
          <w:tcPr>
            <w:tcW w:w="0" w:type="auto"/>
          </w:tcPr>
          <w:p w14:paraId="61E3C415" w14:textId="723B22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NCSG</w:t>
            </w:r>
          </w:p>
        </w:tc>
        <w:tc>
          <w:tcPr>
            <w:tcW w:w="0" w:type="auto"/>
          </w:tcPr>
          <w:p w14:paraId="79E631BE" w14:textId="61B227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F0F373E" w14:textId="0AB27D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C70A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1A8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57321B" w14:textId="77777777" w:rsidTr="00AB1096">
        <w:tc>
          <w:tcPr>
            <w:tcW w:w="0" w:type="auto"/>
          </w:tcPr>
          <w:p w14:paraId="5C6B37CA" w14:textId="442A1F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R4-2120307</w:t>
            </w:r>
          </w:p>
        </w:tc>
        <w:tc>
          <w:tcPr>
            <w:tcW w:w="0" w:type="auto"/>
          </w:tcPr>
          <w:p w14:paraId="184815F4" w14:textId="1EF46A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NTN RRM requirements</w:t>
            </w:r>
          </w:p>
        </w:tc>
        <w:tc>
          <w:tcPr>
            <w:tcW w:w="0" w:type="auto"/>
          </w:tcPr>
          <w:p w14:paraId="207EF5C1" w14:textId="21A52F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1A6A4DC" w14:textId="592773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0F6B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EB2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E18DFF" w14:textId="77777777" w:rsidTr="00AB1096">
        <w:tc>
          <w:tcPr>
            <w:tcW w:w="0" w:type="auto"/>
          </w:tcPr>
          <w:p w14:paraId="05B5D7F2" w14:textId="4C1131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R4-2120308</w:t>
            </w:r>
          </w:p>
        </w:tc>
        <w:tc>
          <w:tcPr>
            <w:tcW w:w="0" w:type="auto"/>
          </w:tcPr>
          <w:p w14:paraId="2C2A207A" w14:textId="4A9389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Multiple SMTCs for NR NTN</w:t>
            </w:r>
          </w:p>
        </w:tc>
        <w:tc>
          <w:tcPr>
            <w:tcW w:w="0" w:type="auto"/>
          </w:tcPr>
          <w:p w14:paraId="672CBFAF" w14:textId="190177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AC294D6" w14:textId="684AD8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D49D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B1B7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7A267A" w14:textId="77777777" w:rsidTr="00AB1096">
        <w:tc>
          <w:tcPr>
            <w:tcW w:w="0" w:type="auto"/>
          </w:tcPr>
          <w:p w14:paraId="6385E3DF" w14:textId="1122EF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R4-2120309</w:t>
            </w:r>
          </w:p>
        </w:tc>
        <w:tc>
          <w:tcPr>
            <w:tcW w:w="0" w:type="auto"/>
          </w:tcPr>
          <w:p w14:paraId="2283D28E" w14:textId="04476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NTN Neighbor Cell and Satellite Information</w:t>
            </w:r>
          </w:p>
        </w:tc>
        <w:tc>
          <w:tcPr>
            <w:tcW w:w="0" w:type="auto"/>
          </w:tcPr>
          <w:p w14:paraId="363164AF" w14:textId="42683F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FF051E9" w14:textId="344BD2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8324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44A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507694" w14:textId="77777777" w:rsidTr="00AB1096">
        <w:tc>
          <w:tcPr>
            <w:tcW w:w="0" w:type="auto"/>
          </w:tcPr>
          <w:p w14:paraId="6D453C97" w14:textId="1EE1F4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R4-2120310</w:t>
            </w:r>
          </w:p>
        </w:tc>
        <w:tc>
          <w:tcPr>
            <w:tcW w:w="0" w:type="auto"/>
          </w:tcPr>
          <w:p w14:paraId="1432572F" w14:textId="5D712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GNSS-related and timing requirements for NR NTN</w:t>
            </w:r>
          </w:p>
        </w:tc>
        <w:tc>
          <w:tcPr>
            <w:tcW w:w="0" w:type="auto"/>
          </w:tcPr>
          <w:p w14:paraId="6A474FF5" w14:textId="585FDC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CD35873" w14:textId="709DE2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F503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709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FFA5A5" w14:textId="77777777" w:rsidTr="00AB1096">
        <w:tc>
          <w:tcPr>
            <w:tcW w:w="0" w:type="auto"/>
          </w:tcPr>
          <w:p w14:paraId="3C6B9944" w14:textId="6D8286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R4-2120311</w:t>
            </w:r>
          </w:p>
        </w:tc>
        <w:tc>
          <w:tcPr>
            <w:tcW w:w="0" w:type="auto"/>
          </w:tcPr>
          <w:p w14:paraId="06E39787" w14:textId="435D9C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NTN UL time and frequency synchronization requirements</w:t>
            </w:r>
          </w:p>
        </w:tc>
        <w:tc>
          <w:tcPr>
            <w:tcW w:w="0" w:type="auto"/>
          </w:tcPr>
          <w:p w14:paraId="6438D701" w14:textId="793B7E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39D2DB5" w14:textId="7A6246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EF6B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077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47CA9A" w14:textId="77777777" w:rsidTr="00AB1096">
        <w:tc>
          <w:tcPr>
            <w:tcW w:w="0" w:type="auto"/>
          </w:tcPr>
          <w:p w14:paraId="71E3CB77" w14:textId="35343B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R4-2120312</w:t>
            </w:r>
          </w:p>
        </w:tc>
        <w:tc>
          <w:tcPr>
            <w:tcW w:w="0" w:type="auto"/>
          </w:tcPr>
          <w:p w14:paraId="4B0177BC" w14:textId="2FEBE5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combination of open and closed loop TA control in NTN</w:t>
            </w:r>
          </w:p>
        </w:tc>
        <w:tc>
          <w:tcPr>
            <w:tcW w:w="0" w:type="auto"/>
          </w:tcPr>
          <w:p w14:paraId="125B4988" w14:textId="07E1F9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3209EE7" w14:textId="0333CC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7CDC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4EFFE" w14:textId="754460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R4-2120417</w:t>
            </w:r>
          </w:p>
        </w:tc>
      </w:tr>
      <w:tr w:rsidR="00AB1096" w14:paraId="33E4CDCD" w14:textId="77777777" w:rsidTr="00AB1096">
        <w:tc>
          <w:tcPr>
            <w:tcW w:w="0" w:type="auto"/>
          </w:tcPr>
          <w:p w14:paraId="0E02859B" w14:textId="6BB80F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R4-2120313</w:t>
            </w:r>
          </w:p>
        </w:tc>
        <w:tc>
          <w:tcPr>
            <w:tcW w:w="0" w:type="auto"/>
          </w:tcPr>
          <w:p w14:paraId="11CC496D" w14:textId="0F4345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RLM/BFD relaxation for UE Power Saving enhancements</w:t>
            </w:r>
          </w:p>
        </w:tc>
        <w:tc>
          <w:tcPr>
            <w:tcW w:w="0" w:type="auto"/>
          </w:tcPr>
          <w:p w14:paraId="6529A453" w14:textId="22E050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991FA2B" w14:textId="127480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36FA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DE6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E83AEC" w14:textId="77777777" w:rsidTr="00AB1096">
        <w:tc>
          <w:tcPr>
            <w:tcW w:w="0" w:type="auto"/>
          </w:tcPr>
          <w:p w14:paraId="061F869E" w14:textId="282938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R4-2120314</w:t>
            </w:r>
          </w:p>
        </w:tc>
        <w:tc>
          <w:tcPr>
            <w:tcW w:w="0" w:type="auto"/>
          </w:tcPr>
          <w:p w14:paraId="027C0DE7" w14:textId="506BDB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further agreements on RLM and BFD relaxation for UE Power Saving enhancements</w:t>
            </w:r>
          </w:p>
        </w:tc>
        <w:tc>
          <w:tcPr>
            <w:tcW w:w="0" w:type="auto"/>
          </w:tcPr>
          <w:p w14:paraId="6C2E1ABA" w14:textId="54CDF3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FC43A2C" w14:textId="7BF465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F88A6A" w14:textId="69E48B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R4-2118256</w:t>
            </w:r>
          </w:p>
        </w:tc>
        <w:tc>
          <w:tcPr>
            <w:tcW w:w="0" w:type="auto"/>
          </w:tcPr>
          <w:p w14:paraId="0AE2FBF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27FB22" w14:textId="77777777" w:rsidTr="00AB1096">
        <w:tc>
          <w:tcPr>
            <w:tcW w:w="0" w:type="auto"/>
          </w:tcPr>
          <w:p w14:paraId="384F0251" w14:textId="53DA4E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R4-2120315</w:t>
            </w:r>
          </w:p>
        </w:tc>
        <w:tc>
          <w:tcPr>
            <w:tcW w:w="0" w:type="auto"/>
          </w:tcPr>
          <w:p w14:paraId="4A18A7E7" w14:textId="78F7B8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SL enhancements RRM requirements</w:t>
            </w:r>
          </w:p>
        </w:tc>
        <w:tc>
          <w:tcPr>
            <w:tcW w:w="0" w:type="auto"/>
          </w:tcPr>
          <w:p w14:paraId="2EEE37E3" w14:textId="527761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</w:t>
            </w:r>
          </w:p>
        </w:tc>
        <w:tc>
          <w:tcPr>
            <w:tcW w:w="0" w:type="auto"/>
          </w:tcPr>
          <w:p w14:paraId="03E2D9AF" w14:textId="48E973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C5B6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F1D2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885412" w14:textId="77777777" w:rsidTr="00AB1096">
        <w:tc>
          <w:tcPr>
            <w:tcW w:w="0" w:type="auto"/>
          </w:tcPr>
          <w:p w14:paraId="285FB98C" w14:textId="630DF9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R4-2120316</w:t>
            </w:r>
          </w:p>
        </w:tc>
        <w:tc>
          <w:tcPr>
            <w:tcW w:w="0" w:type="auto"/>
          </w:tcPr>
          <w:p w14:paraId="7B5E0593" w14:textId="2A2D52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RRM requirements (Part 1)</w:t>
            </w:r>
          </w:p>
        </w:tc>
        <w:tc>
          <w:tcPr>
            <w:tcW w:w="0" w:type="auto"/>
          </w:tcPr>
          <w:p w14:paraId="6108D0CF" w14:textId="27B847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A3F9182" w14:textId="639317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BDE8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9963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216133" w14:textId="77777777" w:rsidTr="00AB1096">
        <w:tc>
          <w:tcPr>
            <w:tcW w:w="0" w:type="auto"/>
          </w:tcPr>
          <w:p w14:paraId="5A9263C1" w14:textId="5C9AA1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R4-2120317</w:t>
            </w:r>
          </w:p>
        </w:tc>
        <w:tc>
          <w:tcPr>
            <w:tcW w:w="0" w:type="auto"/>
          </w:tcPr>
          <w:p w14:paraId="3D09C3EC" w14:textId="333043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RRM requirements (Part 2)</w:t>
            </w:r>
          </w:p>
        </w:tc>
        <w:tc>
          <w:tcPr>
            <w:tcW w:w="0" w:type="auto"/>
          </w:tcPr>
          <w:p w14:paraId="3AAE0249" w14:textId="5D9CF1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09A8449" w14:textId="68E9EE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D1AF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BFB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BDD499" w14:textId="77777777" w:rsidTr="00AB1096">
        <w:tc>
          <w:tcPr>
            <w:tcW w:w="0" w:type="auto"/>
          </w:tcPr>
          <w:p w14:paraId="2E60F223" w14:textId="4491AB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R4-2120318</w:t>
            </w:r>
          </w:p>
        </w:tc>
        <w:tc>
          <w:tcPr>
            <w:tcW w:w="0" w:type="auto"/>
          </w:tcPr>
          <w:p w14:paraId="5836040D" w14:textId="2361B7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Inter-donor migration for IAB enhancement</w:t>
            </w:r>
          </w:p>
        </w:tc>
        <w:tc>
          <w:tcPr>
            <w:tcW w:w="0" w:type="auto"/>
          </w:tcPr>
          <w:p w14:paraId="2B4650AC" w14:textId="76CA23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391AA2E" w14:textId="43C7DD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3A7C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C45A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D184DC" w14:textId="77777777" w:rsidTr="00AB1096">
        <w:tc>
          <w:tcPr>
            <w:tcW w:w="0" w:type="auto"/>
          </w:tcPr>
          <w:p w14:paraId="7DDD8E13" w14:textId="51E2AB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R4-2120319</w:t>
            </w:r>
          </w:p>
        </w:tc>
        <w:tc>
          <w:tcPr>
            <w:tcW w:w="0" w:type="auto"/>
          </w:tcPr>
          <w:p w14:paraId="37A0789F" w14:textId="7FD2E9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aspects of IAB enhancement</w:t>
            </w:r>
          </w:p>
        </w:tc>
        <w:tc>
          <w:tcPr>
            <w:tcW w:w="0" w:type="auto"/>
          </w:tcPr>
          <w:p w14:paraId="22404035" w14:textId="5947C6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5EBFFEE" w14:textId="3199D8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C61C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659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911B85" w14:textId="77777777" w:rsidTr="00AB1096">
        <w:tc>
          <w:tcPr>
            <w:tcW w:w="0" w:type="auto"/>
          </w:tcPr>
          <w:p w14:paraId="7DF99D2A" w14:textId="5ED996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R4-2120320</w:t>
            </w:r>
          </w:p>
        </w:tc>
        <w:tc>
          <w:tcPr>
            <w:tcW w:w="0" w:type="auto"/>
          </w:tcPr>
          <w:p w14:paraId="6C0F532F" w14:textId="5C606D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FeMIMO RRM impact for unified TCI</w:t>
            </w:r>
          </w:p>
        </w:tc>
        <w:tc>
          <w:tcPr>
            <w:tcW w:w="0" w:type="auto"/>
          </w:tcPr>
          <w:p w14:paraId="22F726E4" w14:textId="7A42F8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E9BB332" w14:textId="76500C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3672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47A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BAF793" w14:textId="77777777" w:rsidTr="00AB1096">
        <w:tc>
          <w:tcPr>
            <w:tcW w:w="0" w:type="auto"/>
          </w:tcPr>
          <w:p w14:paraId="467EFEBE" w14:textId="29B870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R4-2120321</w:t>
            </w:r>
          </w:p>
        </w:tc>
        <w:tc>
          <w:tcPr>
            <w:tcW w:w="0" w:type="auto"/>
          </w:tcPr>
          <w:p w14:paraId="10FF8E9A" w14:textId="23BD33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FeMIMO RRM requirements for inter-cell beam management</w:t>
            </w:r>
          </w:p>
        </w:tc>
        <w:tc>
          <w:tcPr>
            <w:tcW w:w="0" w:type="auto"/>
          </w:tcPr>
          <w:p w14:paraId="370E59AD" w14:textId="2C7B05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C93105F" w14:textId="068F72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E7F4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DC4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8750F4" w14:textId="77777777" w:rsidTr="00AB1096">
        <w:tc>
          <w:tcPr>
            <w:tcW w:w="0" w:type="auto"/>
          </w:tcPr>
          <w:p w14:paraId="3823D5AD" w14:textId="1D3996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R4-2120322</w:t>
            </w:r>
          </w:p>
        </w:tc>
        <w:tc>
          <w:tcPr>
            <w:tcW w:w="0" w:type="auto"/>
          </w:tcPr>
          <w:p w14:paraId="51C90FB5" w14:textId="455E01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other FeMIMO RRM requirements</w:t>
            </w:r>
          </w:p>
        </w:tc>
        <w:tc>
          <w:tcPr>
            <w:tcW w:w="0" w:type="auto"/>
          </w:tcPr>
          <w:p w14:paraId="296C85FF" w14:textId="426C0A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35D490D" w14:textId="45E548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841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84F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D728CB" w14:textId="77777777" w:rsidTr="00AB1096">
        <w:tc>
          <w:tcPr>
            <w:tcW w:w="0" w:type="auto"/>
          </w:tcPr>
          <w:p w14:paraId="5F3DBD91" w14:textId="0F44BB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R4-2120323</w:t>
            </w:r>
          </w:p>
        </w:tc>
        <w:tc>
          <w:tcPr>
            <w:tcW w:w="0" w:type="auto"/>
          </w:tcPr>
          <w:p w14:paraId="5E9E45AE" w14:textId="5AD544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 RRM requirements</w:t>
            </w:r>
          </w:p>
        </w:tc>
        <w:tc>
          <w:tcPr>
            <w:tcW w:w="0" w:type="auto"/>
          </w:tcPr>
          <w:p w14:paraId="78E41486" w14:textId="42B532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F46398" w14:textId="3C544E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9DB5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6166D" w14:textId="094B11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R4-2120418</w:t>
            </w:r>
          </w:p>
        </w:tc>
      </w:tr>
      <w:tr w:rsidR="00AB1096" w14:paraId="7CBCC38E" w14:textId="77777777" w:rsidTr="00AB1096">
        <w:tc>
          <w:tcPr>
            <w:tcW w:w="0" w:type="auto"/>
          </w:tcPr>
          <w:p w14:paraId="12D05BF0" w14:textId="70A715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R4-2120324</w:t>
            </w:r>
          </w:p>
        </w:tc>
        <w:tc>
          <w:tcPr>
            <w:tcW w:w="0" w:type="auto"/>
          </w:tcPr>
          <w:p w14:paraId="5E63BF22" w14:textId="54E22D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RSRP based thresholds for RedCap UE with 1 Rx</w:t>
            </w:r>
          </w:p>
        </w:tc>
        <w:tc>
          <w:tcPr>
            <w:tcW w:w="0" w:type="auto"/>
          </w:tcPr>
          <w:p w14:paraId="33A856FD" w14:textId="04073F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1E075E" w14:textId="2517E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D8A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FB2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ED9478" w14:textId="77777777" w:rsidTr="00AB1096">
        <w:tc>
          <w:tcPr>
            <w:tcW w:w="0" w:type="auto"/>
          </w:tcPr>
          <w:p w14:paraId="5D1A226D" w14:textId="0A659E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R4-2120325</w:t>
            </w:r>
          </w:p>
        </w:tc>
        <w:tc>
          <w:tcPr>
            <w:tcW w:w="0" w:type="auto"/>
          </w:tcPr>
          <w:p w14:paraId="4EA78983" w14:textId="777400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eDRX and RRM measurement relaxations requirements for Redcap UE</w:t>
            </w:r>
          </w:p>
        </w:tc>
        <w:tc>
          <w:tcPr>
            <w:tcW w:w="0" w:type="auto"/>
          </w:tcPr>
          <w:p w14:paraId="0C533F3C" w14:textId="384C71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0AD8FB3" w14:textId="6798FF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6EBA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86A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A062A5" w14:textId="77777777" w:rsidTr="00AB1096">
        <w:tc>
          <w:tcPr>
            <w:tcW w:w="0" w:type="auto"/>
          </w:tcPr>
          <w:p w14:paraId="22625B0D" w14:textId="6AF556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R4-2120326</w:t>
            </w:r>
          </w:p>
        </w:tc>
        <w:tc>
          <w:tcPr>
            <w:tcW w:w="0" w:type="auto"/>
          </w:tcPr>
          <w:p w14:paraId="324BCA7B" w14:textId="60F49D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capability related assumptions for RedCap</w:t>
            </w:r>
          </w:p>
        </w:tc>
        <w:tc>
          <w:tcPr>
            <w:tcW w:w="0" w:type="auto"/>
          </w:tcPr>
          <w:p w14:paraId="20A39279" w14:textId="235790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36F1DE" w14:textId="713D37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E997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59AF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CCF710" w14:textId="77777777" w:rsidTr="00AB1096">
        <w:tc>
          <w:tcPr>
            <w:tcW w:w="0" w:type="auto"/>
          </w:tcPr>
          <w:p w14:paraId="7136563D" w14:textId="102EFC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R4-2120327</w:t>
            </w:r>
          </w:p>
        </w:tc>
        <w:tc>
          <w:tcPr>
            <w:tcW w:w="0" w:type="auto"/>
          </w:tcPr>
          <w:p w14:paraId="4C9763C9" w14:textId="75894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NCD-SSB for RedCap UE</w:t>
            </w:r>
          </w:p>
        </w:tc>
        <w:tc>
          <w:tcPr>
            <w:tcW w:w="0" w:type="auto"/>
          </w:tcPr>
          <w:p w14:paraId="66DBF926" w14:textId="2E9780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FF20C8F" w14:textId="05398C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D897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7A4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9B744F" w14:textId="77777777" w:rsidTr="00AB1096">
        <w:tc>
          <w:tcPr>
            <w:tcW w:w="0" w:type="auto"/>
          </w:tcPr>
          <w:p w14:paraId="34CC3986" w14:textId="50C9E0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R4-2120328</w:t>
            </w:r>
          </w:p>
        </w:tc>
        <w:tc>
          <w:tcPr>
            <w:tcW w:w="0" w:type="auto"/>
          </w:tcPr>
          <w:p w14:paraId="19C7AB64" w14:textId="6BB48F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use of NCD-SSB for RedCap UE</w:t>
            </w:r>
          </w:p>
        </w:tc>
        <w:tc>
          <w:tcPr>
            <w:tcW w:w="0" w:type="auto"/>
          </w:tcPr>
          <w:p w14:paraId="1C06C969" w14:textId="08EDD3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B698FD2" w14:textId="26DAD6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BF3A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3A706" w14:textId="34627D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R4-2120410</w:t>
            </w:r>
          </w:p>
        </w:tc>
      </w:tr>
      <w:tr w:rsidR="00AB1096" w14:paraId="4BBF2892" w14:textId="77777777" w:rsidTr="00AB1096">
        <w:tc>
          <w:tcPr>
            <w:tcW w:w="0" w:type="auto"/>
          </w:tcPr>
          <w:p w14:paraId="7E27F84A" w14:textId="7F8453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R4-2120329</w:t>
            </w:r>
          </w:p>
        </w:tc>
        <w:tc>
          <w:tcPr>
            <w:tcW w:w="0" w:type="auto"/>
          </w:tcPr>
          <w:p w14:paraId="5E6D366D" w14:textId="1281C6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Positioning Enhancements (Part 1)</w:t>
            </w:r>
          </w:p>
        </w:tc>
        <w:tc>
          <w:tcPr>
            <w:tcW w:w="0" w:type="auto"/>
          </w:tcPr>
          <w:p w14:paraId="1ECDE411" w14:textId="17B596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B32C4D" w14:textId="2C596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B774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85C06" w14:textId="7DF7C5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R4-2120419</w:t>
            </w:r>
          </w:p>
        </w:tc>
      </w:tr>
      <w:tr w:rsidR="00AB1096" w14:paraId="3C90A1C7" w14:textId="77777777" w:rsidTr="00AB1096">
        <w:tc>
          <w:tcPr>
            <w:tcW w:w="0" w:type="auto"/>
          </w:tcPr>
          <w:p w14:paraId="6FF56076" w14:textId="139B28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R4-2120330</w:t>
            </w:r>
          </w:p>
        </w:tc>
        <w:tc>
          <w:tcPr>
            <w:tcW w:w="0" w:type="auto"/>
          </w:tcPr>
          <w:p w14:paraId="33827273" w14:textId="42800F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assumptions for NR PRS measurements with reduced latency</w:t>
            </w:r>
          </w:p>
        </w:tc>
        <w:tc>
          <w:tcPr>
            <w:tcW w:w="0" w:type="auto"/>
          </w:tcPr>
          <w:p w14:paraId="2E6D68B1" w14:textId="45D71E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5609A5" w14:textId="68C4F8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BCD3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064B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AAB27B" w14:textId="77777777" w:rsidTr="00AB1096">
        <w:tc>
          <w:tcPr>
            <w:tcW w:w="0" w:type="auto"/>
          </w:tcPr>
          <w:p w14:paraId="1E680DFA" w14:textId="128DF3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R4-2120331</w:t>
            </w:r>
          </w:p>
        </w:tc>
        <w:tc>
          <w:tcPr>
            <w:tcW w:w="0" w:type="auto"/>
          </w:tcPr>
          <w:p w14:paraId="18ECE000" w14:textId="6AD18E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reporting of definition of DL PRS path RSRP</w:t>
            </w:r>
          </w:p>
        </w:tc>
        <w:tc>
          <w:tcPr>
            <w:tcW w:w="0" w:type="auto"/>
          </w:tcPr>
          <w:p w14:paraId="525A31F9" w14:textId="044258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3BEC5B" w14:textId="003B4B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E743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86F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C97F0B" w14:textId="77777777" w:rsidTr="00AB1096">
        <w:tc>
          <w:tcPr>
            <w:tcW w:w="0" w:type="auto"/>
          </w:tcPr>
          <w:p w14:paraId="0B8F430D" w14:textId="5E1B9A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R4-2120332</w:t>
            </w:r>
          </w:p>
        </w:tc>
        <w:tc>
          <w:tcPr>
            <w:tcW w:w="0" w:type="auto"/>
          </w:tcPr>
          <w:p w14:paraId="120C012C" w14:textId="640F2B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PRS measurement outside the measurement gap</w:t>
            </w:r>
          </w:p>
        </w:tc>
        <w:tc>
          <w:tcPr>
            <w:tcW w:w="0" w:type="auto"/>
          </w:tcPr>
          <w:p w14:paraId="7195B858" w14:textId="34FB22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7CDED20" w14:textId="216B14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0EA0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FE0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A79D68" w14:textId="77777777" w:rsidTr="00AB1096">
        <w:tc>
          <w:tcPr>
            <w:tcW w:w="0" w:type="auto"/>
          </w:tcPr>
          <w:p w14:paraId="7A4BEA1E" w14:textId="244E9D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R4-2120333</w:t>
            </w:r>
          </w:p>
        </w:tc>
        <w:tc>
          <w:tcPr>
            <w:tcW w:w="0" w:type="auto"/>
          </w:tcPr>
          <w:p w14:paraId="4D618C57" w14:textId="770ADD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Positioning Enhancements (Part 2)</w:t>
            </w:r>
          </w:p>
        </w:tc>
        <w:tc>
          <w:tcPr>
            <w:tcW w:w="0" w:type="auto"/>
          </w:tcPr>
          <w:p w14:paraId="3251C0CB" w14:textId="76D338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5E07C3" w14:textId="202683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5C796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AAC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FE230E" w14:textId="77777777" w:rsidTr="00AB1096">
        <w:tc>
          <w:tcPr>
            <w:tcW w:w="0" w:type="auto"/>
          </w:tcPr>
          <w:p w14:paraId="29398621" w14:textId="469395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R4-2120334</w:t>
            </w:r>
          </w:p>
        </w:tc>
        <w:tc>
          <w:tcPr>
            <w:tcW w:w="0" w:type="auto"/>
          </w:tcPr>
          <w:p w14:paraId="1EDB6DFE" w14:textId="26DCDD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Multi-RAT Dual-Connectivity enhancements</w:t>
            </w:r>
          </w:p>
        </w:tc>
        <w:tc>
          <w:tcPr>
            <w:tcW w:w="0" w:type="auto"/>
          </w:tcPr>
          <w:p w14:paraId="6317601E" w14:textId="023B6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CF5D9B" w14:textId="3D127E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46BC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224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9EEA0E" w14:textId="77777777" w:rsidTr="00AB1096">
        <w:tc>
          <w:tcPr>
            <w:tcW w:w="0" w:type="auto"/>
          </w:tcPr>
          <w:p w14:paraId="6392088A" w14:textId="068606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R4-2120335</w:t>
            </w:r>
          </w:p>
        </w:tc>
        <w:tc>
          <w:tcPr>
            <w:tcW w:w="0" w:type="auto"/>
          </w:tcPr>
          <w:p w14:paraId="745E82ED" w14:textId="5EA15C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enhanced IIoT and URLLC support</w:t>
            </w:r>
          </w:p>
        </w:tc>
        <w:tc>
          <w:tcPr>
            <w:tcW w:w="0" w:type="auto"/>
          </w:tcPr>
          <w:p w14:paraId="68D1B468" w14:textId="6F5E23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02F2CA" w14:textId="09729A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2916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562A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156559" w14:textId="77777777" w:rsidTr="00AB1096">
        <w:tc>
          <w:tcPr>
            <w:tcW w:w="0" w:type="auto"/>
          </w:tcPr>
          <w:p w14:paraId="7287DC50" w14:textId="37DDA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R4-2120336</w:t>
            </w:r>
          </w:p>
        </w:tc>
        <w:tc>
          <w:tcPr>
            <w:tcW w:w="0" w:type="auto"/>
          </w:tcPr>
          <w:p w14:paraId="611BD6D5" w14:textId="4E3DC0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TA-based propagation delay compensation</w:t>
            </w:r>
          </w:p>
        </w:tc>
        <w:tc>
          <w:tcPr>
            <w:tcW w:w="0" w:type="auto"/>
          </w:tcPr>
          <w:p w14:paraId="040D8745" w14:textId="321F1C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0B0609" w14:textId="6E9E53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F341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3576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468768" w14:textId="77777777" w:rsidTr="00AB1096">
        <w:tc>
          <w:tcPr>
            <w:tcW w:w="0" w:type="auto"/>
          </w:tcPr>
          <w:p w14:paraId="6FE6FE93" w14:textId="4EC547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R4-2120337</w:t>
            </w:r>
          </w:p>
        </w:tc>
        <w:tc>
          <w:tcPr>
            <w:tcW w:w="0" w:type="auto"/>
          </w:tcPr>
          <w:p w14:paraId="0BC14B49" w14:textId="01586F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SL relay RRM</w:t>
            </w:r>
          </w:p>
        </w:tc>
        <w:tc>
          <w:tcPr>
            <w:tcW w:w="0" w:type="auto"/>
          </w:tcPr>
          <w:p w14:paraId="1171E8FE" w14:textId="38BA87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A0417F6" w14:textId="66E07E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1821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C3F2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D867D4" w14:textId="77777777" w:rsidTr="00AB1096">
        <w:tc>
          <w:tcPr>
            <w:tcW w:w="0" w:type="auto"/>
          </w:tcPr>
          <w:p w14:paraId="618AE5B4" w14:textId="1C13EB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R4-2120338</w:t>
            </w:r>
          </w:p>
        </w:tc>
        <w:tc>
          <w:tcPr>
            <w:tcW w:w="0" w:type="auto"/>
          </w:tcPr>
          <w:p w14:paraId="289B08E1" w14:textId="43419C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NR SDT in INACTIVE state</w:t>
            </w:r>
          </w:p>
        </w:tc>
        <w:tc>
          <w:tcPr>
            <w:tcW w:w="0" w:type="auto"/>
          </w:tcPr>
          <w:p w14:paraId="5EB05516" w14:textId="471CDC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BD136C" w14:textId="3956F2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9ED5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AA8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E3D5BE" w14:textId="77777777" w:rsidTr="00AB1096">
        <w:tc>
          <w:tcPr>
            <w:tcW w:w="0" w:type="auto"/>
          </w:tcPr>
          <w:p w14:paraId="7035C054" w14:textId="198B90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R4-2120339</w:t>
            </w:r>
          </w:p>
        </w:tc>
        <w:tc>
          <w:tcPr>
            <w:tcW w:w="0" w:type="auto"/>
          </w:tcPr>
          <w:p w14:paraId="59203C91" w14:textId="1A24D4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SDT RRM requirements</w:t>
            </w:r>
          </w:p>
        </w:tc>
        <w:tc>
          <w:tcPr>
            <w:tcW w:w="0" w:type="auto"/>
          </w:tcPr>
          <w:p w14:paraId="44C06FCD" w14:textId="11FEA0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58DDF3F" w14:textId="7061F6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BA2A36" w14:textId="792EC6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R4-2118591</w:t>
            </w:r>
          </w:p>
        </w:tc>
        <w:tc>
          <w:tcPr>
            <w:tcW w:w="0" w:type="auto"/>
          </w:tcPr>
          <w:p w14:paraId="56F227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0888EF" w14:textId="77777777" w:rsidTr="00AB1096">
        <w:tc>
          <w:tcPr>
            <w:tcW w:w="0" w:type="auto"/>
          </w:tcPr>
          <w:p w14:paraId="2729682C" w14:textId="647A34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R4-2120340</w:t>
            </w:r>
          </w:p>
        </w:tc>
        <w:tc>
          <w:tcPr>
            <w:tcW w:w="0" w:type="auto"/>
          </w:tcPr>
          <w:p w14:paraId="7A8E2B95" w14:textId="3F2FB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Rel-17 NB-IoT and LTE-MTC</w:t>
            </w:r>
          </w:p>
        </w:tc>
        <w:tc>
          <w:tcPr>
            <w:tcW w:w="0" w:type="auto"/>
          </w:tcPr>
          <w:p w14:paraId="3B2AFDE6" w14:textId="253D9B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5B2350" w14:textId="47827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66AE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591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423CEC" w14:textId="77777777" w:rsidTr="00AB1096">
        <w:tc>
          <w:tcPr>
            <w:tcW w:w="0" w:type="auto"/>
          </w:tcPr>
          <w:p w14:paraId="06A591AE" w14:textId="5427F5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R4-2120341</w:t>
            </w:r>
          </w:p>
        </w:tc>
        <w:tc>
          <w:tcPr>
            <w:tcW w:w="0" w:type="auto"/>
          </w:tcPr>
          <w:p w14:paraId="18D283B9" w14:textId="1C0188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gap handling for MUSIM</w:t>
            </w:r>
          </w:p>
        </w:tc>
        <w:tc>
          <w:tcPr>
            <w:tcW w:w="0" w:type="auto"/>
          </w:tcPr>
          <w:p w14:paraId="5F141CEF" w14:textId="01DA1E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1A6D6AA" w14:textId="27DE3F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8609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49A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E4489E" w14:textId="77777777" w:rsidTr="00AB1096">
        <w:tc>
          <w:tcPr>
            <w:tcW w:w="0" w:type="auto"/>
          </w:tcPr>
          <w:p w14:paraId="19A62A41" w14:textId="11C2B1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R4-2120342</w:t>
            </w:r>
          </w:p>
        </w:tc>
        <w:tc>
          <w:tcPr>
            <w:tcW w:w="0" w:type="auto"/>
          </w:tcPr>
          <w:p w14:paraId="16AFC85F" w14:textId="7522A4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gap handling for MUSIM</w:t>
            </w:r>
          </w:p>
        </w:tc>
        <w:tc>
          <w:tcPr>
            <w:tcW w:w="0" w:type="auto"/>
          </w:tcPr>
          <w:p w14:paraId="70A6A64C" w14:textId="4D19FF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4469DE1" w14:textId="796706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23AC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A592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C9525F" w14:textId="77777777" w:rsidTr="00AB1096">
        <w:tc>
          <w:tcPr>
            <w:tcW w:w="0" w:type="auto"/>
          </w:tcPr>
          <w:p w14:paraId="624C85CA" w14:textId="1B69EA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R4-2120343</w:t>
            </w:r>
          </w:p>
        </w:tc>
        <w:tc>
          <w:tcPr>
            <w:tcW w:w="0" w:type="auto"/>
          </w:tcPr>
          <w:p w14:paraId="2CB57E29" w14:textId="49579C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RRM relaxation in power saving</w:t>
            </w:r>
          </w:p>
        </w:tc>
        <w:tc>
          <w:tcPr>
            <w:tcW w:w="0" w:type="auto"/>
          </w:tcPr>
          <w:p w14:paraId="49B5B453" w14:textId="126C323A" w:rsidR="00AB1096" w:rsidRPr="00AB1096" w:rsidRDefault="00DA2BA1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AD3AE4A" w14:textId="793D88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D23A6F" w14:textId="48BB18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R4-2117376</w:t>
            </w:r>
          </w:p>
        </w:tc>
        <w:tc>
          <w:tcPr>
            <w:tcW w:w="0" w:type="auto"/>
          </w:tcPr>
          <w:p w14:paraId="6D1856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A4EA0D" w14:textId="77777777" w:rsidTr="00AB1096">
        <w:tc>
          <w:tcPr>
            <w:tcW w:w="0" w:type="auto"/>
          </w:tcPr>
          <w:p w14:paraId="5EC741CF" w14:textId="41B3BC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R4-2120344</w:t>
            </w:r>
          </w:p>
        </w:tc>
        <w:tc>
          <w:tcPr>
            <w:tcW w:w="0" w:type="auto"/>
          </w:tcPr>
          <w:p w14:paraId="1D3496A4" w14:textId="27423B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[101-e][201] Maintenance_R15_NR_RRM_Core</w:t>
            </w:r>
          </w:p>
        </w:tc>
        <w:tc>
          <w:tcPr>
            <w:tcW w:w="0" w:type="auto"/>
          </w:tcPr>
          <w:p w14:paraId="0583CF66" w14:textId="3301E0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CB829EA" w14:textId="6A1F62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2CAFC7" w14:textId="510C16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R4-2120196</w:t>
            </w:r>
          </w:p>
        </w:tc>
        <w:tc>
          <w:tcPr>
            <w:tcW w:w="0" w:type="auto"/>
          </w:tcPr>
          <w:p w14:paraId="3D6040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5BD000" w14:textId="77777777" w:rsidTr="00AB1096">
        <w:tc>
          <w:tcPr>
            <w:tcW w:w="0" w:type="auto"/>
          </w:tcPr>
          <w:p w14:paraId="03887901" w14:textId="024778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R4-2120345</w:t>
            </w:r>
          </w:p>
        </w:tc>
        <w:tc>
          <w:tcPr>
            <w:tcW w:w="0" w:type="auto"/>
          </w:tcPr>
          <w:p w14:paraId="2596D549" w14:textId="0AE795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[101-e][202] Maintenance_R15_NR_RRM_Perf</w:t>
            </w:r>
          </w:p>
        </w:tc>
        <w:tc>
          <w:tcPr>
            <w:tcW w:w="0" w:type="auto"/>
          </w:tcPr>
          <w:p w14:paraId="268114A8" w14:textId="715C74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1024148" w14:textId="02E4C3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8F2F3E" w14:textId="1D2E38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R4-2120197</w:t>
            </w:r>
          </w:p>
        </w:tc>
        <w:tc>
          <w:tcPr>
            <w:tcW w:w="0" w:type="auto"/>
          </w:tcPr>
          <w:p w14:paraId="261406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8B4DB4" w14:textId="77777777" w:rsidTr="00AB1096">
        <w:tc>
          <w:tcPr>
            <w:tcW w:w="0" w:type="auto"/>
          </w:tcPr>
          <w:p w14:paraId="4B13E62C" w14:textId="5330BE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R4-2120346</w:t>
            </w:r>
          </w:p>
        </w:tc>
        <w:tc>
          <w:tcPr>
            <w:tcW w:w="0" w:type="auto"/>
          </w:tcPr>
          <w:p w14:paraId="55720524" w14:textId="10153C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[101-e][203] Maintenance_R15_NR_Positioning</w:t>
            </w:r>
          </w:p>
        </w:tc>
        <w:tc>
          <w:tcPr>
            <w:tcW w:w="0" w:type="auto"/>
          </w:tcPr>
          <w:p w14:paraId="123C2A25" w14:textId="19B56B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0" w:type="auto"/>
          </w:tcPr>
          <w:p w14:paraId="29298EC8" w14:textId="5FF43C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57511E" w14:textId="37C030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R4-2120198</w:t>
            </w:r>
          </w:p>
        </w:tc>
        <w:tc>
          <w:tcPr>
            <w:tcW w:w="0" w:type="auto"/>
          </w:tcPr>
          <w:p w14:paraId="42CFCA2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939B55" w14:textId="77777777" w:rsidTr="00AB1096">
        <w:tc>
          <w:tcPr>
            <w:tcW w:w="0" w:type="auto"/>
          </w:tcPr>
          <w:p w14:paraId="141BB65D" w14:textId="3ABB15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R4-2120347</w:t>
            </w:r>
          </w:p>
        </w:tc>
        <w:tc>
          <w:tcPr>
            <w:tcW w:w="0" w:type="auto"/>
          </w:tcPr>
          <w:p w14:paraId="062FB820" w14:textId="362723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[101-e][204] Maintenance_NR_RRM</w:t>
            </w:r>
          </w:p>
        </w:tc>
        <w:tc>
          <w:tcPr>
            <w:tcW w:w="0" w:type="auto"/>
          </w:tcPr>
          <w:p w14:paraId="6FB748C9" w14:textId="168F97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5704AD1" w14:textId="1DA5C8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32140" w14:textId="7C0B6A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R4-2120199</w:t>
            </w:r>
          </w:p>
        </w:tc>
        <w:tc>
          <w:tcPr>
            <w:tcW w:w="0" w:type="auto"/>
          </w:tcPr>
          <w:p w14:paraId="4D4F48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2791C8" w14:textId="77777777" w:rsidTr="00AB1096">
        <w:tc>
          <w:tcPr>
            <w:tcW w:w="0" w:type="auto"/>
          </w:tcPr>
          <w:p w14:paraId="1F61C3AF" w14:textId="051067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R4-2120348</w:t>
            </w:r>
          </w:p>
        </w:tc>
        <w:tc>
          <w:tcPr>
            <w:tcW w:w="0" w:type="auto"/>
          </w:tcPr>
          <w:p w14:paraId="049CD849" w14:textId="6154A6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[101-e][205] Maintenance_NR_RRM_Enh</w:t>
            </w:r>
          </w:p>
        </w:tc>
        <w:tc>
          <w:tcPr>
            <w:tcW w:w="0" w:type="auto"/>
          </w:tcPr>
          <w:p w14:paraId="1022157B" w14:textId="078C66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69EC290" w14:textId="30326F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9ACE9B" w14:textId="19E7EA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R4-2120200</w:t>
            </w:r>
          </w:p>
        </w:tc>
        <w:tc>
          <w:tcPr>
            <w:tcW w:w="0" w:type="auto"/>
          </w:tcPr>
          <w:p w14:paraId="34F4BD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BE94FD" w14:textId="77777777" w:rsidTr="00AB1096">
        <w:tc>
          <w:tcPr>
            <w:tcW w:w="0" w:type="auto"/>
          </w:tcPr>
          <w:p w14:paraId="2ADEAA48" w14:textId="4F6698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R4-2120349</w:t>
            </w:r>
          </w:p>
        </w:tc>
        <w:tc>
          <w:tcPr>
            <w:tcW w:w="0" w:type="auto"/>
          </w:tcPr>
          <w:p w14:paraId="3B375BA8" w14:textId="2E0204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[101-e][206] Maintenance_NR_unlic</w:t>
            </w:r>
          </w:p>
        </w:tc>
        <w:tc>
          <w:tcPr>
            <w:tcW w:w="0" w:type="auto"/>
          </w:tcPr>
          <w:p w14:paraId="55C40B28" w14:textId="1E8431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CECD02D" w14:textId="507350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B359A" w14:textId="72E732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R4-2120201</w:t>
            </w:r>
          </w:p>
        </w:tc>
        <w:tc>
          <w:tcPr>
            <w:tcW w:w="0" w:type="auto"/>
          </w:tcPr>
          <w:p w14:paraId="574413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A111EE" w14:textId="77777777" w:rsidTr="00AB1096">
        <w:tc>
          <w:tcPr>
            <w:tcW w:w="0" w:type="auto"/>
          </w:tcPr>
          <w:p w14:paraId="44CC0E24" w14:textId="3A3993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R4-2120350</w:t>
            </w:r>
          </w:p>
        </w:tc>
        <w:tc>
          <w:tcPr>
            <w:tcW w:w="0" w:type="auto"/>
          </w:tcPr>
          <w:p w14:paraId="63475CA2" w14:textId="4DCD3C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[101-e][207] Maintenance_NR_eMIMO_NWM</w:t>
            </w:r>
          </w:p>
        </w:tc>
        <w:tc>
          <w:tcPr>
            <w:tcW w:w="0" w:type="auto"/>
          </w:tcPr>
          <w:p w14:paraId="43B99FB9" w14:textId="55A0E9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3315320" w14:textId="192698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4EC113" w14:textId="78B0FF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R4-2120202</w:t>
            </w:r>
          </w:p>
        </w:tc>
        <w:tc>
          <w:tcPr>
            <w:tcW w:w="0" w:type="auto"/>
          </w:tcPr>
          <w:p w14:paraId="2651D6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F7F10E" w14:textId="77777777" w:rsidTr="00AB1096">
        <w:tc>
          <w:tcPr>
            <w:tcW w:w="0" w:type="auto"/>
          </w:tcPr>
          <w:p w14:paraId="2AA27AEF" w14:textId="22E79C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R4-2120351</w:t>
            </w:r>
          </w:p>
        </w:tc>
        <w:tc>
          <w:tcPr>
            <w:tcW w:w="0" w:type="auto"/>
          </w:tcPr>
          <w:p w14:paraId="3652F0FA" w14:textId="2A7067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[101-e][208] Maintenance_NR_pos_1</w:t>
            </w:r>
          </w:p>
        </w:tc>
        <w:tc>
          <w:tcPr>
            <w:tcW w:w="0" w:type="auto"/>
          </w:tcPr>
          <w:p w14:paraId="26F36B9B" w14:textId="353563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373E968" w14:textId="5C26E0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CE1B49" w14:textId="5A8E50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R4-2120203</w:t>
            </w:r>
          </w:p>
        </w:tc>
        <w:tc>
          <w:tcPr>
            <w:tcW w:w="0" w:type="auto"/>
          </w:tcPr>
          <w:p w14:paraId="2DF9BD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2F2D63" w14:textId="77777777" w:rsidTr="00AB1096">
        <w:tc>
          <w:tcPr>
            <w:tcW w:w="0" w:type="auto"/>
          </w:tcPr>
          <w:p w14:paraId="11B6801F" w14:textId="64ECDA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R4-2120352</w:t>
            </w:r>
          </w:p>
        </w:tc>
        <w:tc>
          <w:tcPr>
            <w:tcW w:w="0" w:type="auto"/>
          </w:tcPr>
          <w:p w14:paraId="215DE46E" w14:textId="6D92A7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[101-e][209] Maintenance_NR_pos_2</w:t>
            </w:r>
          </w:p>
        </w:tc>
        <w:tc>
          <w:tcPr>
            <w:tcW w:w="0" w:type="auto"/>
          </w:tcPr>
          <w:p w14:paraId="2A110829" w14:textId="2E4093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A72C936" w14:textId="7E70FB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9DFEEC" w14:textId="4F61B4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R4-2120204</w:t>
            </w:r>
          </w:p>
        </w:tc>
        <w:tc>
          <w:tcPr>
            <w:tcW w:w="0" w:type="auto"/>
          </w:tcPr>
          <w:p w14:paraId="584989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DC8B49" w14:textId="77777777" w:rsidTr="00AB1096">
        <w:tc>
          <w:tcPr>
            <w:tcW w:w="0" w:type="auto"/>
          </w:tcPr>
          <w:p w14:paraId="70710F2A" w14:textId="30D821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R4-2120353</w:t>
            </w:r>
          </w:p>
        </w:tc>
        <w:tc>
          <w:tcPr>
            <w:tcW w:w="0" w:type="auto"/>
          </w:tcPr>
          <w:p w14:paraId="3C5FABCE" w14:textId="6E7B8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[101-e][210] Maintenance_NR_CSIRS_L3meas_NWM</w:t>
            </w:r>
          </w:p>
        </w:tc>
        <w:tc>
          <w:tcPr>
            <w:tcW w:w="0" w:type="auto"/>
          </w:tcPr>
          <w:p w14:paraId="3D4EC6E4" w14:textId="13BEF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1230F67E" w14:textId="1F764D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6CF532" w14:textId="188871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R4-2120205</w:t>
            </w:r>
          </w:p>
        </w:tc>
        <w:tc>
          <w:tcPr>
            <w:tcW w:w="0" w:type="auto"/>
          </w:tcPr>
          <w:p w14:paraId="1E076C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094A78" w14:textId="77777777" w:rsidTr="00AB1096">
        <w:tc>
          <w:tcPr>
            <w:tcW w:w="0" w:type="auto"/>
          </w:tcPr>
          <w:p w14:paraId="7817FE79" w14:textId="757AD4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R4-2120354</w:t>
            </w:r>
          </w:p>
        </w:tc>
        <w:tc>
          <w:tcPr>
            <w:tcW w:w="0" w:type="auto"/>
          </w:tcPr>
          <w:p w14:paraId="4B8A6E74" w14:textId="0428DD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[101-e][211] Maintenance_LTE_RRM_NWM</w:t>
            </w:r>
          </w:p>
        </w:tc>
        <w:tc>
          <w:tcPr>
            <w:tcW w:w="0" w:type="auto"/>
          </w:tcPr>
          <w:p w14:paraId="18BC33C8" w14:textId="2ECAB1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71B38C1" w14:textId="311A3A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5D0753" w14:textId="5632F9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R4-2120206</w:t>
            </w:r>
          </w:p>
        </w:tc>
        <w:tc>
          <w:tcPr>
            <w:tcW w:w="0" w:type="auto"/>
          </w:tcPr>
          <w:p w14:paraId="1DEED2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EBD49E" w14:textId="77777777" w:rsidTr="00AB1096">
        <w:tc>
          <w:tcPr>
            <w:tcW w:w="0" w:type="auto"/>
          </w:tcPr>
          <w:p w14:paraId="17EB61C4" w14:textId="6A48A0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R4-2120355</w:t>
            </w:r>
          </w:p>
        </w:tc>
        <w:tc>
          <w:tcPr>
            <w:tcW w:w="0" w:type="auto"/>
          </w:tcPr>
          <w:p w14:paraId="3C126748" w14:textId="7F512F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[101-e][213] NR_RF_FR1_enh_RRM_NWM</w:t>
            </w:r>
          </w:p>
        </w:tc>
        <w:tc>
          <w:tcPr>
            <w:tcW w:w="0" w:type="auto"/>
          </w:tcPr>
          <w:p w14:paraId="29110F26" w14:textId="689673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E7EDE0E" w14:textId="6ECD2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1969DF" w14:textId="4F4C6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R4-2120208</w:t>
            </w:r>
          </w:p>
        </w:tc>
        <w:tc>
          <w:tcPr>
            <w:tcW w:w="0" w:type="auto"/>
          </w:tcPr>
          <w:p w14:paraId="4DFF5E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69F237" w14:textId="77777777" w:rsidTr="00AB1096">
        <w:tc>
          <w:tcPr>
            <w:tcW w:w="0" w:type="auto"/>
          </w:tcPr>
          <w:p w14:paraId="510702C3" w14:textId="277DEB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R4-2120356</w:t>
            </w:r>
          </w:p>
        </w:tc>
        <w:tc>
          <w:tcPr>
            <w:tcW w:w="0" w:type="auto"/>
          </w:tcPr>
          <w:p w14:paraId="1501D1A1" w14:textId="24D14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[101-e][214] NR_RF_FR2_req_enh2_RRM</w:t>
            </w:r>
          </w:p>
        </w:tc>
        <w:tc>
          <w:tcPr>
            <w:tcW w:w="0" w:type="auto"/>
          </w:tcPr>
          <w:p w14:paraId="01D3B85A" w14:textId="0C793C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2540447" w14:textId="2219D9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34D862" w14:textId="54B9A1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R4-2120209</w:t>
            </w:r>
          </w:p>
        </w:tc>
        <w:tc>
          <w:tcPr>
            <w:tcW w:w="0" w:type="auto"/>
          </w:tcPr>
          <w:p w14:paraId="725E08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FA2013" w14:textId="77777777" w:rsidTr="00AB1096">
        <w:tc>
          <w:tcPr>
            <w:tcW w:w="0" w:type="auto"/>
          </w:tcPr>
          <w:p w14:paraId="38A1A36F" w14:textId="45AD77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R4-2120357</w:t>
            </w:r>
          </w:p>
        </w:tc>
        <w:tc>
          <w:tcPr>
            <w:tcW w:w="0" w:type="auto"/>
          </w:tcPr>
          <w:p w14:paraId="2C079BCA" w14:textId="2AC12C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[101-e][215] NR_HST_FR1_enh_RRM_1</w:t>
            </w:r>
          </w:p>
        </w:tc>
        <w:tc>
          <w:tcPr>
            <w:tcW w:w="0" w:type="auto"/>
          </w:tcPr>
          <w:p w14:paraId="3AF04C48" w14:textId="4FE249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2FAB2CF7" w14:textId="371F88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E8CC28" w14:textId="4FBC59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R4-2120210</w:t>
            </w:r>
          </w:p>
        </w:tc>
        <w:tc>
          <w:tcPr>
            <w:tcW w:w="0" w:type="auto"/>
          </w:tcPr>
          <w:p w14:paraId="01ECFE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1402B1" w14:textId="77777777" w:rsidTr="00AB1096">
        <w:tc>
          <w:tcPr>
            <w:tcW w:w="0" w:type="auto"/>
          </w:tcPr>
          <w:p w14:paraId="24D19FE4" w14:textId="2CB821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R4-2120358</w:t>
            </w:r>
          </w:p>
        </w:tc>
        <w:tc>
          <w:tcPr>
            <w:tcW w:w="0" w:type="auto"/>
          </w:tcPr>
          <w:p w14:paraId="18EFBCF5" w14:textId="2EF7BB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[101-e][216] NR_HST_FR2_RRM_1</w:t>
            </w:r>
          </w:p>
        </w:tc>
        <w:tc>
          <w:tcPr>
            <w:tcW w:w="0" w:type="auto"/>
          </w:tcPr>
          <w:p w14:paraId="4030AF49" w14:textId="70DE41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6C16AC6" w14:textId="199223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29ECF1" w14:textId="165CC9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R4-2120211</w:t>
            </w:r>
          </w:p>
        </w:tc>
        <w:tc>
          <w:tcPr>
            <w:tcW w:w="0" w:type="auto"/>
          </w:tcPr>
          <w:p w14:paraId="1473D0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A9654C" w14:textId="77777777" w:rsidTr="00AB1096">
        <w:tc>
          <w:tcPr>
            <w:tcW w:w="0" w:type="auto"/>
          </w:tcPr>
          <w:p w14:paraId="443E1A2E" w14:textId="2FA004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R4-2120359</w:t>
            </w:r>
          </w:p>
        </w:tc>
        <w:tc>
          <w:tcPr>
            <w:tcW w:w="0" w:type="auto"/>
          </w:tcPr>
          <w:p w14:paraId="1D7F27F0" w14:textId="28D2DD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[101-e][217] NR_HST_FR2_RRM_2</w:t>
            </w:r>
          </w:p>
        </w:tc>
        <w:tc>
          <w:tcPr>
            <w:tcW w:w="0" w:type="auto"/>
          </w:tcPr>
          <w:p w14:paraId="322BD1C5" w14:textId="3C8F74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61B3327" w14:textId="666B3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864F09" w14:textId="3A2BE7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R4-2120212</w:t>
            </w:r>
          </w:p>
        </w:tc>
        <w:tc>
          <w:tcPr>
            <w:tcW w:w="0" w:type="auto"/>
          </w:tcPr>
          <w:p w14:paraId="7792ED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007F2E" w14:textId="77777777" w:rsidTr="00AB1096">
        <w:tc>
          <w:tcPr>
            <w:tcW w:w="0" w:type="auto"/>
          </w:tcPr>
          <w:p w14:paraId="4C19236E" w14:textId="4A1BDE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R4-2120360</w:t>
            </w:r>
          </w:p>
        </w:tc>
        <w:tc>
          <w:tcPr>
            <w:tcW w:w="0" w:type="auto"/>
          </w:tcPr>
          <w:p w14:paraId="7B7113EA" w14:textId="2A2A35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[101-e][218] NR_RRM_enh2_1</w:t>
            </w:r>
          </w:p>
        </w:tc>
        <w:tc>
          <w:tcPr>
            <w:tcW w:w="0" w:type="auto"/>
          </w:tcPr>
          <w:p w14:paraId="3C15F9DC" w14:textId="30568A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321F3E85" w14:textId="03080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AE46BC" w14:textId="655229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R4-2120294</w:t>
            </w:r>
          </w:p>
        </w:tc>
        <w:tc>
          <w:tcPr>
            <w:tcW w:w="0" w:type="auto"/>
          </w:tcPr>
          <w:p w14:paraId="7FDC93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43D719" w14:textId="77777777" w:rsidTr="00AB1096">
        <w:tc>
          <w:tcPr>
            <w:tcW w:w="0" w:type="auto"/>
          </w:tcPr>
          <w:p w14:paraId="6CC3E282" w14:textId="619FAB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R4-2120361</w:t>
            </w:r>
          </w:p>
        </w:tc>
        <w:tc>
          <w:tcPr>
            <w:tcW w:w="0" w:type="auto"/>
          </w:tcPr>
          <w:p w14:paraId="31D58B9D" w14:textId="458CE4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[101-e][219] NR_RRM_enh2_2</w:t>
            </w:r>
          </w:p>
        </w:tc>
        <w:tc>
          <w:tcPr>
            <w:tcW w:w="0" w:type="auto"/>
          </w:tcPr>
          <w:p w14:paraId="6859DF93" w14:textId="4926F7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5AE2E690" w14:textId="76E1F9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B40C30" w14:textId="561E73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R4-2120214</w:t>
            </w:r>
          </w:p>
        </w:tc>
        <w:tc>
          <w:tcPr>
            <w:tcW w:w="0" w:type="auto"/>
          </w:tcPr>
          <w:p w14:paraId="0F445A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4B2F5F" w14:textId="77777777" w:rsidTr="00AB1096">
        <w:tc>
          <w:tcPr>
            <w:tcW w:w="0" w:type="auto"/>
          </w:tcPr>
          <w:p w14:paraId="08963931" w14:textId="14652F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R4-2120362</w:t>
            </w:r>
          </w:p>
        </w:tc>
        <w:tc>
          <w:tcPr>
            <w:tcW w:w="0" w:type="auto"/>
          </w:tcPr>
          <w:p w14:paraId="061CB890" w14:textId="08D349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[101-e][220] NR_RRM_enh2_3</w:t>
            </w:r>
          </w:p>
        </w:tc>
        <w:tc>
          <w:tcPr>
            <w:tcW w:w="0" w:type="auto"/>
          </w:tcPr>
          <w:p w14:paraId="16E122CA" w14:textId="2CAA23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560054E1" w14:textId="16301A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5301A" w14:textId="4E70BD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R4-2120215</w:t>
            </w:r>
          </w:p>
        </w:tc>
        <w:tc>
          <w:tcPr>
            <w:tcW w:w="0" w:type="auto"/>
          </w:tcPr>
          <w:p w14:paraId="58D332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2E6D0D" w14:textId="77777777" w:rsidTr="00AB1096">
        <w:tc>
          <w:tcPr>
            <w:tcW w:w="0" w:type="auto"/>
          </w:tcPr>
          <w:p w14:paraId="43168734" w14:textId="531A5D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R4-2120363</w:t>
            </w:r>
          </w:p>
        </w:tc>
        <w:tc>
          <w:tcPr>
            <w:tcW w:w="0" w:type="auto"/>
          </w:tcPr>
          <w:p w14:paraId="524DB87F" w14:textId="3580A4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[101-e][221] NR_MG_enh_1</w:t>
            </w:r>
          </w:p>
        </w:tc>
        <w:tc>
          <w:tcPr>
            <w:tcW w:w="0" w:type="auto"/>
          </w:tcPr>
          <w:p w14:paraId="0AABBB7A" w14:textId="2344EE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7943FAE7" w14:textId="2687E1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FD69FA" w14:textId="45E34D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R4-2120216</w:t>
            </w:r>
          </w:p>
        </w:tc>
        <w:tc>
          <w:tcPr>
            <w:tcW w:w="0" w:type="auto"/>
          </w:tcPr>
          <w:p w14:paraId="77D771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42C33A" w14:textId="77777777" w:rsidTr="00AB1096">
        <w:tc>
          <w:tcPr>
            <w:tcW w:w="0" w:type="auto"/>
          </w:tcPr>
          <w:p w14:paraId="106C2CAA" w14:textId="75484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R4-2120364</w:t>
            </w:r>
          </w:p>
        </w:tc>
        <w:tc>
          <w:tcPr>
            <w:tcW w:w="0" w:type="auto"/>
          </w:tcPr>
          <w:p w14:paraId="20FA2317" w14:textId="7029AF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[101-e][222] NR_MG_enh_2</w:t>
            </w:r>
          </w:p>
        </w:tc>
        <w:tc>
          <w:tcPr>
            <w:tcW w:w="0" w:type="auto"/>
          </w:tcPr>
          <w:p w14:paraId="3720FF13" w14:textId="0A43B7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7E64DF4" w14:textId="62F257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493926" w14:textId="061F59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R4-2120217</w:t>
            </w:r>
          </w:p>
        </w:tc>
        <w:tc>
          <w:tcPr>
            <w:tcW w:w="0" w:type="auto"/>
          </w:tcPr>
          <w:p w14:paraId="792220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7C5DF4" w14:textId="77777777" w:rsidTr="00AB1096">
        <w:tc>
          <w:tcPr>
            <w:tcW w:w="0" w:type="auto"/>
          </w:tcPr>
          <w:p w14:paraId="3AAACA86" w14:textId="212D20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R4-2120365</w:t>
            </w:r>
          </w:p>
        </w:tc>
        <w:tc>
          <w:tcPr>
            <w:tcW w:w="0" w:type="auto"/>
          </w:tcPr>
          <w:p w14:paraId="45284641" w14:textId="5B3448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[101-e][223] NR_MG_enh_3</w:t>
            </w:r>
          </w:p>
        </w:tc>
        <w:tc>
          <w:tcPr>
            <w:tcW w:w="0" w:type="auto"/>
          </w:tcPr>
          <w:p w14:paraId="351C01B5" w14:textId="7FDBA5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E7A4B48" w14:textId="287330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6CA6C" w14:textId="6617EE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R4-2120218</w:t>
            </w:r>
          </w:p>
        </w:tc>
        <w:tc>
          <w:tcPr>
            <w:tcW w:w="0" w:type="auto"/>
          </w:tcPr>
          <w:p w14:paraId="0DB04C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CBE779" w14:textId="77777777" w:rsidTr="00AB1096">
        <w:tc>
          <w:tcPr>
            <w:tcW w:w="0" w:type="auto"/>
          </w:tcPr>
          <w:p w14:paraId="77095CF3" w14:textId="797BB8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R4-2120366</w:t>
            </w:r>
          </w:p>
        </w:tc>
        <w:tc>
          <w:tcPr>
            <w:tcW w:w="0" w:type="auto"/>
          </w:tcPr>
          <w:p w14:paraId="3D3FDA9A" w14:textId="1A6461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[101-e][224] NR_NTN_solutions_RRM_1</w:t>
            </w:r>
          </w:p>
        </w:tc>
        <w:tc>
          <w:tcPr>
            <w:tcW w:w="0" w:type="auto"/>
          </w:tcPr>
          <w:p w14:paraId="55B21764" w14:textId="180028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C38422D" w14:textId="5921B0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4F92F1" w14:textId="7C7726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R4-2120219</w:t>
            </w:r>
          </w:p>
        </w:tc>
        <w:tc>
          <w:tcPr>
            <w:tcW w:w="0" w:type="auto"/>
          </w:tcPr>
          <w:p w14:paraId="58C4CB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740FD3" w14:textId="77777777" w:rsidTr="00AB1096">
        <w:tc>
          <w:tcPr>
            <w:tcW w:w="0" w:type="auto"/>
          </w:tcPr>
          <w:p w14:paraId="1B1BB67E" w14:textId="2E9012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R4-2120367</w:t>
            </w:r>
          </w:p>
        </w:tc>
        <w:tc>
          <w:tcPr>
            <w:tcW w:w="0" w:type="auto"/>
          </w:tcPr>
          <w:p w14:paraId="1134B799" w14:textId="6820CF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[101-e][225] NR_NTN_solutions_RRM_2</w:t>
            </w:r>
          </w:p>
        </w:tc>
        <w:tc>
          <w:tcPr>
            <w:tcW w:w="0" w:type="auto"/>
          </w:tcPr>
          <w:p w14:paraId="2E74286C" w14:textId="4DBC6F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393F87C8" w14:textId="511A98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48E79C" w14:textId="04550A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R4-2120220</w:t>
            </w:r>
          </w:p>
        </w:tc>
        <w:tc>
          <w:tcPr>
            <w:tcW w:w="0" w:type="auto"/>
          </w:tcPr>
          <w:p w14:paraId="68EA31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CDB464" w14:textId="77777777" w:rsidTr="00AB1096">
        <w:tc>
          <w:tcPr>
            <w:tcW w:w="0" w:type="auto"/>
          </w:tcPr>
          <w:p w14:paraId="24E8DC8D" w14:textId="3E8E12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R4-2120368</w:t>
            </w:r>
          </w:p>
        </w:tc>
        <w:tc>
          <w:tcPr>
            <w:tcW w:w="0" w:type="auto"/>
          </w:tcPr>
          <w:p w14:paraId="1461C4F9" w14:textId="6B69B9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[101-e][226] NR_UE_pow_sav_enh</w:t>
            </w:r>
          </w:p>
        </w:tc>
        <w:tc>
          <w:tcPr>
            <w:tcW w:w="0" w:type="auto"/>
          </w:tcPr>
          <w:p w14:paraId="05CE3D55" w14:textId="520627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5413942F" w14:textId="51253B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28B2A8" w14:textId="1C5C0E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R4-2120221</w:t>
            </w:r>
          </w:p>
        </w:tc>
        <w:tc>
          <w:tcPr>
            <w:tcW w:w="0" w:type="auto"/>
          </w:tcPr>
          <w:p w14:paraId="4A5A99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FC6EC2" w14:textId="77777777" w:rsidTr="00AB1096">
        <w:tc>
          <w:tcPr>
            <w:tcW w:w="0" w:type="auto"/>
          </w:tcPr>
          <w:p w14:paraId="6610C3EE" w14:textId="3D31D7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R4-2120369</w:t>
            </w:r>
          </w:p>
        </w:tc>
        <w:tc>
          <w:tcPr>
            <w:tcW w:w="0" w:type="auto"/>
          </w:tcPr>
          <w:p w14:paraId="2C397EF8" w14:textId="3C2EC1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[101-e][227] NR_SL_enh_RRM</w:t>
            </w:r>
          </w:p>
        </w:tc>
        <w:tc>
          <w:tcPr>
            <w:tcW w:w="0" w:type="auto"/>
          </w:tcPr>
          <w:p w14:paraId="34C8AD16" w14:textId="68BBB8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11A4F94A" w14:textId="04B0C2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FC4CA0" w14:textId="0C260A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R4-2120222</w:t>
            </w:r>
          </w:p>
        </w:tc>
        <w:tc>
          <w:tcPr>
            <w:tcW w:w="0" w:type="auto"/>
          </w:tcPr>
          <w:p w14:paraId="6A1447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BB36D3" w14:textId="77777777" w:rsidTr="00AB1096">
        <w:tc>
          <w:tcPr>
            <w:tcW w:w="0" w:type="auto"/>
          </w:tcPr>
          <w:p w14:paraId="28116ED5" w14:textId="453313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R4-2120370</w:t>
            </w:r>
          </w:p>
        </w:tc>
        <w:tc>
          <w:tcPr>
            <w:tcW w:w="0" w:type="auto"/>
          </w:tcPr>
          <w:p w14:paraId="3FD5B4DA" w14:textId="538576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[101-e][228] NR_ext_to_71GHz_RRM_1</w:t>
            </w:r>
          </w:p>
        </w:tc>
        <w:tc>
          <w:tcPr>
            <w:tcW w:w="0" w:type="auto"/>
          </w:tcPr>
          <w:p w14:paraId="0487E704" w14:textId="421A83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6CB6336E" w14:textId="0E4534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FFEE5" w14:textId="0FF665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R4-2120223</w:t>
            </w:r>
          </w:p>
        </w:tc>
        <w:tc>
          <w:tcPr>
            <w:tcW w:w="0" w:type="auto"/>
          </w:tcPr>
          <w:p w14:paraId="40425B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371421" w14:textId="77777777" w:rsidTr="00AB1096">
        <w:tc>
          <w:tcPr>
            <w:tcW w:w="0" w:type="auto"/>
          </w:tcPr>
          <w:p w14:paraId="2E79D2E0" w14:textId="780C17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R4-2120371</w:t>
            </w:r>
          </w:p>
        </w:tc>
        <w:tc>
          <w:tcPr>
            <w:tcW w:w="0" w:type="auto"/>
          </w:tcPr>
          <w:p w14:paraId="129BAF73" w14:textId="02DBFD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[101-e][229] NR_ext_to_71GHz_RRM_2</w:t>
            </w:r>
          </w:p>
        </w:tc>
        <w:tc>
          <w:tcPr>
            <w:tcW w:w="0" w:type="auto"/>
          </w:tcPr>
          <w:p w14:paraId="79A67A9B" w14:textId="4C9033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2BA967B" w14:textId="5326FD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2B9E10" w14:textId="19E934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R4-2120224</w:t>
            </w:r>
          </w:p>
        </w:tc>
        <w:tc>
          <w:tcPr>
            <w:tcW w:w="0" w:type="auto"/>
          </w:tcPr>
          <w:p w14:paraId="635B9A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046410" w14:textId="77777777" w:rsidTr="00AB1096">
        <w:tc>
          <w:tcPr>
            <w:tcW w:w="0" w:type="auto"/>
          </w:tcPr>
          <w:p w14:paraId="156B0FCC" w14:textId="5B7FB7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R4-2120372</w:t>
            </w:r>
          </w:p>
        </w:tc>
        <w:tc>
          <w:tcPr>
            <w:tcW w:w="0" w:type="auto"/>
          </w:tcPr>
          <w:p w14:paraId="4749B523" w14:textId="4DC260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[101-e][230] NR_IAB_enh_RRM</w:t>
            </w:r>
          </w:p>
        </w:tc>
        <w:tc>
          <w:tcPr>
            <w:tcW w:w="0" w:type="auto"/>
          </w:tcPr>
          <w:p w14:paraId="71B6EA1C" w14:textId="350162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14031AE" w14:textId="113E88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BE9D47" w14:textId="26FC11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R4-2120225</w:t>
            </w:r>
          </w:p>
        </w:tc>
        <w:tc>
          <w:tcPr>
            <w:tcW w:w="0" w:type="auto"/>
          </w:tcPr>
          <w:p w14:paraId="39A488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186141" w14:textId="77777777" w:rsidTr="00AB1096">
        <w:tc>
          <w:tcPr>
            <w:tcW w:w="0" w:type="auto"/>
          </w:tcPr>
          <w:p w14:paraId="5D403A93" w14:textId="5457C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R4-2120373</w:t>
            </w:r>
          </w:p>
        </w:tc>
        <w:tc>
          <w:tcPr>
            <w:tcW w:w="0" w:type="auto"/>
          </w:tcPr>
          <w:p w14:paraId="041401C8" w14:textId="46844E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[101-e][231] NR_feMIMO_RRM</w:t>
            </w:r>
          </w:p>
        </w:tc>
        <w:tc>
          <w:tcPr>
            <w:tcW w:w="0" w:type="auto"/>
          </w:tcPr>
          <w:p w14:paraId="0E950A1C" w14:textId="5CC733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6B18D59" w14:textId="6103DE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883325" w14:textId="6C6F5C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R4-2120226</w:t>
            </w:r>
          </w:p>
        </w:tc>
        <w:tc>
          <w:tcPr>
            <w:tcW w:w="0" w:type="auto"/>
          </w:tcPr>
          <w:p w14:paraId="581F0B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5F94D4" w14:textId="77777777" w:rsidTr="00AB1096">
        <w:tc>
          <w:tcPr>
            <w:tcW w:w="0" w:type="auto"/>
          </w:tcPr>
          <w:p w14:paraId="6763227E" w14:textId="77DD47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R4-2120374</w:t>
            </w:r>
          </w:p>
        </w:tc>
        <w:tc>
          <w:tcPr>
            <w:tcW w:w="0" w:type="auto"/>
          </w:tcPr>
          <w:p w14:paraId="612F35FB" w14:textId="7F0D0C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[101-e][232] NR_redcap_RRM_1</w:t>
            </w:r>
          </w:p>
        </w:tc>
        <w:tc>
          <w:tcPr>
            <w:tcW w:w="0" w:type="auto"/>
          </w:tcPr>
          <w:p w14:paraId="6B36C1D6" w14:textId="32A2DF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EB71EE9" w14:textId="2D70C7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29A756" w14:textId="5AAE58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R4-2120227</w:t>
            </w:r>
          </w:p>
        </w:tc>
        <w:tc>
          <w:tcPr>
            <w:tcW w:w="0" w:type="auto"/>
          </w:tcPr>
          <w:p w14:paraId="53056E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23A3D5" w14:textId="77777777" w:rsidTr="00AB1096">
        <w:tc>
          <w:tcPr>
            <w:tcW w:w="0" w:type="auto"/>
          </w:tcPr>
          <w:p w14:paraId="4A7ADE36" w14:textId="1D50EA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R4-2120375</w:t>
            </w:r>
          </w:p>
        </w:tc>
        <w:tc>
          <w:tcPr>
            <w:tcW w:w="0" w:type="auto"/>
          </w:tcPr>
          <w:p w14:paraId="66AB9B0D" w14:textId="443121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[101-e][233] NR_redcap_RRM_2</w:t>
            </w:r>
          </w:p>
        </w:tc>
        <w:tc>
          <w:tcPr>
            <w:tcW w:w="0" w:type="auto"/>
          </w:tcPr>
          <w:p w14:paraId="60682EF7" w14:textId="2BD7D3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17DEB37E" w14:textId="11D217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98A29E" w14:textId="43E129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R4-2120228</w:t>
            </w:r>
          </w:p>
        </w:tc>
        <w:tc>
          <w:tcPr>
            <w:tcW w:w="0" w:type="auto"/>
          </w:tcPr>
          <w:p w14:paraId="5BA369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998877" w14:textId="77777777" w:rsidTr="00AB1096">
        <w:tc>
          <w:tcPr>
            <w:tcW w:w="0" w:type="auto"/>
          </w:tcPr>
          <w:p w14:paraId="14A090AB" w14:textId="7F151D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R4-2120376</w:t>
            </w:r>
          </w:p>
        </w:tc>
        <w:tc>
          <w:tcPr>
            <w:tcW w:w="0" w:type="auto"/>
          </w:tcPr>
          <w:p w14:paraId="6EDAB1AE" w14:textId="682B53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[101-e][234] NR_redcap_RRM_3</w:t>
            </w:r>
          </w:p>
        </w:tc>
        <w:tc>
          <w:tcPr>
            <w:tcW w:w="0" w:type="auto"/>
          </w:tcPr>
          <w:p w14:paraId="56DF5DF1" w14:textId="612802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5223B899" w14:textId="56E551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D9B73" w14:textId="366E9C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R4-2120229</w:t>
            </w:r>
          </w:p>
        </w:tc>
        <w:tc>
          <w:tcPr>
            <w:tcW w:w="0" w:type="auto"/>
          </w:tcPr>
          <w:p w14:paraId="6AF16A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1E2E46" w14:textId="77777777" w:rsidTr="00AB1096">
        <w:tc>
          <w:tcPr>
            <w:tcW w:w="0" w:type="auto"/>
          </w:tcPr>
          <w:p w14:paraId="7AA83117" w14:textId="6DE207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R4-2120377</w:t>
            </w:r>
          </w:p>
        </w:tc>
        <w:tc>
          <w:tcPr>
            <w:tcW w:w="0" w:type="auto"/>
          </w:tcPr>
          <w:p w14:paraId="21702BEE" w14:textId="134F2B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[101-e][235] NR_pos_enh_1</w:t>
            </w:r>
          </w:p>
        </w:tc>
        <w:tc>
          <w:tcPr>
            <w:tcW w:w="0" w:type="auto"/>
          </w:tcPr>
          <w:p w14:paraId="67520494" w14:textId="5F3D4D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08687AB" w14:textId="4DC536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0F8628" w14:textId="21D9A5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R4-2120230</w:t>
            </w:r>
          </w:p>
        </w:tc>
        <w:tc>
          <w:tcPr>
            <w:tcW w:w="0" w:type="auto"/>
          </w:tcPr>
          <w:p w14:paraId="729AA0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65BDFE" w14:textId="77777777" w:rsidTr="00AB1096">
        <w:tc>
          <w:tcPr>
            <w:tcW w:w="0" w:type="auto"/>
          </w:tcPr>
          <w:p w14:paraId="673C8BD8" w14:textId="1536C1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R4-2120378</w:t>
            </w:r>
          </w:p>
        </w:tc>
        <w:tc>
          <w:tcPr>
            <w:tcW w:w="0" w:type="auto"/>
          </w:tcPr>
          <w:p w14:paraId="18CDC83F" w14:textId="70B840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[101-e][236] NR_pos_enh_2</w:t>
            </w:r>
          </w:p>
        </w:tc>
        <w:tc>
          <w:tcPr>
            <w:tcW w:w="0" w:type="auto"/>
          </w:tcPr>
          <w:p w14:paraId="2987C625" w14:textId="67927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58C94831" w14:textId="785DAB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E355F8" w14:textId="3C921A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R4-2120231</w:t>
            </w:r>
          </w:p>
        </w:tc>
        <w:tc>
          <w:tcPr>
            <w:tcW w:w="0" w:type="auto"/>
          </w:tcPr>
          <w:p w14:paraId="7865E0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46AA6E" w14:textId="77777777" w:rsidTr="00AB1096">
        <w:tc>
          <w:tcPr>
            <w:tcW w:w="0" w:type="auto"/>
          </w:tcPr>
          <w:p w14:paraId="27FD0286" w14:textId="2B0513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R4-2120379</w:t>
            </w:r>
          </w:p>
        </w:tc>
        <w:tc>
          <w:tcPr>
            <w:tcW w:w="0" w:type="auto"/>
          </w:tcPr>
          <w:p w14:paraId="3056975D" w14:textId="7CD3AC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[101-e][237] LTE_NR_DC_enh2</w:t>
            </w:r>
          </w:p>
        </w:tc>
        <w:tc>
          <w:tcPr>
            <w:tcW w:w="0" w:type="auto"/>
          </w:tcPr>
          <w:p w14:paraId="04F9859C" w14:textId="5F7F3F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3875556" w14:textId="2FBCEF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E1AFC4" w14:textId="7E45AA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R4-2120232</w:t>
            </w:r>
          </w:p>
        </w:tc>
        <w:tc>
          <w:tcPr>
            <w:tcW w:w="0" w:type="auto"/>
          </w:tcPr>
          <w:p w14:paraId="5220BE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0E0F72" w14:textId="77777777" w:rsidTr="00AB1096">
        <w:tc>
          <w:tcPr>
            <w:tcW w:w="0" w:type="auto"/>
          </w:tcPr>
          <w:p w14:paraId="4B14EC4B" w14:textId="327350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R4-2120380</w:t>
            </w:r>
          </w:p>
        </w:tc>
        <w:tc>
          <w:tcPr>
            <w:tcW w:w="0" w:type="auto"/>
          </w:tcPr>
          <w:p w14:paraId="7CB9D089" w14:textId="0CDE28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[101-e][238] NR_IIOT_URLLC_enh</w:t>
            </w:r>
          </w:p>
        </w:tc>
        <w:tc>
          <w:tcPr>
            <w:tcW w:w="0" w:type="auto"/>
          </w:tcPr>
          <w:p w14:paraId="7F82090F" w14:textId="41B8D3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AA276DE" w14:textId="6A850E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B6E437" w14:textId="0D869B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R4-2120233</w:t>
            </w:r>
          </w:p>
        </w:tc>
        <w:tc>
          <w:tcPr>
            <w:tcW w:w="0" w:type="auto"/>
          </w:tcPr>
          <w:p w14:paraId="545DC2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DD2D67" w14:textId="77777777" w:rsidTr="00AB1096">
        <w:tc>
          <w:tcPr>
            <w:tcW w:w="0" w:type="auto"/>
          </w:tcPr>
          <w:p w14:paraId="00E723D3" w14:textId="0823AC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R4-2120381</w:t>
            </w:r>
          </w:p>
        </w:tc>
        <w:tc>
          <w:tcPr>
            <w:tcW w:w="0" w:type="auto"/>
          </w:tcPr>
          <w:p w14:paraId="3E561558" w14:textId="5BAF9D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[101-e][239] NR_SL_relay</w:t>
            </w:r>
          </w:p>
        </w:tc>
        <w:tc>
          <w:tcPr>
            <w:tcW w:w="0" w:type="auto"/>
          </w:tcPr>
          <w:p w14:paraId="077D9396" w14:textId="7B2CD3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77938C6C" w14:textId="01A9C3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F0E82" w14:textId="68CCA2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R4-2120234</w:t>
            </w:r>
          </w:p>
        </w:tc>
        <w:tc>
          <w:tcPr>
            <w:tcW w:w="0" w:type="auto"/>
          </w:tcPr>
          <w:p w14:paraId="0F5C74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818AA7" w14:textId="77777777" w:rsidTr="00AB1096">
        <w:tc>
          <w:tcPr>
            <w:tcW w:w="0" w:type="auto"/>
          </w:tcPr>
          <w:p w14:paraId="28AA3326" w14:textId="0EB0EB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R4-2120382</w:t>
            </w:r>
          </w:p>
        </w:tc>
        <w:tc>
          <w:tcPr>
            <w:tcW w:w="0" w:type="auto"/>
          </w:tcPr>
          <w:p w14:paraId="2478F44D" w14:textId="34530E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[101-e][240] NR_SmallData_INACTIVE_NWM</w:t>
            </w:r>
          </w:p>
        </w:tc>
        <w:tc>
          <w:tcPr>
            <w:tcW w:w="0" w:type="auto"/>
          </w:tcPr>
          <w:p w14:paraId="4F40E9FD" w14:textId="71502A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85D7BB6" w14:textId="2B6AE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5F9EB5" w14:textId="3FBAC0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R4-2120235</w:t>
            </w:r>
          </w:p>
        </w:tc>
        <w:tc>
          <w:tcPr>
            <w:tcW w:w="0" w:type="auto"/>
          </w:tcPr>
          <w:p w14:paraId="405831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8ABDAE" w14:textId="77777777" w:rsidTr="00AB1096">
        <w:tc>
          <w:tcPr>
            <w:tcW w:w="0" w:type="auto"/>
          </w:tcPr>
          <w:p w14:paraId="007A0F16" w14:textId="499B95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R4-2120383</w:t>
            </w:r>
          </w:p>
        </w:tc>
        <w:tc>
          <w:tcPr>
            <w:tcW w:w="0" w:type="auto"/>
          </w:tcPr>
          <w:p w14:paraId="65A166ED" w14:textId="70BE63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[101-e][241] NB_IOTenh4_LTE_eMTC6_RRM_NWM</w:t>
            </w:r>
          </w:p>
        </w:tc>
        <w:tc>
          <w:tcPr>
            <w:tcW w:w="0" w:type="auto"/>
          </w:tcPr>
          <w:p w14:paraId="7BF68B2E" w14:textId="52FE3D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C465D65" w14:textId="7E7980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9C4EE" w14:textId="163177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R4-2120236</w:t>
            </w:r>
          </w:p>
        </w:tc>
        <w:tc>
          <w:tcPr>
            <w:tcW w:w="0" w:type="auto"/>
          </w:tcPr>
          <w:p w14:paraId="4484C5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0E77C3" w14:textId="77777777" w:rsidTr="00AB1096">
        <w:tc>
          <w:tcPr>
            <w:tcW w:w="0" w:type="auto"/>
          </w:tcPr>
          <w:p w14:paraId="1FA73CEF" w14:textId="551554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R4-2120384</w:t>
            </w:r>
          </w:p>
        </w:tc>
        <w:tc>
          <w:tcPr>
            <w:tcW w:w="0" w:type="auto"/>
          </w:tcPr>
          <w:p w14:paraId="6DD96AAC" w14:textId="2E65D1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[101-e][242] LS_reply_NR_MUSIM_R2-2108861</w:t>
            </w:r>
          </w:p>
        </w:tc>
        <w:tc>
          <w:tcPr>
            <w:tcW w:w="0" w:type="auto"/>
          </w:tcPr>
          <w:p w14:paraId="48DE3E1F" w14:textId="1321B5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11020BFF" w14:textId="0F4FC3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92FC39" w14:textId="020A7F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R4-2120237</w:t>
            </w:r>
          </w:p>
        </w:tc>
        <w:tc>
          <w:tcPr>
            <w:tcW w:w="0" w:type="auto"/>
          </w:tcPr>
          <w:p w14:paraId="1FE2CE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1129AF" w14:textId="77777777" w:rsidTr="00AB1096">
        <w:tc>
          <w:tcPr>
            <w:tcW w:w="0" w:type="auto"/>
          </w:tcPr>
          <w:p w14:paraId="2BB92C71" w14:textId="16790F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R4-2120385</w:t>
            </w:r>
          </w:p>
        </w:tc>
        <w:tc>
          <w:tcPr>
            <w:tcW w:w="0" w:type="auto"/>
          </w:tcPr>
          <w:p w14:paraId="79EAC3FD" w14:textId="3D4B84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[101-e][243] LS_reply_NR_UE_pow_sav_R2-2108877</w:t>
            </w:r>
          </w:p>
        </w:tc>
        <w:tc>
          <w:tcPr>
            <w:tcW w:w="0" w:type="auto"/>
          </w:tcPr>
          <w:p w14:paraId="3E6DB20D" w14:textId="153002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1154815B" w14:textId="6DE673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3315C" w14:textId="3CEA5A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R4-2120238</w:t>
            </w:r>
          </w:p>
        </w:tc>
        <w:tc>
          <w:tcPr>
            <w:tcW w:w="0" w:type="auto"/>
          </w:tcPr>
          <w:p w14:paraId="19B984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E2DCC6" w14:textId="77777777" w:rsidTr="00AB1096">
        <w:tc>
          <w:tcPr>
            <w:tcW w:w="0" w:type="auto"/>
          </w:tcPr>
          <w:p w14:paraId="438E1A70" w14:textId="713C80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R4-2120386</w:t>
            </w:r>
          </w:p>
        </w:tc>
        <w:tc>
          <w:tcPr>
            <w:tcW w:w="0" w:type="auto"/>
          </w:tcPr>
          <w:p w14:paraId="3D9917E6" w14:textId="3915EB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on hypothetical PDCCH performance for RLM and BFD for RedCap UE</w:t>
            </w:r>
          </w:p>
        </w:tc>
        <w:tc>
          <w:tcPr>
            <w:tcW w:w="0" w:type="auto"/>
          </w:tcPr>
          <w:p w14:paraId="3536AAE5" w14:textId="18E5FA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46F2F4" w14:textId="49C053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E3335C" w14:textId="725DEA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R4-2118817</w:t>
            </w:r>
          </w:p>
        </w:tc>
        <w:tc>
          <w:tcPr>
            <w:tcW w:w="0" w:type="auto"/>
          </w:tcPr>
          <w:p w14:paraId="28363D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3B742A" w14:textId="77777777" w:rsidTr="00AB1096">
        <w:tc>
          <w:tcPr>
            <w:tcW w:w="0" w:type="auto"/>
          </w:tcPr>
          <w:p w14:paraId="1CF496FB" w14:textId="1AE417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R4-2120387</w:t>
            </w:r>
          </w:p>
        </w:tc>
        <w:tc>
          <w:tcPr>
            <w:tcW w:w="0" w:type="auto"/>
          </w:tcPr>
          <w:p w14:paraId="6E50E62F" w14:textId="3B57CC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CSSF - R16</w:t>
            </w:r>
          </w:p>
        </w:tc>
        <w:tc>
          <w:tcPr>
            <w:tcW w:w="0" w:type="auto"/>
          </w:tcPr>
          <w:p w14:paraId="309B9276" w14:textId="323A98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B4E763B" w14:textId="0CF6B2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C1AAC91" w14:textId="6F1CE4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R4-2118924</w:t>
            </w:r>
          </w:p>
        </w:tc>
        <w:tc>
          <w:tcPr>
            <w:tcW w:w="0" w:type="auto"/>
          </w:tcPr>
          <w:p w14:paraId="565B2F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E8114A" w14:textId="77777777" w:rsidTr="00AB1096">
        <w:tc>
          <w:tcPr>
            <w:tcW w:w="0" w:type="auto"/>
          </w:tcPr>
          <w:p w14:paraId="7B686C96" w14:textId="6FEC20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R4-2120388</w:t>
            </w:r>
          </w:p>
        </w:tc>
        <w:tc>
          <w:tcPr>
            <w:tcW w:w="0" w:type="auto"/>
          </w:tcPr>
          <w:p w14:paraId="701ABB43" w14:textId="50A48F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SFTD measurement accuracy under NE-DC</w:t>
            </w:r>
          </w:p>
        </w:tc>
        <w:tc>
          <w:tcPr>
            <w:tcW w:w="0" w:type="auto"/>
          </w:tcPr>
          <w:p w14:paraId="4C8EF472" w14:textId="54175C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CMCC, Apple</w:t>
            </w:r>
          </w:p>
        </w:tc>
        <w:tc>
          <w:tcPr>
            <w:tcW w:w="0" w:type="auto"/>
          </w:tcPr>
          <w:p w14:paraId="2344A40A" w14:textId="1F3E5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55D952" w14:textId="36D91E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R4-2118073</w:t>
            </w:r>
          </w:p>
        </w:tc>
        <w:tc>
          <w:tcPr>
            <w:tcW w:w="0" w:type="auto"/>
          </w:tcPr>
          <w:p w14:paraId="477ECF6B" w14:textId="427F5E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R4-2120388</w:t>
            </w:r>
          </w:p>
        </w:tc>
      </w:tr>
      <w:tr w:rsidR="00AB1096" w14:paraId="25C5EA13" w14:textId="77777777" w:rsidTr="00AB1096">
        <w:tc>
          <w:tcPr>
            <w:tcW w:w="0" w:type="auto"/>
          </w:tcPr>
          <w:p w14:paraId="1CB7542A" w14:textId="34B1B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R4-2120389</w:t>
            </w:r>
          </w:p>
        </w:tc>
        <w:tc>
          <w:tcPr>
            <w:tcW w:w="0" w:type="auto"/>
          </w:tcPr>
          <w:p w14:paraId="40248103" w14:textId="202AB1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on UL CCs in intra-band UL CA in 38.133</w:t>
            </w:r>
          </w:p>
        </w:tc>
        <w:tc>
          <w:tcPr>
            <w:tcW w:w="0" w:type="auto"/>
          </w:tcPr>
          <w:p w14:paraId="53761AF1" w14:textId="20F3CE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F47AFF" w14:textId="444CAE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1F74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C954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D5EFB2" w14:textId="77777777" w:rsidTr="00AB1096">
        <w:tc>
          <w:tcPr>
            <w:tcW w:w="0" w:type="auto"/>
          </w:tcPr>
          <w:p w14:paraId="0FA928B7" w14:textId="645943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R4-2120390</w:t>
            </w:r>
          </w:p>
        </w:tc>
        <w:tc>
          <w:tcPr>
            <w:tcW w:w="0" w:type="auto"/>
          </w:tcPr>
          <w:p w14:paraId="678BB4C4" w14:textId="4F7E61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on UL CCs in intra-band UL CA in 38.133</w:t>
            </w:r>
          </w:p>
        </w:tc>
        <w:tc>
          <w:tcPr>
            <w:tcW w:w="0" w:type="auto"/>
          </w:tcPr>
          <w:p w14:paraId="75A2BD8F" w14:textId="3E718B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4F0889" w14:textId="24FA1F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6077E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BDC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4277A6" w14:textId="77777777" w:rsidTr="00AB1096">
        <w:tc>
          <w:tcPr>
            <w:tcW w:w="0" w:type="auto"/>
          </w:tcPr>
          <w:p w14:paraId="518C39C4" w14:textId="54F4E4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R4-2120391</w:t>
            </w:r>
          </w:p>
        </w:tc>
        <w:tc>
          <w:tcPr>
            <w:tcW w:w="0" w:type="auto"/>
          </w:tcPr>
          <w:p w14:paraId="0B90E8E0" w14:textId="52007A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R14</w:t>
            </w:r>
          </w:p>
        </w:tc>
        <w:tc>
          <w:tcPr>
            <w:tcW w:w="0" w:type="auto"/>
          </w:tcPr>
          <w:p w14:paraId="51429697" w14:textId="7756FF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98080F" w14:textId="5F9641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D79DBD4" w14:textId="225C9D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R4-2119325</w:t>
            </w:r>
          </w:p>
        </w:tc>
        <w:tc>
          <w:tcPr>
            <w:tcW w:w="0" w:type="auto"/>
          </w:tcPr>
          <w:p w14:paraId="66F306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54C488" w14:textId="77777777" w:rsidTr="00AB1096">
        <w:tc>
          <w:tcPr>
            <w:tcW w:w="0" w:type="auto"/>
          </w:tcPr>
          <w:p w14:paraId="7C89143D" w14:textId="0A049F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R4-2120392</w:t>
            </w:r>
          </w:p>
        </w:tc>
        <w:tc>
          <w:tcPr>
            <w:tcW w:w="0" w:type="auto"/>
          </w:tcPr>
          <w:p w14:paraId="31DA733A" w14:textId="6E7062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requirements in relaxed measurement R16</w:t>
            </w:r>
          </w:p>
        </w:tc>
        <w:tc>
          <w:tcPr>
            <w:tcW w:w="0" w:type="auto"/>
          </w:tcPr>
          <w:p w14:paraId="248356B5" w14:textId="686DC7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A2210A" w14:textId="568526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FDA5AD2" w14:textId="4D342A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R4-2118824</w:t>
            </w:r>
          </w:p>
        </w:tc>
        <w:tc>
          <w:tcPr>
            <w:tcW w:w="0" w:type="auto"/>
          </w:tcPr>
          <w:p w14:paraId="66DAEA2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7B6662" w14:textId="77777777" w:rsidTr="00AB1096">
        <w:tc>
          <w:tcPr>
            <w:tcW w:w="0" w:type="auto"/>
          </w:tcPr>
          <w:p w14:paraId="02E24882" w14:textId="3E13A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R4-2120393</w:t>
            </w:r>
          </w:p>
        </w:tc>
        <w:tc>
          <w:tcPr>
            <w:tcW w:w="0" w:type="auto"/>
          </w:tcPr>
          <w:p w14:paraId="3E045A60" w14:textId="13F595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SRVCC TCs</w:t>
            </w:r>
          </w:p>
        </w:tc>
        <w:tc>
          <w:tcPr>
            <w:tcW w:w="0" w:type="auto"/>
          </w:tcPr>
          <w:p w14:paraId="480BE2BA" w14:textId="4F77E7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Huawei, Hisilicon</w:t>
            </w:r>
          </w:p>
        </w:tc>
        <w:tc>
          <w:tcPr>
            <w:tcW w:w="0" w:type="auto"/>
          </w:tcPr>
          <w:p w14:paraId="0B05DFDA" w14:textId="45F2E4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695F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BB9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696273" w14:textId="77777777" w:rsidTr="00AB1096">
        <w:tc>
          <w:tcPr>
            <w:tcW w:w="0" w:type="auto"/>
          </w:tcPr>
          <w:p w14:paraId="49B03BFF" w14:textId="54F298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R4-2120394</w:t>
            </w:r>
          </w:p>
        </w:tc>
        <w:tc>
          <w:tcPr>
            <w:tcW w:w="0" w:type="auto"/>
          </w:tcPr>
          <w:p w14:paraId="08FA7E48" w14:textId="79DE39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QCL configuration on temporary RS for efficient SCell activation in NR CA</w:t>
            </w:r>
          </w:p>
        </w:tc>
        <w:tc>
          <w:tcPr>
            <w:tcW w:w="0" w:type="auto"/>
          </w:tcPr>
          <w:p w14:paraId="0CCB3F11" w14:textId="5D4C57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C3F1769" w14:textId="54B8DC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7205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301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EB87AB" w14:textId="77777777" w:rsidTr="00AB1096">
        <w:tc>
          <w:tcPr>
            <w:tcW w:w="0" w:type="auto"/>
          </w:tcPr>
          <w:p w14:paraId="06C647B3" w14:textId="79C075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R4-2120395</w:t>
            </w:r>
          </w:p>
        </w:tc>
        <w:tc>
          <w:tcPr>
            <w:tcW w:w="0" w:type="auto"/>
          </w:tcPr>
          <w:p w14:paraId="7FB96488" w14:textId="67583E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mobility enhancement test cases_R16</w:t>
            </w:r>
          </w:p>
        </w:tc>
        <w:tc>
          <w:tcPr>
            <w:tcW w:w="0" w:type="auto"/>
          </w:tcPr>
          <w:p w14:paraId="0652B2B1" w14:textId="3F60DF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9DD864" w14:textId="026559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832EA0" w14:textId="051A4F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R4-2118792</w:t>
            </w:r>
          </w:p>
        </w:tc>
        <w:tc>
          <w:tcPr>
            <w:tcW w:w="0" w:type="auto"/>
          </w:tcPr>
          <w:p w14:paraId="12A06F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EB833D" w14:textId="77777777" w:rsidTr="00AB1096">
        <w:tc>
          <w:tcPr>
            <w:tcW w:w="0" w:type="auto"/>
          </w:tcPr>
          <w:p w14:paraId="3840319E" w14:textId="31168E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R4-2120396</w:t>
            </w:r>
          </w:p>
        </w:tc>
        <w:tc>
          <w:tcPr>
            <w:tcW w:w="0" w:type="auto"/>
          </w:tcPr>
          <w:p w14:paraId="11BC4E65" w14:textId="495C3E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direct SCell activation test cases_R16</w:t>
            </w:r>
          </w:p>
        </w:tc>
        <w:tc>
          <w:tcPr>
            <w:tcW w:w="0" w:type="auto"/>
          </w:tcPr>
          <w:p w14:paraId="001843EC" w14:textId="72CF4F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F2764C" w14:textId="1631F2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9B118FB" w14:textId="152B3C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R4-2118794</w:t>
            </w:r>
          </w:p>
        </w:tc>
        <w:tc>
          <w:tcPr>
            <w:tcW w:w="0" w:type="auto"/>
          </w:tcPr>
          <w:p w14:paraId="3A180E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D26409" w14:textId="77777777" w:rsidTr="00AB1096">
        <w:tc>
          <w:tcPr>
            <w:tcW w:w="0" w:type="auto"/>
          </w:tcPr>
          <w:p w14:paraId="53FE0988" w14:textId="3054A9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R4-2120397</w:t>
            </w:r>
          </w:p>
        </w:tc>
        <w:tc>
          <w:tcPr>
            <w:tcW w:w="0" w:type="auto"/>
          </w:tcPr>
          <w:p w14:paraId="53C0954D" w14:textId="3B02F2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Update of SRS configuration in A.4.5.8 R16</w:t>
            </w:r>
          </w:p>
        </w:tc>
        <w:tc>
          <w:tcPr>
            <w:tcW w:w="0" w:type="auto"/>
          </w:tcPr>
          <w:p w14:paraId="1E2C7E38" w14:textId="7B2FD1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F2FC9E" w14:textId="747ACD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D1FDCF" w14:textId="261864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R4-2118859</w:t>
            </w:r>
          </w:p>
        </w:tc>
        <w:tc>
          <w:tcPr>
            <w:tcW w:w="0" w:type="auto"/>
          </w:tcPr>
          <w:p w14:paraId="4A02C1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C13D40" w14:textId="77777777" w:rsidTr="00AB1096">
        <w:tc>
          <w:tcPr>
            <w:tcW w:w="0" w:type="auto"/>
          </w:tcPr>
          <w:p w14:paraId="4D9DED5F" w14:textId="655797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R4-2120398</w:t>
            </w:r>
          </w:p>
        </w:tc>
        <w:tc>
          <w:tcPr>
            <w:tcW w:w="0" w:type="auto"/>
          </w:tcPr>
          <w:p w14:paraId="3EA8369F" w14:textId="6C4C3B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requirements of R16 NR RRC-based procedures_R16</w:t>
            </w:r>
          </w:p>
        </w:tc>
        <w:tc>
          <w:tcPr>
            <w:tcW w:w="0" w:type="auto"/>
          </w:tcPr>
          <w:p w14:paraId="564434D2" w14:textId="4387F8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AB4BEF" w14:textId="524DAE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8CDC06" w14:textId="091995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R4-2118790</w:t>
            </w:r>
          </w:p>
        </w:tc>
        <w:tc>
          <w:tcPr>
            <w:tcW w:w="0" w:type="auto"/>
          </w:tcPr>
          <w:p w14:paraId="7DE1C7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A02449" w14:textId="77777777" w:rsidTr="00AB1096">
        <w:tc>
          <w:tcPr>
            <w:tcW w:w="0" w:type="auto"/>
          </w:tcPr>
          <w:p w14:paraId="0FAE8EC9" w14:textId="7E9CDC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R4-2120399</w:t>
            </w:r>
          </w:p>
        </w:tc>
        <w:tc>
          <w:tcPr>
            <w:tcW w:w="0" w:type="auto"/>
          </w:tcPr>
          <w:p w14:paraId="36A86FC4" w14:textId="62B225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requirements</w:t>
            </w:r>
          </w:p>
        </w:tc>
        <w:tc>
          <w:tcPr>
            <w:tcW w:w="0" w:type="auto"/>
          </w:tcPr>
          <w:p w14:paraId="76D47543" w14:textId="67463C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Apple, Nokia, Nokia Shanghai Bell</w:t>
            </w:r>
          </w:p>
        </w:tc>
        <w:tc>
          <w:tcPr>
            <w:tcW w:w="0" w:type="auto"/>
          </w:tcPr>
          <w:p w14:paraId="4FA37AFB" w14:textId="0C8E9C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B1E1E6" w14:textId="562931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R4-2119342</w:t>
            </w:r>
          </w:p>
        </w:tc>
        <w:tc>
          <w:tcPr>
            <w:tcW w:w="0" w:type="auto"/>
          </w:tcPr>
          <w:p w14:paraId="3C3411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FC2084" w14:textId="77777777" w:rsidTr="00AB1096">
        <w:tc>
          <w:tcPr>
            <w:tcW w:w="0" w:type="auto"/>
          </w:tcPr>
          <w:p w14:paraId="5259DEB1" w14:textId="7E7855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R4-2120400</w:t>
            </w:r>
          </w:p>
        </w:tc>
        <w:tc>
          <w:tcPr>
            <w:tcW w:w="0" w:type="auto"/>
          </w:tcPr>
          <w:p w14:paraId="5CC11786" w14:textId="698057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inter-band CA</w:t>
            </w:r>
          </w:p>
        </w:tc>
        <w:tc>
          <w:tcPr>
            <w:tcW w:w="0" w:type="auto"/>
          </w:tcPr>
          <w:p w14:paraId="76B046BE" w14:textId="7BB885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</w:t>
            </w:r>
          </w:p>
        </w:tc>
        <w:tc>
          <w:tcPr>
            <w:tcW w:w="0" w:type="auto"/>
          </w:tcPr>
          <w:p w14:paraId="6396E9C5" w14:textId="70D8A2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93296C" w14:textId="41E1BB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R4-2119344</w:t>
            </w:r>
          </w:p>
        </w:tc>
        <w:tc>
          <w:tcPr>
            <w:tcW w:w="0" w:type="auto"/>
          </w:tcPr>
          <w:p w14:paraId="3BA8DB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DB62DE" w14:textId="77777777" w:rsidTr="00AB1096">
        <w:tc>
          <w:tcPr>
            <w:tcW w:w="0" w:type="auto"/>
          </w:tcPr>
          <w:p w14:paraId="4ACED32E" w14:textId="256CB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R4-2120401</w:t>
            </w:r>
          </w:p>
        </w:tc>
        <w:tc>
          <w:tcPr>
            <w:tcW w:w="0" w:type="auto"/>
          </w:tcPr>
          <w:p w14:paraId="7B887176" w14:textId="5619AE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L1-RSRP scaling factor -r16</w:t>
            </w:r>
          </w:p>
        </w:tc>
        <w:tc>
          <w:tcPr>
            <w:tcW w:w="0" w:type="auto"/>
          </w:tcPr>
          <w:p w14:paraId="3C75AF55" w14:textId="324E14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Inc., CMCC</w:t>
            </w:r>
          </w:p>
        </w:tc>
        <w:tc>
          <w:tcPr>
            <w:tcW w:w="0" w:type="auto"/>
          </w:tcPr>
          <w:p w14:paraId="09D42646" w14:textId="78664F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CD0F77" w14:textId="07F2F6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R4-2118404</w:t>
            </w:r>
          </w:p>
        </w:tc>
        <w:tc>
          <w:tcPr>
            <w:tcW w:w="0" w:type="auto"/>
          </w:tcPr>
          <w:p w14:paraId="17D71F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26607F" w14:textId="77777777" w:rsidTr="00AB1096">
        <w:tc>
          <w:tcPr>
            <w:tcW w:w="0" w:type="auto"/>
          </w:tcPr>
          <w:p w14:paraId="42DD66BF" w14:textId="6D50A8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R4-2120402</w:t>
            </w:r>
          </w:p>
        </w:tc>
        <w:tc>
          <w:tcPr>
            <w:tcW w:w="0" w:type="auto"/>
          </w:tcPr>
          <w:p w14:paraId="42BB832E" w14:textId="4A5751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on test cases of NE-DC active BWP switch</w:t>
            </w:r>
          </w:p>
        </w:tc>
        <w:tc>
          <w:tcPr>
            <w:tcW w:w="0" w:type="auto"/>
          </w:tcPr>
          <w:p w14:paraId="2EA454BA" w14:textId="12E6F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Apple, Intel</w:t>
            </w:r>
          </w:p>
        </w:tc>
        <w:tc>
          <w:tcPr>
            <w:tcW w:w="0" w:type="auto"/>
          </w:tcPr>
          <w:p w14:paraId="71533550" w14:textId="416730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3144C9" w14:textId="2EAE89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R4-2117719</w:t>
            </w:r>
          </w:p>
        </w:tc>
        <w:tc>
          <w:tcPr>
            <w:tcW w:w="0" w:type="auto"/>
          </w:tcPr>
          <w:p w14:paraId="1D289D47" w14:textId="78E1BF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R4-2120406</w:t>
            </w:r>
          </w:p>
        </w:tc>
      </w:tr>
      <w:tr w:rsidR="00AB1096" w14:paraId="4D758F6B" w14:textId="77777777" w:rsidTr="00AB1096">
        <w:tc>
          <w:tcPr>
            <w:tcW w:w="0" w:type="auto"/>
          </w:tcPr>
          <w:p w14:paraId="4ABE541A" w14:textId="320BD1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R4-2120403</w:t>
            </w:r>
          </w:p>
        </w:tc>
        <w:tc>
          <w:tcPr>
            <w:tcW w:w="0" w:type="auto"/>
          </w:tcPr>
          <w:p w14:paraId="02AD3FC4" w14:textId="0A6BC0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frequency bands for testing of A-GNSS sensitivity requirements in LTE and NR SA</w:t>
            </w:r>
          </w:p>
        </w:tc>
        <w:tc>
          <w:tcPr>
            <w:tcW w:w="0" w:type="auto"/>
          </w:tcPr>
          <w:p w14:paraId="4B73FF45" w14:textId="62BCB9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14D555" w14:textId="7D166C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48F1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58A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4C86F4" w14:textId="77777777" w:rsidTr="00AB1096">
        <w:tc>
          <w:tcPr>
            <w:tcW w:w="0" w:type="auto"/>
          </w:tcPr>
          <w:p w14:paraId="042DCD0A" w14:textId="2AE246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R4-2120404</w:t>
            </w:r>
          </w:p>
        </w:tc>
        <w:tc>
          <w:tcPr>
            <w:tcW w:w="0" w:type="auto"/>
          </w:tcPr>
          <w:p w14:paraId="6C1FAC68" w14:textId="45B129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</w:t>
            </w:r>
          </w:p>
        </w:tc>
        <w:tc>
          <w:tcPr>
            <w:tcW w:w="0" w:type="auto"/>
          </w:tcPr>
          <w:p w14:paraId="1625FF54" w14:textId="388999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AC10292" w14:textId="11CEF3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8C78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F46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3E8F44" w14:textId="77777777" w:rsidTr="00AB1096">
        <w:tc>
          <w:tcPr>
            <w:tcW w:w="0" w:type="auto"/>
          </w:tcPr>
          <w:p w14:paraId="6140B605" w14:textId="710B1C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R4-2120405</w:t>
            </w:r>
          </w:p>
        </w:tc>
        <w:tc>
          <w:tcPr>
            <w:tcW w:w="0" w:type="auto"/>
          </w:tcPr>
          <w:p w14:paraId="0A93C97E" w14:textId="524DD9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</w:t>
            </w:r>
          </w:p>
        </w:tc>
        <w:tc>
          <w:tcPr>
            <w:tcW w:w="0" w:type="auto"/>
          </w:tcPr>
          <w:p w14:paraId="62A59AEC" w14:textId="0FAF88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63539C3" w14:textId="5C2424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F5A2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A10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8DC927" w14:textId="77777777" w:rsidTr="00AB1096">
        <w:tc>
          <w:tcPr>
            <w:tcW w:w="0" w:type="auto"/>
          </w:tcPr>
          <w:p w14:paraId="63342AA6" w14:textId="0B6AD4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R4-2120406</w:t>
            </w:r>
          </w:p>
        </w:tc>
        <w:tc>
          <w:tcPr>
            <w:tcW w:w="0" w:type="auto"/>
          </w:tcPr>
          <w:p w14:paraId="63551DA3" w14:textId="1C73A5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on test cases of NE-DC active BWP switch</w:t>
            </w:r>
          </w:p>
        </w:tc>
        <w:tc>
          <w:tcPr>
            <w:tcW w:w="0" w:type="auto"/>
          </w:tcPr>
          <w:p w14:paraId="535EDDB1" w14:textId="1BB157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Apple, Intel</w:t>
            </w:r>
          </w:p>
        </w:tc>
        <w:tc>
          <w:tcPr>
            <w:tcW w:w="0" w:type="auto"/>
          </w:tcPr>
          <w:p w14:paraId="796BA338" w14:textId="7D870F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6185F8" w14:textId="41645A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R4-2120402</w:t>
            </w:r>
          </w:p>
        </w:tc>
        <w:tc>
          <w:tcPr>
            <w:tcW w:w="0" w:type="auto"/>
          </w:tcPr>
          <w:p w14:paraId="055D40DB" w14:textId="41E4DE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R4-2120411</w:t>
            </w:r>
          </w:p>
        </w:tc>
      </w:tr>
      <w:tr w:rsidR="00AB1096" w14:paraId="604FB794" w14:textId="77777777" w:rsidTr="00AB1096">
        <w:tc>
          <w:tcPr>
            <w:tcW w:w="0" w:type="auto"/>
          </w:tcPr>
          <w:p w14:paraId="1FEBE0F0" w14:textId="6D4291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R4-2120407</w:t>
            </w:r>
          </w:p>
        </w:tc>
        <w:tc>
          <w:tcPr>
            <w:tcW w:w="0" w:type="auto"/>
          </w:tcPr>
          <w:p w14:paraId="37210FE9" w14:textId="2DD26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SFTD measurement accuracy under NE-DC</w:t>
            </w:r>
          </w:p>
        </w:tc>
        <w:tc>
          <w:tcPr>
            <w:tcW w:w="0" w:type="auto"/>
          </w:tcPr>
          <w:p w14:paraId="0A6C2461" w14:textId="7C946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CMCC, Apple</w:t>
            </w:r>
          </w:p>
        </w:tc>
        <w:tc>
          <w:tcPr>
            <w:tcW w:w="0" w:type="auto"/>
          </w:tcPr>
          <w:p w14:paraId="71BC62B2" w14:textId="6549E8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232F1D" w14:textId="5F73DF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R4-2120388</w:t>
            </w:r>
          </w:p>
        </w:tc>
        <w:tc>
          <w:tcPr>
            <w:tcW w:w="0" w:type="auto"/>
          </w:tcPr>
          <w:p w14:paraId="57D34D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4C3D9E" w14:textId="77777777" w:rsidTr="00AB1096">
        <w:tc>
          <w:tcPr>
            <w:tcW w:w="0" w:type="auto"/>
          </w:tcPr>
          <w:p w14:paraId="13841ACA" w14:textId="22E4C4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R4-2120408</w:t>
            </w:r>
          </w:p>
        </w:tc>
        <w:tc>
          <w:tcPr>
            <w:tcW w:w="0" w:type="auto"/>
          </w:tcPr>
          <w:p w14:paraId="4E048096" w14:textId="3D4F23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measurement relaxation for power saving</w:t>
            </w:r>
          </w:p>
        </w:tc>
        <w:tc>
          <w:tcPr>
            <w:tcW w:w="0" w:type="auto"/>
          </w:tcPr>
          <w:p w14:paraId="1DC5E617" w14:textId="20003A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18D3E6" w14:textId="43CB9B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860C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A209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9F1654" w14:textId="77777777" w:rsidTr="00AB1096">
        <w:tc>
          <w:tcPr>
            <w:tcW w:w="0" w:type="auto"/>
          </w:tcPr>
          <w:p w14:paraId="39D32915" w14:textId="6C285C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R4-2120409</w:t>
            </w:r>
          </w:p>
        </w:tc>
        <w:tc>
          <w:tcPr>
            <w:tcW w:w="0" w:type="auto"/>
          </w:tcPr>
          <w:p w14:paraId="74DBCFC9" w14:textId="63610A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Cat-F CR to RMC CORESET reference channel for test cases A.5.3.2.2.y</w:t>
            </w:r>
          </w:p>
        </w:tc>
        <w:tc>
          <w:tcPr>
            <w:tcW w:w="0" w:type="auto"/>
          </w:tcPr>
          <w:p w14:paraId="2FBF44F6" w14:textId="1CD474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7C55D6B" w14:textId="1D78C9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9DB9B9" w14:textId="3DDC91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R4-2119574</w:t>
            </w:r>
          </w:p>
        </w:tc>
        <w:tc>
          <w:tcPr>
            <w:tcW w:w="0" w:type="auto"/>
          </w:tcPr>
          <w:p w14:paraId="42EABE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D1085F" w14:textId="77777777" w:rsidTr="00AB1096">
        <w:tc>
          <w:tcPr>
            <w:tcW w:w="0" w:type="auto"/>
          </w:tcPr>
          <w:p w14:paraId="4AB358EE" w14:textId="383B13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R4-2120410</w:t>
            </w:r>
          </w:p>
        </w:tc>
        <w:tc>
          <w:tcPr>
            <w:tcW w:w="0" w:type="auto"/>
          </w:tcPr>
          <w:p w14:paraId="5D678969" w14:textId="4D6CEF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use of NCD-SSB for RedCap UE</w:t>
            </w:r>
          </w:p>
        </w:tc>
        <w:tc>
          <w:tcPr>
            <w:tcW w:w="0" w:type="auto"/>
          </w:tcPr>
          <w:p w14:paraId="680F7C79" w14:textId="67322C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5272D69" w14:textId="0AE17C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05EDDC" w14:textId="078318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R4-2120328</w:t>
            </w:r>
          </w:p>
        </w:tc>
        <w:tc>
          <w:tcPr>
            <w:tcW w:w="0" w:type="auto"/>
          </w:tcPr>
          <w:p w14:paraId="6D82ED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7676F5" w14:textId="77777777" w:rsidTr="00AB1096">
        <w:tc>
          <w:tcPr>
            <w:tcW w:w="0" w:type="auto"/>
          </w:tcPr>
          <w:p w14:paraId="0F00E4F1" w14:textId="12BE49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R4-2120411</w:t>
            </w:r>
          </w:p>
        </w:tc>
        <w:tc>
          <w:tcPr>
            <w:tcW w:w="0" w:type="auto"/>
          </w:tcPr>
          <w:p w14:paraId="305BB477" w14:textId="2917A6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on test cases of NE-DC active BWP switch</w:t>
            </w:r>
          </w:p>
        </w:tc>
        <w:tc>
          <w:tcPr>
            <w:tcW w:w="0" w:type="auto"/>
          </w:tcPr>
          <w:p w14:paraId="4926F493" w14:textId="0B5D0E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Apple, Intel</w:t>
            </w:r>
          </w:p>
        </w:tc>
        <w:tc>
          <w:tcPr>
            <w:tcW w:w="0" w:type="auto"/>
          </w:tcPr>
          <w:p w14:paraId="76817FD8" w14:textId="0C1220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1127681" w14:textId="2E82BF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R4-2120406</w:t>
            </w:r>
          </w:p>
        </w:tc>
        <w:tc>
          <w:tcPr>
            <w:tcW w:w="0" w:type="auto"/>
          </w:tcPr>
          <w:p w14:paraId="1C5928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E8ABCB" w14:textId="77777777" w:rsidTr="00AB1096">
        <w:tc>
          <w:tcPr>
            <w:tcW w:w="0" w:type="auto"/>
          </w:tcPr>
          <w:p w14:paraId="29E9AD01" w14:textId="55133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R4-2120412</w:t>
            </w:r>
          </w:p>
        </w:tc>
        <w:tc>
          <w:tcPr>
            <w:tcW w:w="0" w:type="auto"/>
          </w:tcPr>
          <w:p w14:paraId="049ED3E3" w14:textId="5CA615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TS38.133[R16] Updating the introduction of EN-DC Interruption</w:t>
            </w:r>
          </w:p>
        </w:tc>
        <w:tc>
          <w:tcPr>
            <w:tcW w:w="0" w:type="auto"/>
          </w:tcPr>
          <w:p w14:paraId="5C335ABE" w14:textId="6A8582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2D1C77" w14:textId="1EEB8D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2A9DB39" w14:textId="4D990D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R4-2119100</w:t>
            </w:r>
          </w:p>
        </w:tc>
        <w:tc>
          <w:tcPr>
            <w:tcW w:w="0" w:type="auto"/>
          </w:tcPr>
          <w:p w14:paraId="194BD2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9FC069" w14:textId="77777777" w:rsidTr="00AB1096">
        <w:tc>
          <w:tcPr>
            <w:tcW w:w="0" w:type="auto"/>
          </w:tcPr>
          <w:p w14:paraId="41AD015E" w14:textId="29A558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R4-2120413</w:t>
            </w:r>
          </w:p>
        </w:tc>
        <w:tc>
          <w:tcPr>
            <w:tcW w:w="0" w:type="auto"/>
          </w:tcPr>
          <w:p w14:paraId="251A44F9" w14:textId="475091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TS38.133 Updating the introduction of EN-DC Interruption</w:t>
            </w:r>
          </w:p>
        </w:tc>
        <w:tc>
          <w:tcPr>
            <w:tcW w:w="0" w:type="auto"/>
          </w:tcPr>
          <w:p w14:paraId="7BD4DC6B" w14:textId="78DE3D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018FE84" w14:textId="00E901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E8DB5B" w14:textId="05E8B4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R4-2119101</w:t>
            </w:r>
          </w:p>
        </w:tc>
        <w:tc>
          <w:tcPr>
            <w:tcW w:w="0" w:type="auto"/>
          </w:tcPr>
          <w:p w14:paraId="0533FD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45B354" w14:textId="77777777" w:rsidTr="00AB1096">
        <w:tc>
          <w:tcPr>
            <w:tcW w:w="0" w:type="auto"/>
          </w:tcPr>
          <w:p w14:paraId="1D480255" w14:textId="75FDAB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R4-2120414</w:t>
            </w:r>
          </w:p>
        </w:tc>
        <w:tc>
          <w:tcPr>
            <w:tcW w:w="0" w:type="auto"/>
          </w:tcPr>
          <w:p w14:paraId="6E8E324B" w14:textId="1FA955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MG enhancements – General issues and Multiple concurrent MGs</w:t>
            </w:r>
          </w:p>
        </w:tc>
        <w:tc>
          <w:tcPr>
            <w:tcW w:w="0" w:type="auto"/>
          </w:tcPr>
          <w:p w14:paraId="602C6905" w14:textId="3E4D36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C5D5BC" w14:textId="3323FF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A55CE0" w14:textId="07049F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R4-2120303</w:t>
            </w:r>
          </w:p>
        </w:tc>
        <w:tc>
          <w:tcPr>
            <w:tcW w:w="0" w:type="auto"/>
          </w:tcPr>
          <w:p w14:paraId="54E8AD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FC1755" w14:textId="77777777" w:rsidTr="00AB1096">
        <w:tc>
          <w:tcPr>
            <w:tcW w:w="0" w:type="auto"/>
          </w:tcPr>
          <w:p w14:paraId="0A3B5ECF" w14:textId="2B180C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R4-2120415</w:t>
            </w:r>
          </w:p>
        </w:tc>
        <w:tc>
          <w:tcPr>
            <w:tcW w:w="0" w:type="auto"/>
          </w:tcPr>
          <w:p w14:paraId="22B0D1A4" w14:textId="54A603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MG enhancements - NCSG</w:t>
            </w:r>
          </w:p>
        </w:tc>
        <w:tc>
          <w:tcPr>
            <w:tcW w:w="0" w:type="auto"/>
          </w:tcPr>
          <w:p w14:paraId="74673B05" w14:textId="7FD643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75022BB" w14:textId="59DCDC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5139C6" w14:textId="090EDC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R4-2120305</w:t>
            </w:r>
          </w:p>
        </w:tc>
        <w:tc>
          <w:tcPr>
            <w:tcW w:w="0" w:type="auto"/>
          </w:tcPr>
          <w:p w14:paraId="7F2232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7F427E" w14:textId="77777777" w:rsidTr="00AB1096">
        <w:tc>
          <w:tcPr>
            <w:tcW w:w="0" w:type="auto"/>
          </w:tcPr>
          <w:p w14:paraId="57AE7C5F" w14:textId="1F26A3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R4-2120416</w:t>
            </w:r>
          </w:p>
        </w:tc>
        <w:tc>
          <w:tcPr>
            <w:tcW w:w="0" w:type="auto"/>
          </w:tcPr>
          <w:p w14:paraId="5BE6323C" w14:textId="2865F8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requirements (part 2)</w:t>
            </w:r>
          </w:p>
        </w:tc>
        <w:tc>
          <w:tcPr>
            <w:tcW w:w="0" w:type="auto"/>
          </w:tcPr>
          <w:p w14:paraId="29220CF4" w14:textId="6AFA9C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57A85C" w14:textId="2B45DF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E2A259" w14:textId="329885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R4-2120293</w:t>
            </w:r>
          </w:p>
        </w:tc>
        <w:tc>
          <w:tcPr>
            <w:tcW w:w="0" w:type="auto"/>
          </w:tcPr>
          <w:p w14:paraId="247AEA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6B3F67" w14:textId="77777777" w:rsidTr="00AB1096">
        <w:tc>
          <w:tcPr>
            <w:tcW w:w="0" w:type="auto"/>
          </w:tcPr>
          <w:p w14:paraId="09802A62" w14:textId="116C25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R4-2120417</w:t>
            </w:r>
          </w:p>
        </w:tc>
        <w:tc>
          <w:tcPr>
            <w:tcW w:w="0" w:type="auto"/>
          </w:tcPr>
          <w:p w14:paraId="14E6A049" w14:textId="7CF37C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combination of open and closed loop TA control in NTN</w:t>
            </w:r>
          </w:p>
        </w:tc>
        <w:tc>
          <w:tcPr>
            <w:tcW w:w="0" w:type="auto"/>
          </w:tcPr>
          <w:p w14:paraId="6E9FCA36" w14:textId="240674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31D7494" w14:textId="26A0B7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0E0817" w14:textId="7EAD84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R4-2120312</w:t>
            </w:r>
          </w:p>
        </w:tc>
        <w:tc>
          <w:tcPr>
            <w:tcW w:w="0" w:type="auto"/>
          </w:tcPr>
          <w:p w14:paraId="615928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B50C89" w14:textId="77777777" w:rsidTr="00AB1096">
        <w:tc>
          <w:tcPr>
            <w:tcW w:w="0" w:type="auto"/>
          </w:tcPr>
          <w:p w14:paraId="08DA5650" w14:textId="55AECA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R4-2120418</w:t>
            </w:r>
          </w:p>
        </w:tc>
        <w:tc>
          <w:tcPr>
            <w:tcW w:w="0" w:type="auto"/>
          </w:tcPr>
          <w:p w14:paraId="3B2DF1D6" w14:textId="2DA3E4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 RRM requirements</w:t>
            </w:r>
          </w:p>
        </w:tc>
        <w:tc>
          <w:tcPr>
            <w:tcW w:w="0" w:type="auto"/>
          </w:tcPr>
          <w:p w14:paraId="6CA3701D" w14:textId="038FBA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10EC6A" w14:textId="3C0476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4A7D4C" w14:textId="1252B9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R4-2120323</w:t>
            </w:r>
          </w:p>
        </w:tc>
        <w:tc>
          <w:tcPr>
            <w:tcW w:w="0" w:type="auto"/>
          </w:tcPr>
          <w:p w14:paraId="15B577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6F93E0" w14:textId="77777777" w:rsidTr="00AB1096">
        <w:tc>
          <w:tcPr>
            <w:tcW w:w="0" w:type="auto"/>
          </w:tcPr>
          <w:p w14:paraId="364A176F" w14:textId="1588C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R4-2120419</w:t>
            </w:r>
          </w:p>
        </w:tc>
        <w:tc>
          <w:tcPr>
            <w:tcW w:w="0" w:type="auto"/>
          </w:tcPr>
          <w:p w14:paraId="5371C58E" w14:textId="3B490C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Positioning Enhancements (Part 1)</w:t>
            </w:r>
          </w:p>
        </w:tc>
        <w:tc>
          <w:tcPr>
            <w:tcW w:w="0" w:type="auto"/>
          </w:tcPr>
          <w:p w14:paraId="4EB4B652" w14:textId="7C8193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C34A8C" w14:textId="11FEA0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0F9FC6" w14:textId="705EB4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R4-2120329</w:t>
            </w:r>
          </w:p>
        </w:tc>
        <w:tc>
          <w:tcPr>
            <w:tcW w:w="0" w:type="auto"/>
          </w:tcPr>
          <w:p w14:paraId="62712A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E19808" w14:textId="77777777" w:rsidTr="00AB1096">
        <w:tc>
          <w:tcPr>
            <w:tcW w:w="0" w:type="auto"/>
          </w:tcPr>
          <w:p w14:paraId="207D5022" w14:textId="5D922A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R4-2120420</w:t>
            </w:r>
          </w:p>
        </w:tc>
        <w:tc>
          <w:tcPr>
            <w:tcW w:w="0" w:type="auto"/>
          </w:tcPr>
          <w:p w14:paraId="0277F934" w14:textId="4B7EB1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interruption for PUCCH SCell activation in invalid TA case</w:t>
            </w:r>
          </w:p>
        </w:tc>
        <w:tc>
          <w:tcPr>
            <w:tcW w:w="0" w:type="auto"/>
          </w:tcPr>
          <w:p w14:paraId="4F9FF2FE" w14:textId="567D01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MediaTek, CATT</w:t>
            </w:r>
          </w:p>
        </w:tc>
        <w:tc>
          <w:tcPr>
            <w:tcW w:w="0" w:type="auto"/>
          </w:tcPr>
          <w:p w14:paraId="4639CF78" w14:textId="14BA14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D90D3B" w14:textId="41C35A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R4-2120300</w:t>
            </w:r>
          </w:p>
        </w:tc>
        <w:tc>
          <w:tcPr>
            <w:tcW w:w="0" w:type="auto"/>
          </w:tcPr>
          <w:p w14:paraId="4BDD53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7AAC70" w14:textId="77777777" w:rsidTr="00AB1096">
        <w:tc>
          <w:tcPr>
            <w:tcW w:w="0" w:type="auto"/>
          </w:tcPr>
          <w:p w14:paraId="5028B59A" w14:textId="28361C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R4-2120421</w:t>
            </w:r>
          </w:p>
        </w:tc>
        <w:tc>
          <w:tcPr>
            <w:tcW w:w="0" w:type="auto"/>
          </w:tcPr>
          <w:p w14:paraId="44CBB335" w14:textId="3EFEB5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NR positioning measurement requirements</w:t>
            </w:r>
          </w:p>
        </w:tc>
        <w:tc>
          <w:tcPr>
            <w:tcW w:w="0" w:type="auto"/>
          </w:tcPr>
          <w:p w14:paraId="55A6BF0F" w14:textId="4C8816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8FC953C" w14:textId="1BCB67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F6297E" w14:textId="655909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R4-2120268</w:t>
            </w:r>
          </w:p>
        </w:tc>
        <w:tc>
          <w:tcPr>
            <w:tcW w:w="0" w:type="auto"/>
          </w:tcPr>
          <w:p w14:paraId="5AA282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14B530" w14:textId="77777777" w:rsidTr="00AB1096">
        <w:tc>
          <w:tcPr>
            <w:tcW w:w="0" w:type="auto"/>
          </w:tcPr>
          <w:p w14:paraId="0114F54B" w14:textId="2E77CC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R4-2120422</w:t>
            </w:r>
          </w:p>
        </w:tc>
        <w:tc>
          <w:tcPr>
            <w:tcW w:w="0" w:type="auto"/>
          </w:tcPr>
          <w:p w14:paraId="1C12E789" w14:textId="44ED31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(Rel-16)</w:t>
            </w:r>
          </w:p>
        </w:tc>
        <w:tc>
          <w:tcPr>
            <w:tcW w:w="0" w:type="auto"/>
          </w:tcPr>
          <w:p w14:paraId="1C492979" w14:textId="5A8099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3DC8B680" w14:textId="1285A1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0E1C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329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34C2D3" w14:textId="77777777" w:rsidTr="00AB1096">
        <w:tc>
          <w:tcPr>
            <w:tcW w:w="0" w:type="auto"/>
          </w:tcPr>
          <w:p w14:paraId="236F83FA" w14:textId="6922ED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R4-2120423</w:t>
            </w:r>
          </w:p>
        </w:tc>
        <w:tc>
          <w:tcPr>
            <w:tcW w:w="0" w:type="auto"/>
          </w:tcPr>
          <w:p w14:paraId="0826E291" w14:textId="7BF466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(Rel-17)</w:t>
            </w:r>
          </w:p>
        </w:tc>
        <w:tc>
          <w:tcPr>
            <w:tcW w:w="0" w:type="auto"/>
          </w:tcPr>
          <w:p w14:paraId="56CE98DC" w14:textId="6A0D03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4ECB1500" w14:textId="104A79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F17C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3339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E3CAC8" w14:textId="77777777" w:rsidTr="00AB1096">
        <w:tc>
          <w:tcPr>
            <w:tcW w:w="0" w:type="auto"/>
          </w:tcPr>
          <w:p w14:paraId="47FBB102" w14:textId="28E741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R4-2120424</w:t>
            </w:r>
          </w:p>
        </w:tc>
        <w:tc>
          <w:tcPr>
            <w:tcW w:w="0" w:type="auto"/>
          </w:tcPr>
          <w:p w14:paraId="1DC28327" w14:textId="4AC9E7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(Rel-15)</w:t>
            </w:r>
          </w:p>
        </w:tc>
        <w:tc>
          <w:tcPr>
            <w:tcW w:w="0" w:type="auto"/>
          </w:tcPr>
          <w:p w14:paraId="4A2E3873" w14:textId="3EBB80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0" w:type="auto"/>
          </w:tcPr>
          <w:p w14:paraId="6A385FFA" w14:textId="3A3FFD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C6EF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2FB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D4A24C" w14:textId="77777777" w:rsidTr="00AB1096">
        <w:tc>
          <w:tcPr>
            <w:tcW w:w="0" w:type="auto"/>
          </w:tcPr>
          <w:p w14:paraId="339ADEFF" w14:textId="5462E4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R4-2120425</w:t>
            </w:r>
          </w:p>
        </w:tc>
        <w:tc>
          <w:tcPr>
            <w:tcW w:w="0" w:type="auto"/>
          </w:tcPr>
          <w:p w14:paraId="5769ABE9" w14:textId="70D661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(Rel-16)</w:t>
            </w:r>
          </w:p>
        </w:tc>
        <w:tc>
          <w:tcPr>
            <w:tcW w:w="0" w:type="auto"/>
          </w:tcPr>
          <w:p w14:paraId="0BF4EA3B" w14:textId="6B5586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0" w:type="auto"/>
          </w:tcPr>
          <w:p w14:paraId="4DCA9214" w14:textId="4B04ED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52EF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B6BF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8DB6C0" w14:textId="77777777" w:rsidTr="00AB1096">
        <w:tc>
          <w:tcPr>
            <w:tcW w:w="0" w:type="auto"/>
          </w:tcPr>
          <w:p w14:paraId="4081A8F4" w14:textId="2BA8CD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R4-2120426</w:t>
            </w:r>
          </w:p>
        </w:tc>
        <w:tc>
          <w:tcPr>
            <w:tcW w:w="0" w:type="auto"/>
          </w:tcPr>
          <w:p w14:paraId="493B6691" w14:textId="05E81F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(Rel-17)</w:t>
            </w:r>
          </w:p>
        </w:tc>
        <w:tc>
          <w:tcPr>
            <w:tcW w:w="0" w:type="auto"/>
          </w:tcPr>
          <w:p w14:paraId="06DA9EEC" w14:textId="3515D1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0" w:type="auto"/>
          </w:tcPr>
          <w:p w14:paraId="0C0F79D6" w14:textId="212343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C1BF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67E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037977" w14:textId="77777777" w:rsidTr="00AB1096">
        <w:tc>
          <w:tcPr>
            <w:tcW w:w="0" w:type="auto"/>
          </w:tcPr>
          <w:p w14:paraId="5F97232A" w14:textId="6A57B3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R4-2120427</w:t>
            </w:r>
          </w:p>
        </w:tc>
        <w:tc>
          <w:tcPr>
            <w:tcW w:w="0" w:type="auto"/>
          </w:tcPr>
          <w:p w14:paraId="442CEA42" w14:textId="419C9C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(Rel-15)</w:t>
            </w:r>
          </w:p>
        </w:tc>
        <w:tc>
          <w:tcPr>
            <w:tcW w:w="0" w:type="auto"/>
          </w:tcPr>
          <w:p w14:paraId="0A23C451" w14:textId="303CEF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0" w:type="auto"/>
          </w:tcPr>
          <w:p w14:paraId="192EFED7" w14:textId="2CCD9A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F346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10E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6502CE" w14:textId="77777777" w:rsidTr="00AB1096">
        <w:tc>
          <w:tcPr>
            <w:tcW w:w="0" w:type="auto"/>
          </w:tcPr>
          <w:p w14:paraId="43550884" w14:textId="6B2965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R4-2120428</w:t>
            </w:r>
          </w:p>
        </w:tc>
        <w:tc>
          <w:tcPr>
            <w:tcW w:w="0" w:type="auto"/>
          </w:tcPr>
          <w:p w14:paraId="303485E6" w14:textId="2E1BBF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(Rel-16)</w:t>
            </w:r>
          </w:p>
        </w:tc>
        <w:tc>
          <w:tcPr>
            <w:tcW w:w="0" w:type="auto"/>
          </w:tcPr>
          <w:p w14:paraId="6A018924" w14:textId="7999DB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0" w:type="auto"/>
          </w:tcPr>
          <w:p w14:paraId="57F719F2" w14:textId="1E87FC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AB3A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DBB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92DB24" w14:textId="77777777" w:rsidTr="00AB1096">
        <w:tc>
          <w:tcPr>
            <w:tcW w:w="0" w:type="auto"/>
          </w:tcPr>
          <w:p w14:paraId="35CDACC0" w14:textId="3EEDA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R4-2120429</w:t>
            </w:r>
          </w:p>
        </w:tc>
        <w:tc>
          <w:tcPr>
            <w:tcW w:w="0" w:type="auto"/>
          </w:tcPr>
          <w:p w14:paraId="2E6919B8" w14:textId="3E0B26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(Rel-17)</w:t>
            </w:r>
          </w:p>
        </w:tc>
        <w:tc>
          <w:tcPr>
            <w:tcW w:w="0" w:type="auto"/>
          </w:tcPr>
          <w:p w14:paraId="110C64C3" w14:textId="4CD915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0" w:type="auto"/>
          </w:tcPr>
          <w:p w14:paraId="23825A2B" w14:textId="3F187D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C9E8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88D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2F6195" w14:textId="77777777" w:rsidTr="00AB1096">
        <w:tc>
          <w:tcPr>
            <w:tcW w:w="0" w:type="auto"/>
          </w:tcPr>
          <w:p w14:paraId="45EF9CDA" w14:textId="73BF78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R4-2120430</w:t>
            </w:r>
          </w:p>
        </w:tc>
        <w:tc>
          <w:tcPr>
            <w:tcW w:w="0" w:type="auto"/>
          </w:tcPr>
          <w:p w14:paraId="14613C0D" w14:textId="138B45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1 (Rel-16)</w:t>
            </w:r>
          </w:p>
        </w:tc>
        <w:tc>
          <w:tcPr>
            <w:tcW w:w="0" w:type="auto"/>
          </w:tcPr>
          <w:p w14:paraId="714984EE" w14:textId="610327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Nokia, Nokia Shanghai Bell</w:t>
            </w:r>
          </w:p>
        </w:tc>
        <w:tc>
          <w:tcPr>
            <w:tcW w:w="0" w:type="auto"/>
          </w:tcPr>
          <w:p w14:paraId="2C7D7FDF" w14:textId="510CE7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9F46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3A1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E423A0" w14:textId="77777777" w:rsidTr="00AB1096">
        <w:tc>
          <w:tcPr>
            <w:tcW w:w="0" w:type="auto"/>
          </w:tcPr>
          <w:p w14:paraId="4067CA7D" w14:textId="3D3782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R4-2120431</w:t>
            </w:r>
          </w:p>
        </w:tc>
        <w:tc>
          <w:tcPr>
            <w:tcW w:w="0" w:type="auto"/>
          </w:tcPr>
          <w:p w14:paraId="68D0015D" w14:textId="159066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1 (Rel-17)</w:t>
            </w:r>
          </w:p>
        </w:tc>
        <w:tc>
          <w:tcPr>
            <w:tcW w:w="0" w:type="auto"/>
          </w:tcPr>
          <w:p w14:paraId="0ED13277" w14:textId="5FB072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Nokia, Nokia Shanghai Bell</w:t>
            </w:r>
          </w:p>
        </w:tc>
        <w:tc>
          <w:tcPr>
            <w:tcW w:w="0" w:type="auto"/>
          </w:tcPr>
          <w:p w14:paraId="0A89C55E" w14:textId="0F20E3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655B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97C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A34C08" w14:textId="77777777" w:rsidTr="00AB1096">
        <w:tc>
          <w:tcPr>
            <w:tcW w:w="0" w:type="auto"/>
          </w:tcPr>
          <w:p w14:paraId="364A634F" w14:textId="43A8D1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R4-2120432</w:t>
            </w:r>
          </w:p>
        </w:tc>
        <w:tc>
          <w:tcPr>
            <w:tcW w:w="0" w:type="auto"/>
          </w:tcPr>
          <w:p w14:paraId="5ED0A8C6" w14:textId="3E7193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2 (Rel-16)</w:t>
            </w:r>
          </w:p>
        </w:tc>
        <w:tc>
          <w:tcPr>
            <w:tcW w:w="0" w:type="auto"/>
          </w:tcPr>
          <w:p w14:paraId="05E798A3" w14:textId="2624D4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 Corporation</w:t>
            </w:r>
          </w:p>
        </w:tc>
        <w:tc>
          <w:tcPr>
            <w:tcW w:w="0" w:type="auto"/>
          </w:tcPr>
          <w:p w14:paraId="20D75D7D" w14:textId="6E003D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2A47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D55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A47DB1" w14:textId="77777777" w:rsidTr="00AB1096">
        <w:tc>
          <w:tcPr>
            <w:tcW w:w="0" w:type="auto"/>
          </w:tcPr>
          <w:p w14:paraId="46E8E680" w14:textId="2676BB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R4-2120433</w:t>
            </w:r>
          </w:p>
        </w:tc>
        <w:tc>
          <w:tcPr>
            <w:tcW w:w="0" w:type="auto"/>
          </w:tcPr>
          <w:p w14:paraId="6FDF8CBF" w14:textId="340F92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2 (Rel-17)</w:t>
            </w:r>
          </w:p>
        </w:tc>
        <w:tc>
          <w:tcPr>
            <w:tcW w:w="0" w:type="auto"/>
          </w:tcPr>
          <w:p w14:paraId="6E2769D4" w14:textId="547E6D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 Corporation</w:t>
            </w:r>
          </w:p>
        </w:tc>
        <w:tc>
          <w:tcPr>
            <w:tcW w:w="0" w:type="auto"/>
          </w:tcPr>
          <w:p w14:paraId="7913E053" w14:textId="113F85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91C9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F11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687823" w14:textId="77777777" w:rsidTr="00AB1096">
        <w:tc>
          <w:tcPr>
            <w:tcW w:w="0" w:type="auto"/>
          </w:tcPr>
          <w:p w14:paraId="4BF51382" w14:textId="5DD5CC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R4-2120434</w:t>
            </w:r>
          </w:p>
        </w:tc>
        <w:tc>
          <w:tcPr>
            <w:tcW w:w="0" w:type="auto"/>
          </w:tcPr>
          <w:p w14:paraId="13FA4715" w14:textId="6E0D79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3 (Rel-16)</w:t>
            </w:r>
          </w:p>
        </w:tc>
        <w:tc>
          <w:tcPr>
            <w:tcW w:w="0" w:type="auto"/>
          </w:tcPr>
          <w:p w14:paraId="0385B6D7" w14:textId="15F277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0" w:type="auto"/>
          </w:tcPr>
          <w:p w14:paraId="3BC41126" w14:textId="11EAD9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D2BD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C5DA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8AE3C4" w14:textId="77777777" w:rsidTr="00AB1096">
        <w:tc>
          <w:tcPr>
            <w:tcW w:w="0" w:type="auto"/>
          </w:tcPr>
          <w:p w14:paraId="5C3A53BA" w14:textId="3450BC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R4-2120435</w:t>
            </w:r>
          </w:p>
        </w:tc>
        <w:tc>
          <w:tcPr>
            <w:tcW w:w="0" w:type="auto"/>
          </w:tcPr>
          <w:p w14:paraId="44AADD90" w14:textId="186151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3 (Rel-17)</w:t>
            </w:r>
          </w:p>
        </w:tc>
        <w:tc>
          <w:tcPr>
            <w:tcW w:w="0" w:type="auto"/>
          </w:tcPr>
          <w:p w14:paraId="6A02B2BA" w14:textId="689162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0" w:type="auto"/>
          </w:tcPr>
          <w:p w14:paraId="048F8C79" w14:textId="2C6EE5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0CBD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FCB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FB54AA" w14:textId="77777777" w:rsidTr="00AB1096">
        <w:tc>
          <w:tcPr>
            <w:tcW w:w="0" w:type="auto"/>
          </w:tcPr>
          <w:p w14:paraId="448155E3" w14:textId="74EBFC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R4-2120436</w:t>
            </w:r>
          </w:p>
        </w:tc>
        <w:tc>
          <w:tcPr>
            <w:tcW w:w="0" w:type="auto"/>
          </w:tcPr>
          <w:p w14:paraId="30C8D15D" w14:textId="1C32BB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4 (Rel-16)</w:t>
            </w:r>
          </w:p>
        </w:tc>
        <w:tc>
          <w:tcPr>
            <w:tcW w:w="0" w:type="auto"/>
          </w:tcPr>
          <w:p w14:paraId="2314A5D8" w14:textId="614CF9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6A2B06C3" w14:textId="610F3F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AF68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B9F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D862F1" w14:textId="77777777" w:rsidTr="00AB1096">
        <w:tc>
          <w:tcPr>
            <w:tcW w:w="0" w:type="auto"/>
          </w:tcPr>
          <w:p w14:paraId="06EC1489" w14:textId="3A58A5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R4-2120437</w:t>
            </w:r>
          </w:p>
        </w:tc>
        <w:tc>
          <w:tcPr>
            <w:tcW w:w="0" w:type="auto"/>
          </w:tcPr>
          <w:p w14:paraId="29DC8ED5" w14:textId="75CDF8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4 (Rel-17)</w:t>
            </w:r>
          </w:p>
        </w:tc>
        <w:tc>
          <w:tcPr>
            <w:tcW w:w="0" w:type="auto"/>
          </w:tcPr>
          <w:p w14:paraId="0D604AAA" w14:textId="79C1F9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421D0199" w14:textId="2181D8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D31A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986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54AE41" w14:textId="77777777" w:rsidTr="00AB1096">
        <w:tc>
          <w:tcPr>
            <w:tcW w:w="0" w:type="auto"/>
          </w:tcPr>
          <w:p w14:paraId="09FE4D98" w14:textId="0CADCF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R4-2120438</w:t>
            </w:r>
          </w:p>
        </w:tc>
        <w:tc>
          <w:tcPr>
            <w:tcW w:w="0" w:type="auto"/>
          </w:tcPr>
          <w:p w14:paraId="7BF38945" w14:textId="030BA8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Rel-17 NR FR1 RF</w:t>
            </w:r>
          </w:p>
        </w:tc>
        <w:tc>
          <w:tcPr>
            <w:tcW w:w="0" w:type="auto"/>
          </w:tcPr>
          <w:p w14:paraId="48E62017" w14:textId="7152BD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69EE4B" w14:textId="0E3AE5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E788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617F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850B0D" w14:textId="77777777" w:rsidTr="00AB1096">
        <w:tc>
          <w:tcPr>
            <w:tcW w:w="0" w:type="auto"/>
          </w:tcPr>
          <w:p w14:paraId="6E33FB2E" w14:textId="0405E1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R4-2120439</w:t>
            </w:r>
          </w:p>
        </w:tc>
        <w:tc>
          <w:tcPr>
            <w:tcW w:w="0" w:type="auto"/>
          </w:tcPr>
          <w:p w14:paraId="5B381795" w14:textId="70AF1E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Rel-17 NR FR1 HST</w:t>
            </w:r>
          </w:p>
        </w:tc>
        <w:tc>
          <w:tcPr>
            <w:tcW w:w="0" w:type="auto"/>
          </w:tcPr>
          <w:p w14:paraId="11EDA359" w14:textId="093EB6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A0363E" w14:textId="45F321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14DC9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8EF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D0E08F" w14:textId="77777777" w:rsidTr="00AB1096">
        <w:tc>
          <w:tcPr>
            <w:tcW w:w="0" w:type="auto"/>
          </w:tcPr>
          <w:p w14:paraId="7CE909B5" w14:textId="71439E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R4-2120440</w:t>
            </w:r>
          </w:p>
        </w:tc>
        <w:tc>
          <w:tcPr>
            <w:tcW w:w="0" w:type="auto"/>
          </w:tcPr>
          <w:p w14:paraId="132663C3" w14:textId="4A2452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CDDED2" w14:textId="6E6E22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EE9F3DB" w14:textId="122239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03D03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A28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454460" w14:textId="77777777" w:rsidTr="00AB1096">
        <w:tc>
          <w:tcPr>
            <w:tcW w:w="0" w:type="auto"/>
          </w:tcPr>
          <w:p w14:paraId="399C1778" w14:textId="5F5CE4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R4-2120441</w:t>
            </w:r>
          </w:p>
        </w:tc>
        <w:tc>
          <w:tcPr>
            <w:tcW w:w="0" w:type="auto"/>
          </w:tcPr>
          <w:p w14:paraId="343D298A" w14:textId="09C542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96F6FE5" w14:textId="6F984C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3247916" w14:textId="40C867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94613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81C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5525B4" w14:textId="77777777" w:rsidTr="00AB1096">
        <w:tc>
          <w:tcPr>
            <w:tcW w:w="0" w:type="auto"/>
          </w:tcPr>
          <w:p w14:paraId="34604C3C" w14:textId="4D9434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R4-2120442</w:t>
            </w:r>
          </w:p>
        </w:tc>
        <w:tc>
          <w:tcPr>
            <w:tcW w:w="0" w:type="auto"/>
          </w:tcPr>
          <w:p w14:paraId="6D596C97" w14:textId="49B48F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A7D20C" w14:textId="2EDF1D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331CD22" w14:textId="40717B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89762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B337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7F44D8" w14:textId="77777777" w:rsidTr="00AB1096">
        <w:tc>
          <w:tcPr>
            <w:tcW w:w="0" w:type="auto"/>
          </w:tcPr>
          <w:p w14:paraId="3063969A" w14:textId="5D8109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R4-2120443</w:t>
            </w:r>
          </w:p>
        </w:tc>
        <w:tc>
          <w:tcPr>
            <w:tcW w:w="0" w:type="auto"/>
          </w:tcPr>
          <w:p w14:paraId="77955BF9" w14:textId="3A4ED2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7F64AFB" w14:textId="7CED3D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EA74BD5" w14:textId="3456A3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31523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0413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BAAECA" w14:textId="77777777" w:rsidTr="00AB1096">
        <w:tc>
          <w:tcPr>
            <w:tcW w:w="0" w:type="auto"/>
          </w:tcPr>
          <w:p w14:paraId="64271AB8" w14:textId="46D064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R4-2120444</w:t>
            </w:r>
          </w:p>
        </w:tc>
        <w:tc>
          <w:tcPr>
            <w:tcW w:w="0" w:type="auto"/>
          </w:tcPr>
          <w:p w14:paraId="4B38F47D" w14:textId="43A403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082B9C" w14:textId="0622AF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B7DF575" w14:textId="7BB966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A3E78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F54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B778DB" w14:textId="77777777" w:rsidTr="00AB1096">
        <w:tc>
          <w:tcPr>
            <w:tcW w:w="0" w:type="auto"/>
          </w:tcPr>
          <w:p w14:paraId="49243C73" w14:textId="5DA41A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R4-2120445</w:t>
            </w:r>
          </w:p>
        </w:tc>
        <w:tc>
          <w:tcPr>
            <w:tcW w:w="0" w:type="auto"/>
          </w:tcPr>
          <w:p w14:paraId="0E2FE85D" w14:textId="7BA8C7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F1F06E" w14:textId="14FF34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2A19218" w14:textId="1D7B77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B6E45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7DC9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AF3466" w14:textId="77777777" w:rsidTr="00AB1096">
        <w:tc>
          <w:tcPr>
            <w:tcW w:w="0" w:type="auto"/>
          </w:tcPr>
          <w:p w14:paraId="4F74E2F4" w14:textId="3F79F9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R4-2120446</w:t>
            </w:r>
          </w:p>
        </w:tc>
        <w:tc>
          <w:tcPr>
            <w:tcW w:w="0" w:type="auto"/>
          </w:tcPr>
          <w:p w14:paraId="52338CDF" w14:textId="4567A7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B025E0" w14:textId="34A067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6A9B433" w14:textId="08A181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77300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EF2D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7E8AEA" w14:textId="77777777" w:rsidTr="00AB1096">
        <w:tc>
          <w:tcPr>
            <w:tcW w:w="0" w:type="auto"/>
          </w:tcPr>
          <w:p w14:paraId="4538D6DB" w14:textId="12A42A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R4-2120447</w:t>
            </w:r>
          </w:p>
        </w:tc>
        <w:tc>
          <w:tcPr>
            <w:tcW w:w="0" w:type="auto"/>
          </w:tcPr>
          <w:p w14:paraId="30976521" w14:textId="3EF1A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0F6719" w14:textId="569753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8F30831" w14:textId="066156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8E1F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4970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C58359" w14:textId="77777777" w:rsidTr="00AB1096">
        <w:tc>
          <w:tcPr>
            <w:tcW w:w="0" w:type="auto"/>
          </w:tcPr>
          <w:p w14:paraId="0F617F16" w14:textId="3B4CA9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R4-2120448</w:t>
            </w:r>
          </w:p>
        </w:tc>
        <w:tc>
          <w:tcPr>
            <w:tcW w:w="0" w:type="auto"/>
          </w:tcPr>
          <w:p w14:paraId="2A552EFC" w14:textId="071527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F831AC" w14:textId="519D71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C9648D5" w14:textId="20180F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C74F9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039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ECF7B4" w14:textId="77777777" w:rsidTr="00AB1096">
        <w:tc>
          <w:tcPr>
            <w:tcW w:w="0" w:type="auto"/>
          </w:tcPr>
          <w:p w14:paraId="4DD5973F" w14:textId="3EE77F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R4-2120449</w:t>
            </w:r>
          </w:p>
        </w:tc>
        <w:tc>
          <w:tcPr>
            <w:tcW w:w="0" w:type="auto"/>
          </w:tcPr>
          <w:p w14:paraId="16181A1D" w14:textId="5211F8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AE964A" w14:textId="167A4B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5C860DD" w14:textId="6CB862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338B8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168B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A886C9" w14:textId="77777777" w:rsidTr="00AB1096">
        <w:tc>
          <w:tcPr>
            <w:tcW w:w="0" w:type="auto"/>
          </w:tcPr>
          <w:p w14:paraId="02908103" w14:textId="154795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R4-2120450</w:t>
            </w:r>
          </w:p>
        </w:tc>
        <w:tc>
          <w:tcPr>
            <w:tcW w:w="0" w:type="auto"/>
          </w:tcPr>
          <w:p w14:paraId="7CB20297" w14:textId="764115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1A4508" w14:textId="39E16E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ED71D26" w14:textId="1866FF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D85FB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E9B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780364" w14:textId="77777777" w:rsidTr="00AB1096">
        <w:tc>
          <w:tcPr>
            <w:tcW w:w="0" w:type="auto"/>
          </w:tcPr>
          <w:p w14:paraId="161A0265" w14:textId="5026CD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R4-2120451</w:t>
            </w:r>
          </w:p>
        </w:tc>
        <w:tc>
          <w:tcPr>
            <w:tcW w:w="0" w:type="auto"/>
          </w:tcPr>
          <w:p w14:paraId="7EDA8F07" w14:textId="7BA572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ADEB41" w14:textId="15398A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826E778" w14:textId="5B91EF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8AAB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8F7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B9AE52" w14:textId="77777777" w:rsidTr="00AB1096">
        <w:tc>
          <w:tcPr>
            <w:tcW w:w="0" w:type="auto"/>
          </w:tcPr>
          <w:p w14:paraId="76A1D3DC" w14:textId="13615D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R4-2120452</w:t>
            </w:r>
          </w:p>
        </w:tc>
        <w:tc>
          <w:tcPr>
            <w:tcW w:w="0" w:type="auto"/>
          </w:tcPr>
          <w:p w14:paraId="3949A2DF" w14:textId="1939A1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8FA19E7" w14:textId="52EF66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DC0AB68" w14:textId="4536D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37C6B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B78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02B734" w14:textId="77777777" w:rsidTr="00AB1096">
        <w:tc>
          <w:tcPr>
            <w:tcW w:w="0" w:type="auto"/>
          </w:tcPr>
          <w:p w14:paraId="6A438625" w14:textId="603AEB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R4-2120453</w:t>
            </w:r>
          </w:p>
        </w:tc>
        <w:tc>
          <w:tcPr>
            <w:tcW w:w="0" w:type="auto"/>
          </w:tcPr>
          <w:p w14:paraId="3B7E35E6" w14:textId="4F7234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E68714" w14:textId="6B4F81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DD8F1E4" w14:textId="641651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6C499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B90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EDBEF1" w14:textId="77777777" w:rsidTr="00AB1096">
        <w:tc>
          <w:tcPr>
            <w:tcW w:w="0" w:type="auto"/>
          </w:tcPr>
          <w:p w14:paraId="3D709C7F" w14:textId="79C30A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R4-2120454</w:t>
            </w:r>
          </w:p>
        </w:tc>
        <w:tc>
          <w:tcPr>
            <w:tcW w:w="0" w:type="auto"/>
          </w:tcPr>
          <w:p w14:paraId="243089DC" w14:textId="4A6861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257411" w14:textId="215EA5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8E2A464" w14:textId="470B91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9C95F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857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72E706" w14:textId="77777777" w:rsidTr="00AB1096">
        <w:tc>
          <w:tcPr>
            <w:tcW w:w="0" w:type="auto"/>
          </w:tcPr>
          <w:p w14:paraId="5EE89019" w14:textId="7B15A2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R4-2120455</w:t>
            </w:r>
          </w:p>
        </w:tc>
        <w:tc>
          <w:tcPr>
            <w:tcW w:w="0" w:type="auto"/>
          </w:tcPr>
          <w:p w14:paraId="1AECF61C" w14:textId="0806FF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AA60A6" w14:textId="0F7A5D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64A76EE" w14:textId="6458C3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1C14B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97C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2A3F6C" w14:textId="77777777" w:rsidTr="00AB1096">
        <w:tc>
          <w:tcPr>
            <w:tcW w:w="0" w:type="auto"/>
          </w:tcPr>
          <w:p w14:paraId="1642DC65" w14:textId="31CFE0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R4-2120456</w:t>
            </w:r>
          </w:p>
        </w:tc>
        <w:tc>
          <w:tcPr>
            <w:tcW w:w="0" w:type="auto"/>
          </w:tcPr>
          <w:p w14:paraId="1E0DBB47" w14:textId="0EDA3B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D64932" w14:textId="651694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AC2B1B2" w14:textId="2E3B2F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27CB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1BA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578F5E" w14:textId="77777777" w:rsidTr="00AB1096">
        <w:tc>
          <w:tcPr>
            <w:tcW w:w="0" w:type="auto"/>
          </w:tcPr>
          <w:p w14:paraId="369838A9" w14:textId="3D23F5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R4-2120457</w:t>
            </w:r>
          </w:p>
        </w:tc>
        <w:tc>
          <w:tcPr>
            <w:tcW w:w="0" w:type="auto"/>
          </w:tcPr>
          <w:p w14:paraId="08C27AF9" w14:textId="279F14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F45230" w14:textId="1CF034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301C9F6" w14:textId="462895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6ADC9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AF7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C88E09" w14:textId="77777777" w:rsidTr="00AB1096">
        <w:tc>
          <w:tcPr>
            <w:tcW w:w="0" w:type="auto"/>
          </w:tcPr>
          <w:p w14:paraId="4E0EEC0D" w14:textId="6DFD99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R4-2120458</w:t>
            </w:r>
          </w:p>
        </w:tc>
        <w:tc>
          <w:tcPr>
            <w:tcW w:w="0" w:type="auto"/>
          </w:tcPr>
          <w:p w14:paraId="2D828664" w14:textId="35033A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6A71BD" w14:textId="57E61E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59A171C" w14:textId="323D39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37550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F56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1546A6" w14:textId="77777777" w:rsidTr="00AB1096">
        <w:tc>
          <w:tcPr>
            <w:tcW w:w="0" w:type="auto"/>
          </w:tcPr>
          <w:p w14:paraId="485EEE43" w14:textId="34445B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R4-2120459</w:t>
            </w:r>
          </w:p>
        </w:tc>
        <w:tc>
          <w:tcPr>
            <w:tcW w:w="0" w:type="auto"/>
          </w:tcPr>
          <w:p w14:paraId="7CE760B2" w14:textId="3D78CC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757D21" w14:textId="5E4903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D4E4D8D" w14:textId="322341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00210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2D0B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663A82" w14:textId="77777777" w:rsidTr="00AB1096">
        <w:tc>
          <w:tcPr>
            <w:tcW w:w="0" w:type="auto"/>
          </w:tcPr>
          <w:p w14:paraId="771F2FB3" w14:textId="1FDF7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R4-2120460</w:t>
            </w:r>
          </w:p>
        </w:tc>
        <w:tc>
          <w:tcPr>
            <w:tcW w:w="0" w:type="auto"/>
          </w:tcPr>
          <w:p w14:paraId="0275D05B" w14:textId="5A2B35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C6DCF1" w14:textId="46B83E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416F7FF" w14:textId="2530E4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034D8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302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3EC8BD" w14:textId="77777777" w:rsidTr="00AB1096">
        <w:tc>
          <w:tcPr>
            <w:tcW w:w="0" w:type="auto"/>
          </w:tcPr>
          <w:p w14:paraId="00E128DF" w14:textId="34A7E2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R4-2120461</w:t>
            </w:r>
          </w:p>
        </w:tc>
        <w:tc>
          <w:tcPr>
            <w:tcW w:w="0" w:type="auto"/>
          </w:tcPr>
          <w:p w14:paraId="58E9AE81" w14:textId="27A6AC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D86D40" w14:textId="4025D5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4E3DBC8" w14:textId="066AA7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47375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0D3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CF8038" w14:textId="77777777" w:rsidTr="00AB1096">
        <w:tc>
          <w:tcPr>
            <w:tcW w:w="0" w:type="auto"/>
          </w:tcPr>
          <w:p w14:paraId="6D356AB1" w14:textId="2376AD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R4-2120462</w:t>
            </w:r>
          </w:p>
        </w:tc>
        <w:tc>
          <w:tcPr>
            <w:tcW w:w="0" w:type="auto"/>
          </w:tcPr>
          <w:p w14:paraId="354AE823" w14:textId="1AD8A0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B8467B" w14:textId="038CD9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974A643" w14:textId="4D8CEC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B1B40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307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FA3802" w14:textId="77777777" w:rsidTr="00AB1096">
        <w:tc>
          <w:tcPr>
            <w:tcW w:w="0" w:type="auto"/>
          </w:tcPr>
          <w:p w14:paraId="12D74AC9" w14:textId="6043A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R4-2120463</w:t>
            </w:r>
          </w:p>
        </w:tc>
        <w:tc>
          <w:tcPr>
            <w:tcW w:w="0" w:type="auto"/>
          </w:tcPr>
          <w:p w14:paraId="685CBF5C" w14:textId="1F9F1E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260B0E" w14:textId="366E58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38301BC" w14:textId="424E83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3E667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CBF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71FDA6" w14:textId="77777777" w:rsidTr="00AB1096">
        <w:tc>
          <w:tcPr>
            <w:tcW w:w="0" w:type="auto"/>
          </w:tcPr>
          <w:p w14:paraId="17A403A4" w14:textId="021CC9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R4-2120464</w:t>
            </w:r>
          </w:p>
        </w:tc>
        <w:tc>
          <w:tcPr>
            <w:tcW w:w="0" w:type="auto"/>
          </w:tcPr>
          <w:p w14:paraId="0A2C7656" w14:textId="257111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C466DB" w14:textId="7DC171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7AAC072" w14:textId="012FDC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CA583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54DA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7758AA" w14:textId="77777777" w:rsidTr="00AB1096">
        <w:tc>
          <w:tcPr>
            <w:tcW w:w="0" w:type="auto"/>
          </w:tcPr>
          <w:p w14:paraId="48380097" w14:textId="1C9146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R4-2120465</w:t>
            </w:r>
          </w:p>
        </w:tc>
        <w:tc>
          <w:tcPr>
            <w:tcW w:w="0" w:type="auto"/>
          </w:tcPr>
          <w:p w14:paraId="277B6C63" w14:textId="0C3F07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F9C90A" w14:textId="691214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DA24B84" w14:textId="75B7AE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637DA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068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E84EDE" w14:textId="77777777" w:rsidTr="00AB1096">
        <w:tc>
          <w:tcPr>
            <w:tcW w:w="0" w:type="auto"/>
          </w:tcPr>
          <w:p w14:paraId="02CAC222" w14:textId="1D2676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R4-2120466</w:t>
            </w:r>
          </w:p>
        </w:tc>
        <w:tc>
          <w:tcPr>
            <w:tcW w:w="0" w:type="auto"/>
          </w:tcPr>
          <w:p w14:paraId="37864CA6" w14:textId="67978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373BEC" w14:textId="3C29A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0029F62" w14:textId="2469FF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FA933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927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AC336A" w14:textId="77777777" w:rsidTr="00AB1096">
        <w:tc>
          <w:tcPr>
            <w:tcW w:w="0" w:type="auto"/>
          </w:tcPr>
          <w:p w14:paraId="2B376A43" w14:textId="113D38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R4-2120467</w:t>
            </w:r>
          </w:p>
        </w:tc>
        <w:tc>
          <w:tcPr>
            <w:tcW w:w="0" w:type="auto"/>
          </w:tcPr>
          <w:p w14:paraId="07F45181" w14:textId="74A412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E76814" w14:textId="5558EA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290932B" w14:textId="4F39B6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6AB2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00A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C597E3" w14:textId="77777777" w:rsidTr="00AB1096">
        <w:tc>
          <w:tcPr>
            <w:tcW w:w="0" w:type="auto"/>
          </w:tcPr>
          <w:p w14:paraId="598A74B9" w14:textId="0360BA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R4-2120468</w:t>
            </w:r>
          </w:p>
        </w:tc>
        <w:tc>
          <w:tcPr>
            <w:tcW w:w="0" w:type="auto"/>
          </w:tcPr>
          <w:p w14:paraId="2FACC00A" w14:textId="30F0F4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500984" w14:textId="26D3BA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689C42D" w14:textId="23AEAE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E37C7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087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A843FA" w14:textId="77777777" w:rsidTr="00AB1096">
        <w:tc>
          <w:tcPr>
            <w:tcW w:w="0" w:type="auto"/>
          </w:tcPr>
          <w:p w14:paraId="393A4C2B" w14:textId="6244B7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R4-2120469</w:t>
            </w:r>
          </w:p>
        </w:tc>
        <w:tc>
          <w:tcPr>
            <w:tcW w:w="0" w:type="auto"/>
          </w:tcPr>
          <w:p w14:paraId="0C88D9FA" w14:textId="0133EC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1F02D1" w14:textId="3FFD0D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5BBF234" w14:textId="69F160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6478C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531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8E3003" w14:textId="77777777" w:rsidTr="00AB1096">
        <w:tc>
          <w:tcPr>
            <w:tcW w:w="0" w:type="auto"/>
          </w:tcPr>
          <w:p w14:paraId="7A6C575F" w14:textId="0AD4A4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R4-2120470</w:t>
            </w:r>
          </w:p>
        </w:tc>
        <w:tc>
          <w:tcPr>
            <w:tcW w:w="0" w:type="auto"/>
          </w:tcPr>
          <w:p w14:paraId="2960E38E" w14:textId="1AB7B2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0684CC" w14:textId="143FC1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6214127" w14:textId="6CEAB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4CD54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2048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37968B" w14:textId="77777777" w:rsidTr="00AB1096">
        <w:tc>
          <w:tcPr>
            <w:tcW w:w="0" w:type="auto"/>
          </w:tcPr>
          <w:p w14:paraId="698D9D5B" w14:textId="21972D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R4-2120471</w:t>
            </w:r>
          </w:p>
        </w:tc>
        <w:tc>
          <w:tcPr>
            <w:tcW w:w="0" w:type="auto"/>
          </w:tcPr>
          <w:p w14:paraId="78DA9E79" w14:textId="3FB20F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FE6FCE" w14:textId="2CFF3A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D1428BF" w14:textId="56865B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96C0B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ECE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575617" w14:textId="77777777" w:rsidTr="00AB1096">
        <w:tc>
          <w:tcPr>
            <w:tcW w:w="0" w:type="auto"/>
          </w:tcPr>
          <w:p w14:paraId="74068F8F" w14:textId="318E69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R4-2120472</w:t>
            </w:r>
          </w:p>
        </w:tc>
        <w:tc>
          <w:tcPr>
            <w:tcW w:w="0" w:type="auto"/>
          </w:tcPr>
          <w:p w14:paraId="3ABE5A42" w14:textId="3F7BC9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9972D0" w14:textId="0AFAEB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0D6716D" w14:textId="57373D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DCA30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73A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805D05" w14:textId="77777777" w:rsidTr="00AB1096">
        <w:tc>
          <w:tcPr>
            <w:tcW w:w="0" w:type="auto"/>
          </w:tcPr>
          <w:p w14:paraId="476B1463" w14:textId="237D53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R4-2120473</w:t>
            </w:r>
          </w:p>
        </w:tc>
        <w:tc>
          <w:tcPr>
            <w:tcW w:w="0" w:type="auto"/>
          </w:tcPr>
          <w:p w14:paraId="71F9F620" w14:textId="19F9F2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641380" w14:textId="24E57C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34CE24E" w14:textId="12F41F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79284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FCBA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7AA306" w14:textId="77777777" w:rsidTr="00AB1096">
        <w:tc>
          <w:tcPr>
            <w:tcW w:w="0" w:type="auto"/>
          </w:tcPr>
          <w:p w14:paraId="2CF4DE73" w14:textId="40CCC7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R4-2120474</w:t>
            </w:r>
          </w:p>
        </w:tc>
        <w:tc>
          <w:tcPr>
            <w:tcW w:w="0" w:type="auto"/>
          </w:tcPr>
          <w:p w14:paraId="4906AD4E" w14:textId="0AFD9F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3366C6" w14:textId="3ED376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EFA80CF" w14:textId="518074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2C7E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F5D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723EBF" w14:textId="77777777" w:rsidTr="00AB1096">
        <w:tc>
          <w:tcPr>
            <w:tcW w:w="0" w:type="auto"/>
          </w:tcPr>
          <w:p w14:paraId="3CC7D6F5" w14:textId="1BDDF3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R4-2120475</w:t>
            </w:r>
          </w:p>
        </w:tc>
        <w:tc>
          <w:tcPr>
            <w:tcW w:w="0" w:type="auto"/>
          </w:tcPr>
          <w:p w14:paraId="598E4B05" w14:textId="2CD1DA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E0ECBD" w14:textId="09A6D2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9E6D40B" w14:textId="5FE957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7618B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0AD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92D21C" w14:textId="77777777" w:rsidTr="00AB1096">
        <w:tc>
          <w:tcPr>
            <w:tcW w:w="0" w:type="auto"/>
          </w:tcPr>
          <w:p w14:paraId="79E788A9" w14:textId="289375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R4-2120476</w:t>
            </w:r>
          </w:p>
        </w:tc>
        <w:tc>
          <w:tcPr>
            <w:tcW w:w="0" w:type="auto"/>
          </w:tcPr>
          <w:p w14:paraId="4272BE38" w14:textId="3C0BEC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F849E1" w14:textId="30855C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E3706EB" w14:textId="072D5A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01138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017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FF9858" w14:textId="77777777" w:rsidTr="00AB1096">
        <w:tc>
          <w:tcPr>
            <w:tcW w:w="0" w:type="auto"/>
          </w:tcPr>
          <w:p w14:paraId="66713CAF" w14:textId="278440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R4-2120477</w:t>
            </w:r>
          </w:p>
        </w:tc>
        <w:tc>
          <w:tcPr>
            <w:tcW w:w="0" w:type="auto"/>
          </w:tcPr>
          <w:p w14:paraId="213201CF" w14:textId="17A116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7C1BD2" w14:textId="19EC5B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24414EA" w14:textId="1B86A8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E335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9180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54892A" w14:textId="77777777" w:rsidTr="00AB1096">
        <w:tc>
          <w:tcPr>
            <w:tcW w:w="0" w:type="auto"/>
          </w:tcPr>
          <w:p w14:paraId="710B789B" w14:textId="441EBE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R4-2120478</w:t>
            </w:r>
          </w:p>
        </w:tc>
        <w:tc>
          <w:tcPr>
            <w:tcW w:w="0" w:type="auto"/>
          </w:tcPr>
          <w:p w14:paraId="601ED79B" w14:textId="6A78DE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42348C" w14:textId="39F43F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8E68D29" w14:textId="6A2F5F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C267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1666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19EDB8" w14:textId="77777777" w:rsidTr="00AB1096">
        <w:tc>
          <w:tcPr>
            <w:tcW w:w="0" w:type="auto"/>
          </w:tcPr>
          <w:p w14:paraId="19884EB6" w14:textId="2DC1A2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R4-2120479</w:t>
            </w:r>
          </w:p>
        </w:tc>
        <w:tc>
          <w:tcPr>
            <w:tcW w:w="0" w:type="auto"/>
          </w:tcPr>
          <w:p w14:paraId="1D404A0D" w14:textId="7887EA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659576" w14:textId="11383F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223A74F" w14:textId="35F9E8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CD65A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D30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D7F18D" w14:textId="77777777" w:rsidTr="00AB1096">
        <w:tc>
          <w:tcPr>
            <w:tcW w:w="0" w:type="auto"/>
          </w:tcPr>
          <w:p w14:paraId="0B183D77" w14:textId="3C5A5F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R4-2120480</w:t>
            </w:r>
          </w:p>
        </w:tc>
        <w:tc>
          <w:tcPr>
            <w:tcW w:w="0" w:type="auto"/>
          </w:tcPr>
          <w:p w14:paraId="3BFAA81E" w14:textId="720126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104EFB" w14:textId="311F59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EB2C2FB" w14:textId="1AAB55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AEF02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387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770023" w14:textId="77777777" w:rsidTr="00AB1096">
        <w:tc>
          <w:tcPr>
            <w:tcW w:w="0" w:type="auto"/>
          </w:tcPr>
          <w:p w14:paraId="75F820F7" w14:textId="584CFF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R4-2120481</w:t>
            </w:r>
          </w:p>
        </w:tc>
        <w:tc>
          <w:tcPr>
            <w:tcW w:w="0" w:type="auto"/>
          </w:tcPr>
          <w:p w14:paraId="4B15A43B" w14:textId="1CDF9D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4A590E" w14:textId="49A49D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7473DF5" w14:textId="4B40D1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320D1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3FB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908221" w14:textId="77777777" w:rsidTr="00AB1096">
        <w:tc>
          <w:tcPr>
            <w:tcW w:w="0" w:type="auto"/>
          </w:tcPr>
          <w:p w14:paraId="218157BA" w14:textId="1BDD06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R4-2120482</w:t>
            </w:r>
          </w:p>
        </w:tc>
        <w:tc>
          <w:tcPr>
            <w:tcW w:w="0" w:type="auto"/>
          </w:tcPr>
          <w:p w14:paraId="7A0F4C77" w14:textId="0940E7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7F55F87" w14:textId="19F14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B5E7FE7" w14:textId="58F93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35DB4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D54A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ABFA3A" w14:textId="77777777" w:rsidTr="00AB1096">
        <w:tc>
          <w:tcPr>
            <w:tcW w:w="0" w:type="auto"/>
          </w:tcPr>
          <w:p w14:paraId="42C1FD8D" w14:textId="57AB6A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R4-2120483</w:t>
            </w:r>
          </w:p>
        </w:tc>
        <w:tc>
          <w:tcPr>
            <w:tcW w:w="0" w:type="auto"/>
          </w:tcPr>
          <w:p w14:paraId="2728F226" w14:textId="663490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DE732B" w14:textId="098548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8F530E2" w14:textId="5931FA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16116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9719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276AA8" w14:textId="77777777" w:rsidTr="00AB1096">
        <w:tc>
          <w:tcPr>
            <w:tcW w:w="0" w:type="auto"/>
          </w:tcPr>
          <w:p w14:paraId="0B6C9D4D" w14:textId="5B337E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R4-2120484</w:t>
            </w:r>
          </w:p>
        </w:tc>
        <w:tc>
          <w:tcPr>
            <w:tcW w:w="0" w:type="auto"/>
          </w:tcPr>
          <w:p w14:paraId="60DB397C" w14:textId="619296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3931D2" w14:textId="4F96CF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E393516" w14:textId="67ABD4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3B640C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DF8C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373331" w14:textId="77777777" w:rsidTr="00AB1096">
        <w:tc>
          <w:tcPr>
            <w:tcW w:w="0" w:type="auto"/>
          </w:tcPr>
          <w:p w14:paraId="31062B7A" w14:textId="6FB3CD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R4-2120485</w:t>
            </w:r>
          </w:p>
        </w:tc>
        <w:tc>
          <w:tcPr>
            <w:tcW w:w="0" w:type="auto"/>
          </w:tcPr>
          <w:p w14:paraId="54BEADC1" w14:textId="5FD899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1C9510" w14:textId="1387C3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D8F5963" w14:textId="5A682E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64E4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D9B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A1E11C" w14:textId="77777777" w:rsidTr="00AB1096">
        <w:tc>
          <w:tcPr>
            <w:tcW w:w="0" w:type="auto"/>
          </w:tcPr>
          <w:p w14:paraId="08A62D7D" w14:textId="6945E5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R4-2120486</w:t>
            </w:r>
          </w:p>
        </w:tc>
        <w:tc>
          <w:tcPr>
            <w:tcW w:w="0" w:type="auto"/>
          </w:tcPr>
          <w:p w14:paraId="6A2BDB24" w14:textId="397339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82DFE7" w14:textId="146E73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AD46301" w14:textId="6C63D0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0E6FF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709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1982E7" w14:textId="77777777" w:rsidTr="00AB1096">
        <w:tc>
          <w:tcPr>
            <w:tcW w:w="0" w:type="auto"/>
          </w:tcPr>
          <w:p w14:paraId="7AC79051" w14:textId="69BFB2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R4-2120487</w:t>
            </w:r>
          </w:p>
        </w:tc>
        <w:tc>
          <w:tcPr>
            <w:tcW w:w="0" w:type="auto"/>
          </w:tcPr>
          <w:p w14:paraId="54F879C5" w14:textId="7A2A30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646EA1" w14:textId="3F84A7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6F4FE31" w14:textId="5F13C6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FC860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1C8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775849" w14:textId="77777777" w:rsidTr="00AB1096">
        <w:tc>
          <w:tcPr>
            <w:tcW w:w="0" w:type="auto"/>
          </w:tcPr>
          <w:p w14:paraId="6FD8D9E0" w14:textId="2082DC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R4-2120488</w:t>
            </w:r>
          </w:p>
        </w:tc>
        <w:tc>
          <w:tcPr>
            <w:tcW w:w="0" w:type="auto"/>
          </w:tcPr>
          <w:p w14:paraId="6D2B5FE8" w14:textId="5743E8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0B3919" w14:textId="63423D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D9A4AA0" w14:textId="7F3917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32DAE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CC3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723612" w14:textId="77777777" w:rsidTr="00AB1096">
        <w:tc>
          <w:tcPr>
            <w:tcW w:w="0" w:type="auto"/>
          </w:tcPr>
          <w:p w14:paraId="4C3DBD3C" w14:textId="559117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R4-2120489</w:t>
            </w:r>
          </w:p>
        </w:tc>
        <w:tc>
          <w:tcPr>
            <w:tcW w:w="0" w:type="auto"/>
          </w:tcPr>
          <w:p w14:paraId="77917CA9" w14:textId="3A397D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6865BE" w14:textId="4A9A5F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713F7B9" w14:textId="1F5A43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4135B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9BC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0A9C85" w14:textId="77777777" w:rsidTr="00AB1096">
        <w:tc>
          <w:tcPr>
            <w:tcW w:w="0" w:type="auto"/>
          </w:tcPr>
          <w:p w14:paraId="5C104FEE" w14:textId="28239D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R4-2120490</w:t>
            </w:r>
          </w:p>
        </w:tc>
        <w:tc>
          <w:tcPr>
            <w:tcW w:w="0" w:type="auto"/>
          </w:tcPr>
          <w:p w14:paraId="78D751AC" w14:textId="796FEC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65291E" w14:textId="55C1F7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EE76AFE" w14:textId="0D32FB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007F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045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95033E" w14:textId="77777777" w:rsidTr="00AB1096">
        <w:tc>
          <w:tcPr>
            <w:tcW w:w="0" w:type="auto"/>
          </w:tcPr>
          <w:p w14:paraId="5B67F785" w14:textId="4EAA40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R4-2120491</w:t>
            </w:r>
          </w:p>
        </w:tc>
        <w:tc>
          <w:tcPr>
            <w:tcW w:w="0" w:type="auto"/>
          </w:tcPr>
          <w:p w14:paraId="3E8F9703" w14:textId="746948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A124EF" w14:textId="060DA0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212AC4F" w14:textId="53DC9D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16911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26B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407740" w14:textId="77777777" w:rsidTr="00AB1096">
        <w:tc>
          <w:tcPr>
            <w:tcW w:w="0" w:type="auto"/>
          </w:tcPr>
          <w:p w14:paraId="62C72F0E" w14:textId="192BC0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R4-2120492</w:t>
            </w:r>
          </w:p>
        </w:tc>
        <w:tc>
          <w:tcPr>
            <w:tcW w:w="0" w:type="auto"/>
          </w:tcPr>
          <w:p w14:paraId="0E650FAB" w14:textId="3E839C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16D5F5" w14:textId="5A2528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51AF2BE" w14:textId="5E83C7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5DF3B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DDE2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E19A6D" w14:textId="77777777" w:rsidTr="00AB1096">
        <w:tc>
          <w:tcPr>
            <w:tcW w:w="0" w:type="auto"/>
          </w:tcPr>
          <w:p w14:paraId="6851D65E" w14:textId="21EE13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R4-2120493</w:t>
            </w:r>
          </w:p>
        </w:tc>
        <w:tc>
          <w:tcPr>
            <w:tcW w:w="0" w:type="auto"/>
          </w:tcPr>
          <w:p w14:paraId="2699C42B" w14:textId="457D4E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4076E4C" w14:textId="73439F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C1F6127" w14:textId="044EAE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ADF05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80A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7C8DE9" w14:textId="77777777" w:rsidTr="00AB1096">
        <w:tc>
          <w:tcPr>
            <w:tcW w:w="0" w:type="auto"/>
          </w:tcPr>
          <w:p w14:paraId="7F5323D0" w14:textId="2B5CD6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R4-2120494</w:t>
            </w:r>
          </w:p>
        </w:tc>
        <w:tc>
          <w:tcPr>
            <w:tcW w:w="0" w:type="auto"/>
          </w:tcPr>
          <w:p w14:paraId="3391E709" w14:textId="23A17E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592380" w14:textId="0578AE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9B3E089" w14:textId="01BCF4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4B9A52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100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6F6D38" w14:textId="77777777" w:rsidTr="00AB1096">
        <w:tc>
          <w:tcPr>
            <w:tcW w:w="0" w:type="auto"/>
          </w:tcPr>
          <w:p w14:paraId="46C77A15" w14:textId="65BDEB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R4-2120495</w:t>
            </w:r>
          </w:p>
        </w:tc>
        <w:tc>
          <w:tcPr>
            <w:tcW w:w="0" w:type="auto"/>
          </w:tcPr>
          <w:p w14:paraId="6DA347E0" w14:textId="420894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094AD2" w14:textId="5E3169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B882A3C" w14:textId="28B068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1C938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923E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E3D682" w14:textId="77777777" w:rsidTr="00AB1096">
        <w:tc>
          <w:tcPr>
            <w:tcW w:w="0" w:type="auto"/>
          </w:tcPr>
          <w:p w14:paraId="407B3A59" w14:textId="18A8F1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R4-2120496</w:t>
            </w:r>
          </w:p>
        </w:tc>
        <w:tc>
          <w:tcPr>
            <w:tcW w:w="0" w:type="auto"/>
          </w:tcPr>
          <w:p w14:paraId="527A3BF4" w14:textId="2450FE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5ACE64" w14:textId="52376A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4ACA87F" w14:textId="3307C8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C8E5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E34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CB2C73" w14:textId="77777777" w:rsidTr="00AB1096">
        <w:tc>
          <w:tcPr>
            <w:tcW w:w="0" w:type="auto"/>
          </w:tcPr>
          <w:p w14:paraId="731EE114" w14:textId="7474FA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R4-2120497</w:t>
            </w:r>
          </w:p>
        </w:tc>
        <w:tc>
          <w:tcPr>
            <w:tcW w:w="0" w:type="auto"/>
          </w:tcPr>
          <w:p w14:paraId="02ADBEF2" w14:textId="46B3B4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82F4FF" w14:textId="771864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0FDC57C" w14:textId="7DC174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28E17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DB0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53B8DC" w14:textId="77777777" w:rsidTr="00AB1096">
        <w:tc>
          <w:tcPr>
            <w:tcW w:w="0" w:type="auto"/>
          </w:tcPr>
          <w:p w14:paraId="5857F5C4" w14:textId="6CE7CB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R4-2120498</w:t>
            </w:r>
          </w:p>
        </w:tc>
        <w:tc>
          <w:tcPr>
            <w:tcW w:w="0" w:type="auto"/>
          </w:tcPr>
          <w:p w14:paraId="417C4D86" w14:textId="1375F5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8B6E80B" w14:textId="2F53D0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BF0CA14" w14:textId="3D7B29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F856A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4DA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5CC6AF" w14:textId="77777777" w:rsidTr="00AB1096">
        <w:tc>
          <w:tcPr>
            <w:tcW w:w="0" w:type="auto"/>
          </w:tcPr>
          <w:p w14:paraId="430F2BDB" w14:textId="303ECE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R4-2120499</w:t>
            </w:r>
          </w:p>
        </w:tc>
        <w:tc>
          <w:tcPr>
            <w:tcW w:w="0" w:type="auto"/>
          </w:tcPr>
          <w:p w14:paraId="38123BCA" w14:textId="747509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8C75F2" w14:textId="490493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D959C47" w14:textId="4FAE77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9948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E09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03FA6F" w14:textId="77777777" w:rsidTr="00AB1096">
        <w:tc>
          <w:tcPr>
            <w:tcW w:w="0" w:type="auto"/>
          </w:tcPr>
          <w:p w14:paraId="2590E592" w14:textId="6CAB23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R4-2120500</w:t>
            </w:r>
          </w:p>
        </w:tc>
        <w:tc>
          <w:tcPr>
            <w:tcW w:w="0" w:type="auto"/>
          </w:tcPr>
          <w:p w14:paraId="42C3E549" w14:textId="7C8A5B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3FF3CA" w14:textId="62F839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0787727" w14:textId="67CA6F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8800D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83F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D2336B" w14:textId="77777777" w:rsidTr="00AB1096">
        <w:tc>
          <w:tcPr>
            <w:tcW w:w="0" w:type="auto"/>
          </w:tcPr>
          <w:p w14:paraId="4667C434" w14:textId="240B41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R4-2120501</w:t>
            </w:r>
          </w:p>
        </w:tc>
        <w:tc>
          <w:tcPr>
            <w:tcW w:w="0" w:type="auto"/>
          </w:tcPr>
          <w:p w14:paraId="15DEE7B8" w14:textId="5ED8C2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6C35BE" w14:textId="3CA561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95680D6" w14:textId="2F9DEF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69937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EBE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79CF46" w14:textId="77777777" w:rsidTr="00AB1096">
        <w:tc>
          <w:tcPr>
            <w:tcW w:w="0" w:type="auto"/>
          </w:tcPr>
          <w:p w14:paraId="76D05B2E" w14:textId="271186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R4-2120502</w:t>
            </w:r>
          </w:p>
        </w:tc>
        <w:tc>
          <w:tcPr>
            <w:tcW w:w="0" w:type="auto"/>
          </w:tcPr>
          <w:p w14:paraId="3246D7F7" w14:textId="665CD1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2D7FA11" w14:textId="11DC8B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2A14821" w14:textId="54E98C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058C7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36A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4F64A6" w14:textId="77777777" w:rsidTr="00AB1096">
        <w:tc>
          <w:tcPr>
            <w:tcW w:w="0" w:type="auto"/>
          </w:tcPr>
          <w:p w14:paraId="7E9E6BD1" w14:textId="0CD534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R4-2120503</w:t>
            </w:r>
          </w:p>
        </w:tc>
        <w:tc>
          <w:tcPr>
            <w:tcW w:w="0" w:type="auto"/>
          </w:tcPr>
          <w:p w14:paraId="1E9B19D4" w14:textId="6A4951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3A98E1" w14:textId="19BC16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607D8CA" w14:textId="5FC355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6148A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60D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740027" w14:textId="77777777" w:rsidTr="00AB1096">
        <w:tc>
          <w:tcPr>
            <w:tcW w:w="0" w:type="auto"/>
          </w:tcPr>
          <w:p w14:paraId="3CA17A1A" w14:textId="643687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R4-2120504</w:t>
            </w:r>
          </w:p>
        </w:tc>
        <w:tc>
          <w:tcPr>
            <w:tcW w:w="0" w:type="auto"/>
          </w:tcPr>
          <w:p w14:paraId="19D610D6" w14:textId="1AF711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50AFF8" w14:textId="1374D8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67B88D8" w14:textId="04A452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C3DB8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7BE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8E3612" w14:textId="77777777" w:rsidTr="00AB1096">
        <w:tc>
          <w:tcPr>
            <w:tcW w:w="0" w:type="auto"/>
          </w:tcPr>
          <w:p w14:paraId="074CB82C" w14:textId="05BD3F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R4-2120505</w:t>
            </w:r>
          </w:p>
        </w:tc>
        <w:tc>
          <w:tcPr>
            <w:tcW w:w="0" w:type="auto"/>
          </w:tcPr>
          <w:p w14:paraId="2542276F" w14:textId="483FF8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EF90AF" w14:textId="5920E8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28E6EBB" w14:textId="5E96D1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D3AB7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AA12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2551A2" w14:textId="77777777" w:rsidTr="00AB1096">
        <w:tc>
          <w:tcPr>
            <w:tcW w:w="0" w:type="auto"/>
          </w:tcPr>
          <w:p w14:paraId="44027D5E" w14:textId="13B98F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R4-2120506</w:t>
            </w:r>
          </w:p>
        </w:tc>
        <w:tc>
          <w:tcPr>
            <w:tcW w:w="0" w:type="auto"/>
          </w:tcPr>
          <w:p w14:paraId="2E904C7A" w14:textId="50C56D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D2A92D" w14:textId="410FD1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CB120C7" w14:textId="16D61D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2434E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401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C717F6" w14:textId="77777777" w:rsidTr="00AB1096">
        <w:tc>
          <w:tcPr>
            <w:tcW w:w="0" w:type="auto"/>
          </w:tcPr>
          <w:p w14:paraId="11591CAA" w14:textId="4AEEF1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R4-2120507</w:t>
            </w:r>
          </w:p>
        </w:tc>
        <w:tc>
          <w:tcPr>
            <w:tcW w:w="0" w:type="auto"/>
          </w:tcPr>
          <w:p w14:paraId="22AD71BD" w14:textId="4BB7E5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F11A2D" w14:textId="68E00B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6862B3B" w14:textId="7614B6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4354C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466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5AA664" w14:textId="77777777" w:rsidTr="00AB1096">
        <w:tc>
          <w:tcPr>
            <w:tcW w:w="0" w:type="auto"/>
          </w:tcPr>
          <w:p w14:paraId="1D31D3E8" w14:textId="5CAE1A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R4-2120508</w:t>
            </w:r>
          </w:p>
        </w:tc>
        <w:tc>
          <w:tcPr>
            <w:tcW w:w="0" w:type="auto"/>
          </w:tcPr>
          <w:p w14:paraId="1B9B2700" w14:textId="1E2A48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33FBED" w14:textId="5735DA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7546D2B" w14:textId="48083D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CECDB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B503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E13693" w14:textId="77777777" w:rsidTr="00AB1096">
        <w:tc>
          <w:tcPr>
            <w:tcW w:w="0" w:type="auto"/>
          </w:tcPr>
          <w:p w14:paraId="3D79D904" w14:textId="78F764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R4-2120509</w:t>
            </w:r>
          </w:p>
        </w:tc>
        <w:tc>
          <w:tcPr>
            <w:tcW w:w="0" w:type="auto"/>
          </w:tcPr>
          <w:p w14:paraId="068746A6" w14:textId="45C5CE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ADF9C4" w14:textId="508214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353952B" w14:textId="29524E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8E58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9FE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3CFC68" w14:textId="77777777" w:rsidTr="00AB1096">
        <w:tc>
          <w:tcPr>
            <w:tcW w:w="0" w:type="auto"/>
          </w:tcPr>
          <w:p w14:paraId="494C05D6" w14:textId="58AC17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R4-2120510</w:t>
            </w:r>
          </w:p>
        </w:tc>
        <w:tc>
          <w:tcPr>
            <w:tcW w:w="0" w:type="auto"/>
          </w:tcPr>
          <w:p w14:paraId="0488C6A0" w14:textId="5D0E24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38A079" w14:textId="02945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D710C36" w14:textId="110EE9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4EE4D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6F2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7E1556" w14:textId="77777777" w:rsidTr="00AB1096">
        <w:tc>
          <w:tcPr>
            <w:tcW w:w="0" w:type="auto"/>
          </w:tcPr>
          <w:p w14:paraId="53ACFE9D" w14:textId="3A0535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R4-2120511</w:t>
            </w:r>
          </w:p>
        </w:tc>
        <w:tc>
          <w:tcPr>
            <w:tcW w:w="0" w:type="auto"/>
          </w:tcPr>
          <w:p w14:paraId="2EB0A7C6" w14:textId="74F262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212F7F" w14:textId="11BE4D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627E96F" w14:textId="4CC205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43340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AC4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7F3AB5" w14:textId="77777777" w:rsidTr="00AB1096">
        <w:tc>
          <w:tcPr>
            <w:tcW w:w="0" w:type="auto"/>
          </w:tcPr>
          <w:p w14:paraId="44820917" w14:textId="1EFBF3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R4-2120512</w:t>
            </w:r>
          </w:p>
        </w:tc>
        <w:tc>
          <w:tcPr>
            <w:tcW w:w="0" w:type="auto"/>
          </w:tcPr>
          <w:p w14:paraId="4BA39F48" w14:textId="42B241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226485" w14:textId="4B92DA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5773A94" w14:textId="5BDAB3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0F07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71FE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C88DF3" w14:textId="77777777" w:rsidTr="00AB1096">
        <w:tc>
          <w:tcPr>
            <w:tcW w:w="0" w:type="auto"/>
          </w:tcPr>
          <w:p w14:paraId="4ED6AD21" w14:textId="35FA8E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R4-2120513</w:t>
            </w:r>
          </w:p>
        </w:tc>
        <w:tc>
          <w:tcPr>
            <w:tcW w:w="0" w:type="auto"/>
          </w:tcPr>
          <w:p w14:paraId="1CBCBAB5" w14:textId="682E1C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5384ED" w14:textId="4BFB1E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21F4367" w14:textId="7BC8F5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4698E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DD3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E4F0A2" w14:textId="77777777" w:rsidTr="00AB1096">
        <w:tc>
          <w:tcPr>
            <w:tcW w:w="0" w:type="auto"/>
          </w:tcPr>
          <w:p w14:paraId="1523C86D" w14:textId="33F04D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R4-2120514</w:t>
            </w:r>
          </w:p>
        </w:tc>
        <w:tc>
          <w:tcPr>
            <w:tcW w:w="0" w:type="auto"/>
          </w:tcPr>
          <w:p w14:paraId="18CCB6C5" w14:textId="24C8FE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08C6DC0" w14:textId="4DCFF5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65B0B7C" w14:textId="3DFA1A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DD458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F7F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F23B24" w14:textId="77777777" w:rsidTr="00AB1096">
        <w:tc>
          <w:tcPr>
            <w:tcW w:w="0" w:type="auto"/>
          </w:tcPr>
          <w:p w14:paraId="1B97EFE0" w14:textId="32D3B7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R4-2120515</w:t>
            </w:r>
          </w:p>
        </w:tc>
        <w:tc>
          <w:tcPr>
            <w:tcW w:w="0" w:type="auto"/>
          </w:tcPr>
          <w:p w14:paraId="2EDA348D" w14:textId="7F30F1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1EC657" w14:textId="13B221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BABA52A" w14:textId="33BC02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2EC00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CB3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BC12DB" w14:textId="77777777" w:rsidTr="00AB1096">
        <w:tc>
          <w:tcPr>
            <w:tcW w:w="0" w:type="auto"/>
          </w:tcPr>
          <w:p w14:paraId="568CD901" w14:textId="4D2C53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R4-2120516</w:t>
            </w:r>
          </w:p>
        </w:tc>
        <w:tc>
          <w:tcPr>
            <w:tcW w:w="0" w:type="auto"/>
          </w:tcPr>
          <w:p w14:paraId="746DE59C" w14:textId="388CE7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70E813E" w14:textId="10A310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280ECD5" w14:textId="5AA9E8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70A81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5F1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66CABD" w14:textId="77777777" w:rsidTr="00AB1096">
        <w:tc>
          <w:tcPr>
            <w:tcW w:w="0" w:type="auto"/>
          </w:tcPr>
          <w:p w14:paraId="04339C14" w14:textId="2E7C88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R4-2120517</w:t>
            </w:r>
          </w:p>
        </w:tc>
        <w:tc>
          <w:tcPr>
            <w:tcW w:w="0" w:type="auto"/>
          </w:tcPr>
          <w:p w14:paraId="4AF74EDB" w14:textId="7A7C61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990C1E" w14:textId="10AD5C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672853B" w14:textId="65CD12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26E1A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4BF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B34656" w14:textId="77777777" w:rsidTr="00AB1096">
        <w:tc>
          <w:tcPr>
            <w:tcW w:w="0" w:type="auto"/>
          </w:tcPr>
          <w:p w14:paraId="64CD03BB" w14:textId="259E15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R4-2120518</w:t>
            </w:r>
          </w:p>
        </w:tc>
        <w:tc>
          <w:tcPr>
            <w:tcW w:w="0" w:type="auto"/>
          </w:tcPr>
          <w:p w14:paraId="2815005D" w14:textId="3CA5FB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BBCB0C" w14:textId="46B9ED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7696E56" w14:textId="65C8A0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2BAD7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71F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06EB63" w14:textId="77777777" w:rsidTr="00AB1096">
        <w:tc>
          <w:tcPr>
            <w:tcW w:w="0" w:type="auto"/>
          </w:tcPr>
          <w:p w14:paraId="200161F3" w14:textId="478142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R4-2120519</w:t>
            </w:r>
          </w:p>
        </w:tc>
        <w:tc>
          <w:tcPr>
            <w:tcW w:w="0" w:type="auto"/>
          </w:tcPr>
          <w:p w14:paraId="7017659D" w14:textId="44E9CC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A23D08" w14:textId="5865E8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70C45A2" w14:textId="58A292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CD816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973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C4D39E" w14:textId="77777777" w:rsidTr="00AB1096">
        <w:tc>
          <w:tcPr>
            <w:tcW w:w="0" w:type="auto"/>
          </w:tcPr>
          <w:p w14:paraId="6290AFF4" w14:textId="24F708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R4-2120520</w:t>
            </w:r>
          </w:p>
        </w:tc>
        <w:tc>
          <w:tcPr>
            <w:tcW w:w="0" w:type="auto"/>
          </w:tcPr>
          <w:p w14:paraId="63BB04E5" w14:textId="340FCC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B7BC8E" w14:textId="5D33D4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BC9549F" w14:textId="287634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5C04B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D06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36AD87" w14:textId="77777777" w:rsidTr="00AB1096">
        <w:tc>
          <w:tcPr>
            <w:tcW w:w="0" w:type="auto"/>
          </w:tcPr>
          <w:p w14:paraId="303D46C5" w14:textId="4CABB3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R4-2120521</w:t>
            </w:r>
          </w:p>
        </w:tc>
        <w:tc>
          <w:tcPr>
            <w:tcW w:w="0" w:type="auto"/>
          </w:tcPr>
          <w:p w14:paraId="39D0B295" w14:textId="7220E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5FCEC1" w14:textId="742C14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48B86AB" w14:textId="5A14D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7BA56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3AA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78876E" w14:textId="77777777" w:rsidTr="00AB1096">
        <w:tc>
          <w:tcPr>
            <w:tcW w:w="0" w:type="auto"/>
          </w:tcPr>
          <w:p w14:paraId="61F8BCC6" w14:textId="7DF083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R4-2120522</w:t>
            </w:r>
          </w:p>
        </w:tc>
        <w:tc>
          <w:tcPr>
            <w:tcW w:w="0" w:type="auto"/>
          </w:tcPr>
          <w:p w14:paraId="1E6EF344" w14:textId="0EEE6E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772A6F" w14:textId="6C10E0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3A396AC" w14:textId="5E784F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5D847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BE1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DC0A6F" w14:textId="77777777" w:rsidTr="00AB1096">
        <w:tc>
          <w:tcPr>
            <w:tcW w:w="0" w:type="auto"/>
          </w:tcPr>
          <w:p w14:paraId="2FB8E908" w14:textId="15892B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R4-2120523</w:t>
            </w:r>
          </w:p>
        </w:tc>
        <w:tc>
          <w:tcPr>
            <w:tcW w:w="0" w:type="auto"/>
          </w:tcPr>
          <w:p w14:paraId="63D09E0A" w14:textId="4A4E0C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4BC012" w14:textId="2F4060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6145598" w14:textId="53C149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52487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C02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82F45B" w14:textId="77777777" w:rsidTr="00AB1096">
        <w:tc>
          <w:tcPr>
            <w:tcW w:w="0" w:type="auto"/>
          </w:tcPr>
          <w:p w14:paraId="5C43F92A" w14:textId="22E505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R4-2120524</w:t>
            </w:r>
          </w:p>
        </w:tc>
        <w:tc>
          <w:tcPr>
            <w:tcW w:w="0" w:type="auto"/>
          </w:tcPr>
          <w:p w14:paraId="36BA95D4" w14:textId="471B58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12AA20" w14:textId="7F0D73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A156BBB" w14:textId="420326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2D2EA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C38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9ABBD5F" w14:textId="77777777" w:rsidTr="00AB1096">
        <w:tc>
          <w:tcPr>
            <w:tcW w:w="0" w:type="auto"/>
          </w:tcPr>
          <w:p w14:paraId="24F5BF43" w14:textId="0C8CC0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R4-2120525</w:t>
            </w:r>
          </w:p>
        </w:tc>
        <w:tc>
          <w:tcPr>
            <w:tcW w:w="0" w:type="auto"/>
          </w:tcPr>
          <w:p w14:paraId="02B723AB" w14:textId="0ECC4E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DFFEAF" w14:textId="4EFC18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A3A55D2" w14:textId="38433C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AFB26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CA0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6165B0" w14:textId="77777777" w:rsidTr="00AB1096">
        <w:tc>
          <w:tcPr>
            <w:tcW w:w="0" w:type="auto"/>
          </w:tcPr>
          <w:p w14:paraId="78458F9B" w14:textId="798707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R4-2120526</w:t>
            </w:r>
          </w:p>
        </w:tc>
        <w:tc>
          <w:tcPr>
            <w:tcW w:w="0" w:type="auto"/>
          </w:tcPr>
          <w:p w14:paraId="1FA3262C" w14:textId="4C3F34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0FC1903" w14:textId="2FBF5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2585650" w14:textId="5A9A81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1F42D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609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8B22E0" w14:textId="77777777" w:rsidTr="00AB1096">
        <w:tc>
          <w:tcPr>
            <w:tcW w:w="0" w:type="auto"/>
          </w:tcPr>
          <w:p w14:paraId="51E310D7" w14:textId="2FC5F2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R4-2120527</w:t>
            </w:r>
          </w:p>
        </w:tc>
        <w:tc>
          <w:tcPr>
            <w:tcW w:w="0" w:type="auto"/>
          </w:tcPr>
          <w:p w14:paraId="0F09DEE0" w14:textId="57F6B2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8B7F7E4" w14:textId="2E273F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4ADA85E" w14:textId="32CB98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520DD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BA5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5CE4F5" w14:textId="77777777" w:rsidTr="00AB1096">
        <w:tc>
          <w:tcPr>
            <w:tcW w:w="0" w:type="auto"/>
          </w:tcPr>
          <w:p w14:paraId="438E5C84" w14:textId="48C85F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R4-2120528</w:t>
            </w:r>
          </w:p>
        </w:tc>
        <w:tc>
          <w:tcPr>
            <w:tcW w:w="0" w:type="auto"/>
          </w:tcPr>
          <w:p w14:paraId="478014FC" w14:textId="4A13CC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B1EA01" w14:textId="749FE5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F6AF5C4" w14:textId="353B46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5632C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D01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37832D" w14:textId="77777777" w:rsidTr="00AB1096">
        <w:tc>
          <w:tcPr>
            <w:tcW w:w="0" w:type="auto"/>
          </w:tcPr>
          <w:p w14:paraId="11BA3D56" w14:textId="68B025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R4-2120529</w:t>
            </w:r>
          </w:p>
        </w:tc>
        <w:tc>
          <w:tcPr>
            <w:tcW w:w="0" w:type="auto"/>
          </w:tcPr>
          <w:p w14:paraId="30CFD17A" w14:textId="48A7C6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A408DE" w14:textId="676E55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2F4F46E" w14:textId="0EC87E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A51FA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A3E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EAB6A1" w14:textId="77777777" w:rsidTr="00AB1096">
        <w:tc>
          <w:tcPr>
            <w:tcW w:w="0" w:type="auto"/>
          </w:tcPr>
          <w:p w14:paraId="3A247F80" w14:textId="306D41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R4-2120530</w:t>
            </w:r>
          </w:p>
        </w:tc>
        <w:tc>
          <w:tcPr>
            <w:tcW w:w="0" w:type="auto"/>
          </w:tcPr>
          <w:p w14:paraId="253C146A" w14:textId="6A69B9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E7ED52" w14:textId="750619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88808DA" w14:textId="060313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5C877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E31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B90809" w14:textId="77777777" w:rsidTr="00AB1096">
        <w:tc>
          <w:tcPr>
            <w:tcW w:w="0" w:type="auto"/>
          </w:tcPr>
          <w:p w14:paraId="34C21DBD" w14:textId="177606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R4-2120531</w:t>
            </w:r>
          </w:p>
        </w:tc>
        <w:tc>
          <w:tcPr>
            <w:tcW w:w="0" w:type="auto"/>
          </w:tcPr>
          <w:p w14:paraId="15FBA817" w14:textId="25E456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6C3852" w14:textId="43D3C1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CB983F2" w14:textId="2DC37B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407B2F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924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F4CC99" w14:textId="77777777" w:rsidTr="00AB1096">
        <w:tc>
          <w:tcPr>
            <w:tcW w:w="0" w:type="auto"/>
          </w:tcPr>
          <w:p w14:paraId="184760B6" w14:textId="0059C5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R4-2120532</w:t>
            </w:r>
          </w:p>
        </w:tc>
        <w:tc>
          <w:tcPr>
            <w:tcW w:w="0" w:type="auto"/>
          </w:tcPr>
          <w:p w14:paraId="0555D819" w14:textId="0EE76C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4FF07A" w14:textId="5F36E9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AC95768" w14:textId="5897E8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92AF7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6648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973F5C" w14:textId="77777777" w:rsidTr="00AB1096">
        <w:tc>
          <w:tcPr>
            <w:tcW w:w="0" w:type="auto"/>
          </w:tcPr>
          <w:p w14:paraId="5CDAA36C" w14:textId="346677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R4-2120533</w:t>
            </w:r>
          </w:p>
        </w:tc>
        <w:tc>
          <w:tcPr>
            <w:tcW w:w="0" w:type="auto"/>
          </w:tcPr>
          <w:p w14:paraId="4ABC5DE5" w14:textId="5A0623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76AF71A" w14:textId="38875B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D968347" w14:textId="3BDDCB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23704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B18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A1D08D" w14:textId="77777777" w:rsidTr="00AB1096">
        <w:tc>
          <w:tcPr>
            <w:tcW w:w="0" w:type="auto"/>
          </w:tcPr>
          <w:p w14:paraId="1BF58347" w14:textId="56CA83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R4-2120534</w:t>
            </w:r>
          </w:p>
        </w:tc>
        <w:tc>
          <w:tcPr>
            <w:tcW w:w="0" w:type="auto"/>
          </w:tcPr>
          <w:p w14:paraId="34BA0114" w14:textId="322363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C81E47" w14:textId="12AEC5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E3E649B" w14:textId="55DACE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AA66D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0C1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1475AF1" w14:textId="77777777" w:rsidTr="00AB1096">
        <w:tc>
          <w:tcPr>
            <w:tcW w:w="0" w:type="auto"/>
          </w:tcPr>
          <w:p w14:paraId="41FA2685" w14:textId="5978B9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R4-2120535</w:t>
            </w:r>
          </w:p>
        </w:tc>
        <w:tc>
          <w:tcPr>
            <w:tcW w:w="0" w:type="auto"/>
          </w:tcPr>
          <w:p w14:paraId="34A49B67" w14:textId="0776F6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9EA909E" w14:textId="79EC22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6BABAD7" w14:textId="72FAA6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49EA1D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3D0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399D59" w14:textId="77777777" w:rsidTr="00AB1096">
        <w:tc>
          <w:tcPr>
            <w:tcW w:w="0" w:type="auto"/>
          </w:tcPr>
          <w:p w14:paraId="254C263F" w14:textId="59563A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R4-2120536</w:t>
            </w:r>
          </w:p>
        </w:tc>
        <w:tc>
          <w:tcPr>
            <w:tcW w:w="0" w:type="auto"/>
          </w:tcPr>
          <w:p w14:paraId="756415BA" w14:textId="5C211B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A26E6B" w14:textId="7D2AD9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172BD70" w14:textId="6FF23E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9DA3E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A81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3A75BE" w14:textId="77777777" w:rsidTr="00AB1096">
        <w:tc>
          <w:tcPr>
            <w:tcW w:w="0" w:type="auto"/>
          </w:tcPr>
          <w:p w14:paraId="349C1CF0" w14:textId="4EC3C8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R4-2120537</w:t>
            </w:r>
          </w:p>
        </w:tc>
        <w:tc>
          <w:tcPr>
            <w:tcW w:w="0" w:type="auto"/>
          </w:tcPr>
          <w:p w14:paraId="640EFA7A" w14:textId="47F18A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AC0B9D" w14:textId="185A98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C465217" w14:textId="66A8B8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0C7FD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6217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076933" w14:textId="77777777" w:rsidTr="00AB1096">
        <w:tc>
          <w:tcPr>
            <w:tcW w:w="0" w:type="auto"/>
          </w:tcPr>
          <w:p w14:paraId="59D93D13" w14:textId="565B98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R4-2120538</w:t>
            </w:r>
          </w:p>
        </w:tc>
        <w:tc>
          <w:tcPr>
            <w:tcW w:w="0" w:type="auto"/>
          </w:tcPr>
          <w:p w14:paraId="7E08E16F" w14:textId="12EDB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BD4FDE" w14:textId="43D0FF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AADCAE5" w14:textId="43F47E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84D85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5EA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BA961C" w14:textId="77777777" w:rsidTr="00AB1096">
        <w:tc>
          <w:tcPr>
            <w:tcW w:w="0" w:type="auto"/>
          </w:tcPr>
          <w:p w14:paraId="4C6C117B" w14:textId="231D74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R4-2120539</w:t>
            </w:r>
          </w:p>
        </w:tc>
        <w:tc>
          <w:tcPr>
            <w:tcW w:w="0" w:type="auto"/>
          </w:tcPr>
          <w:p w14:paraId="68E786FB" w14:textId="3C088C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32379C" w14:textId="2EEFFF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28C08C7" w14:textId="48320B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139A1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F457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0ED849" w14:textId="77777777" w:rsidTr="00AB1096">
        <w:tc>
          <w:tcPr>
            <w:tcW w:w="0" w:type="auto"/>
          </w:tcPr>
          <w:p w14:paraId="4AC59D4C" w14:textId="5E8C34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R4-2120540</w:t>
            </w:r>
          </w:p>
        </w:tc>
        <w:tc>
          <w:tcPr>
            <w:tcW w:w="0" w:type="auto"/>
          </w:tcPr>
          <w:p w14:paraId="1A30536A" w14:textId="43BB4D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FCC513" w14:textId="039A65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E215340" w14:textId="553F31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83A6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7A2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312077" w14:textId="77777777" w:rsidTr="00AB1096">
        <w:tc>
          <w:tcPr>
            <w:tcW w:w="0" w:type="auto"/>
          </w:tcPr>
          <w:p w14:paraId="077FF7C8" w14:textId="2BB73E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R4-2120541</w:t>
            </w:r>
          </w:p>
        </w:tc>
        <w:tc>
          <w:tcPr>
            <w:tcW w:w="0" w:type="auto"/>
          </w:tcPr>
          <w:p w14:paraId="53517897" w14:textId="2FF73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8C16E3" w14:textId="396CFD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4570118" w14:textId="25467B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8D1CE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F1F4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4080D5" w14:textId="77777777" w:rsidTr="00AB1096">
        <w:tc>
          <w:tcPr>
            <w:tcW w:w="0" w:type="auto"/>
          </w:tcPr>
          <w:p w14:paraId="24501932" w14:textId="279B38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R4-2120542</w:t>
            </w:r>
          </w:p>
        </w:tc>
        <w:tc>
          <w:tcPr>
            <w:tcW w:w="0" w:type="auto"/>
          </w:tcPr>
          <w:p w14:paraId="2FE36AAE" w14:textId="08D57C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80750B" w14:textId="012456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5170D0C" w14:textId="6A1063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05C6E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19F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81DDC6" w14:textId="77777777" w:rsidTr="00AB1096">
        <w:tc>
          <w:tcPr>
            <w:tcW w:w="0" w:type="auto"/>
          </w:tcPr>
          <w:p w14:paraId="0381F154" w14:textId="0F25B7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R4-2120543</w:t>
            </w:r>
          </w:p>
        </w:tc>
        <w:tc>
          <w:tcPr>
            <w:tcW w:w="0" w:type="auto"/>
          </w:tcPr>
          <w:p w14:paraId="2B13CF5A" w14:textId="34F0B5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066D23" w14:textId="11820A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B95AF75" w14:textId="44EC7D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78E9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136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C2090E" w14:textId="77777777" w:rsidTr="00AB1096">
        <w:tc>
          <w:tcPr>
            <w:tcW w:w="0" w:type="auto"/>
          </w:tcPr>
          <w:p w14:paraId="523393B4" w14:textId="35E21F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R4-2120544</w:t>
            </w:r>
          </w:p>
        </w:tc>
        <w:tc>
          <w:tcPr>
            <w:tcW w:w="0" w:type="auto"/>
          </w:tcPr>
          <w:p w14:paraId="1FB635E3" w14:textId="3ECDFB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3E029C" w14:textId="7F3E1B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1F6D68A" w14:textId="0CA877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5914A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6CA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6ABED8" w14:textId="77777777" w:rsidTr="00AB1096">
        <w:tc>
          <w:tcPr>
            <w:tcW w:w="0" w:type="auto"/>
          </w:tcPr>
          <w:p w14:paraId="7AA2C400" w14:textId="6A2830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R4-2120545</w:t>
            </w:r>
          </w:p>
        </w:tc>
        <w:tc>
          <w:tcPr>
            <w:tcW w:w="0" w:type="auto"/>
          </w:tcPr>
          <w:p w14:paraId="51463A58" w14:textId="22E8A5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393609" w14:textId="5222C1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3DAB89B" w14:textId="1A6516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8E8FB2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F725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5D08D7" w14:textId="77777777" w:rsidTr="00AB1096">
        <w:tc>
          <w:tcPr>
            <w:tcW w:w="0" w:type="auto"/>
          </w:tcPr>
          <w:p w14:paraId="1E29A470" w14:textId="2F2911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R4-2120546</w:t>
            </w:r>
          </w:p>
        </w:tc>
        <w:tc>
          <w:tcPr>
            <w:tcW w:w="0" w:type="auto"/>
          </w:tcPr>
          <w:p w14:paraId="3E9624EB" w14:textId="557EE2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13291C" w14:textId="7FD0BC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71CD390" w14:textId="05CC15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7ED24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A170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BDDA4A" w14:textId="77777777" w:rsidTr="00AB1096">
        <w:tc>
          <w:tcPr>
            <w:tcW w:w="0" w:type="auto"/>
          </w:tcPr>
          <w:p w14:paraId="025DAEAE" w14:textId="226C1A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R4-2120547</w:t>
            </w:r>
          </w:p>
        </w:tc>
        <w:tc>
          <w:tcPr>
            <w:tcW w:w="0" w:type="auto"/>
          </w:tcPr>
          <w:p w14:paraId="5F030AEC" w14:textId="282F73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C6E50B" w14:textId="3F7D69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34D914A" w14:textId="495119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1CBA9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03F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414610" w14:textId="77777777" w:rsidTr="00AB1096">
        <w:tc>
          <w:tcPr>
            <w:tcW w:w="0" w:type="auto"/>
          </w:tcPr>
          <w:p w14:paraId="3986CF01" w14:textId="0D2996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R4-2120548</w:t>
            </w:r>
          </w:p>
        </w:tc>
        <w:tc>
          <w:tcPr>
            <w:tcW w:w="0" w:type="auto"/>
          </w:tcPr>
          <w:p w14:paraId="03C02A4A" w14:textId="0F79B9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2312F3" w14:textId="4BD08C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29AEBB7" w14:textId="1A97A8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C5193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99AA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20E711" w14:textId="77777777" w:rsidTr="00AB1096">
        <w:tc>
          <w:tcPr>
            <w:tcW w:w="0" w:type="auto"/>
          </w:tcPr>
          <w:p w14:paraId="2F57E86D" w14:textId="0F4D41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R4-2120549</w:t>
            </w:r>
          </w:p>
        </w:tc>
        <w:tc>
          <w:tcPr>
            <w:tcW w:w="0" w:type="auto"/>
          </w:tcPr>
          <w:p w14:paraId="5A7C57D1" w14:textId="21CB53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41CBEF" w14:textId="104BD6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A3975F4" w14:textId="4860D5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96EDB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DFBB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5FAD45" w14:textId="77777777" w:rsidTr="00AB1096">
        <w:tc>
          <w:tcPr>
            <w:tcW w:w="0" w:type="auto"/>
          </w:tcPr>
          <w:p w14:paraId="2E4DF52F" w14:textId="1C86EC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R4-2120550</w:t>
            </w:r>
          </w:p>
        </w:tc>
        <w:tc>
          <w:tcPr>
            <w:tcW w:w="0" w:type="auto"/>
          </w:tcPr>
          <w:p w14:paraId="7FC3CEFB" w14:textId="7F388D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E87B42" w14:textId="378B1E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2CD4110" w14:textId="6F1C1E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745AB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2B9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F0842BF" w14:textId="77777777" w:rsidTr="00AB1096">
        <w:tc>
          <w:tcPr>
            <w:tcW w:w="0" w:type="auto"/>
          </w:tcPr>
          <w:p w14:paraId="596A5988" w14:textId="3AF570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R4-2120551</w:t>
            </w:r>
          </w:p>
        </w:tc>
        <w:tc>
          <w:tcPr>
            <w:tcW w:w="0" w:type="auto"/>
          </w:tcPr>
          <w:p w14:paraId="5FF9A0BA" w14:textId="74E50E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697F61C" w14:textId="12701F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EC9514A" w14:textId="7277E4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C4031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580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4B9BEA" w14:textId="77777777" w:rsidTr="00AB1096">
        <w:tc>
          <w:tcPr>
            <w:tcW w:w="0" w:type="auto"/>
          </w:tcPr>
          <w:p w14:paraId="7C49BFB2" w14:textId="2AA946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R4-2120552</w:t>
            </w:r>
          </w:p>
        </w:tc>
        <w:tc>
          <w:tcPr>
            <w:tcW w:w="0" w:type="auto"/>
          </w:tcPr>
          <w:p w14:paraId="344C170F" w14:textId="3B0895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1D7CFA" w14:textId="535DA8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4507D8E" w14:textId="4B0E4B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EED78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CA89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61B113" w14:textId="77777777" w:rsidTr="00AB1096">
        <w:tc>
          <w:tcPr>
            <w:tcW w:w="0" w:type="auto"/>
          </w:tcPr>
          <w:p w14:paraId="76BE3469" w14:textId="42D30A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R4-2120553</w:t>
            </w:r>
          </w:p>
        </w:tc>
        <w:tc>
          <w:tcPr>
            <w:tcW w:w="0" w:type="auto"/>
          </w:tcPr>
          <w:p w14:paraId="79ED9840" w14:textId="3547DB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F6D60C" w14:textId="20AC2F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A7E5B81" w14:textId="089FC7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C8959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FE4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599415" w14:textId="77777777" w:rsidTr="00AB1096">
        <w:tc>
          <w:tcPr>
            <w:tcW w:w="0" w:type="auto"/>
          </w:tcPr>
          <w:p w14:paraId="56355968" w14:textId="2292C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R4-2120554</w:t>
            </w:r>
          </w:p>
        </w:tc>
        <w:tc>
          <w:tcPr>
            <w:tcW w:w="0" w:type="auto"/>
          </w:tcPr>
          <w:p w14:paraId="57B3D255" w14:textId="7410F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898E1C5" w14:textId="4AAED9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C1A02B5" w14:textId="30D7E9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CE69F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DC2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8AA8F3" w14:textId="77777777" w:rsidTr="00AB1096">
        <w:tc>
          <w:tcPr>
            <w:tcW w:w="0" w:type="auto"/>
          </w:tcPr>
          <w:p w14:paraId="1EFBEE47" w14:textId="20805A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R4-2120555</w:t>
            </w:r>
          </w:p>
        </w:tc>
        <w:tc>
          <w:tcPr>
            <w:tcW w:w="0" w:type="auto"/>
          </w:tcPr>
          <w:p w14:paraId="41F0E7A5" w14:textId="771713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1F37437" w14:textId="4B670D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3BE4291" w14:textId="4B83AE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50C6D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AC8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41755A5" w14:textId="77777777" w:rsidTr="00AB1096">
        <w:tc>
          <w:tcPr>
            <w:tcW w:w="0" w:type="auto"/>
          </w:tcPr>
          <w:p w14:paraId="007EB93C" w14:textId="4E3D62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R4-2120556</w:t>
            </w:r>
          </w:p>
        </w:tc>
        <w:tc>
          <w:tcPr>
            <w:tcW w:w="0" w:type="auto"/>
          </w:tcPr>
          <w:p w14:paraId="1894EDC5" w14:textId="24012D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472502C" w14:textId="5C3B36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07A7067" w14:textId="669D42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436FB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716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81FC36" w14:textId="77777777" w:rsidTr="00AB1096">
        <w:tc>
          <w:tcPr>
            <w:tcW w:w="0" w:type="auto"/>
          </w:tcPr>
          <w:p w14:paraId="1F648827" w14:textId="2BB56E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R4-2120557</w:t>
            </w:r>
          </w:p>
        </w:tc>
        <w:tc>
          <w:tcPr>
            <w:tcW w:w="0" w:type="auto"/>
          </w:tcPr>
          <w:p w14:paraId="6EC7F8E3" w14:textId="6A505D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8A40990" w14:textId="28220D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80F9EC6" w14:textId="3D5B2D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A4AD4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47F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D96CC9" w14:textId="77777777" w:rsidTr="00AB1096">
        <w:tc>
          <w:tcPr>
            <w:tcW w:w="0" w:type="auto"/>
          </w:tcPr>
          <w:p w14:paraId="00F89050" w14:textId="062F47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R4-2120558</w:t>
            </w:r>
          </w:p>
        </w:tc>
        <w:tc>
          <w:tcPr>
            <w:tcW w:w="0" w:type="auto"/>
          </w:tcPr>
          <w:p w14:paraId="5AC50D5A" w14:textId="5EDA4D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9E09B1" w14:textId="77D2E2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DE6A1FE" w14:textId="703F76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3E16D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66AB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2EA7B2" w14:textId="77777777" w:rsidTr="00AB1096">
        <w:tc>
          <w:tcPr>
            <w:tcW w:w="0" w:type="auto"/>
          </w:tcPr>
          <w:p w14:paraId="50C7E5B6" w14:textId="0EE45C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R4-2120559</w:t>
            </w:r>
          </w:p>
        </w:tc>
        <w:tc>
          <w:tcPr>
            <w:tcW w:w="0" w:type="auto"/>
          </w:tcPr>
          <w:p w14:paraId="1FC45EAC" w14:textId="69BB09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70A102" w14:textId="4765AB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ADDB03B" w14:textId="22717F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5BE8D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46EE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4765A1" w14:textId="77777777" w:rsidTr="00AB1096">
        <w:tc>
          <w:tcPr>
            <w:tcW w:w="0" w:type="auto"/>
          </w:tcPr>
          <w:p w14:paraId="73601BA2" w14:textId="1712A8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R4-2120560</w:t>
            </w:r>
          </w:p>
        </w:tc>
        <w:tc>
          <w:tcPr>
            <w:tcW w:w="0" w:type="auto"/>
          </w:tcPr>
          <w:p w14:paraId="491103B2" w14:textId="41C50C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C7A898" w14:textId="3F8BE2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29B9C66" w14:textId="74826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6CBAB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175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F7C113" w14:textId="77777777" w:rsidTr="00AB1096">
        <w:tc>
          <w:tcPr>
            <w:tcW w:w="0" w:type="auto"/>
          </w:tcPr>
          <w:p w14:paraId="5D5F42ED" w14:textId="00B6A0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R4-2120561</w:t>
            </w:r>
          </w:p>
        </w:tc>
        <w:tc>
          <w:tcPr>
            <w:tcW w:w="0" w:type="auto"/>
          </w:tcPr>
          <w:p w14:paraId="2A9758D6" w14:textId="79398F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37E250" w14:textId="303657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9F1BEFF" w14:textId="2FD866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A3935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EC2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C40C0F" w14:textId="77777777" w:rsidTr="00AB1096">
        <w:tc>
          <w:tcPr>
            <w:tcW w:w="0" w:type="auto"/>
          </w:tcPr>
          <w:p w14:paraId="53C082FA" w14:textId="7D0F7F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R4-2120562</w:t>
            </w:r>
          </w:p>
        </w:tc>
        <w:tc>
          <w:tcPr>
            <w:tcW w:w="0" w:type="auto"/>
          </w:tcPr>
          <w:p w14:paraId="1B6D9899" w14:textId="569A5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83EF03" w14:textId="7A3067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E75203B" w14:textId="2DEE3B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E623E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8FC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219AAE" w14:textId="77777777" w:rsidTr="00AB1096">
        <w:tc>
          <w:tcPr>
            <w:tcW w:w="0" w:type="auto"/>
          </w:tcPr>
          <w:p w14:paraId="4BFE68E0" w14:textId="5E37B0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R4-2120563</w:t>
            </w:r>
          </w:p>
        </w:tc>
        <w:tc>
          <w:tcPr>
            <w:tcW w:w="0" w:type="auto"/>
          </w:tcPr>
          <w:p w14:paraId="7A0A468B" w14:textId="198177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413548" w14:textId="16D053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BA615DA" w14:textId="512A49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DA108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F2C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08B312" w14:textId="77777777" w:rsidTr="00AB1096">
        <w:tc>
          <w:tcPr>
            <w:tcW w:w="0" w:type="auto"/>
          </w:tcPr>
          <w:p w14:paraId="368ACB81" w14:textId="1BCAA7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R4-2120564</w:t>
            </w:r>
          </w:p>
        </w:tc>
        <w:tc>
          <w:tcPr>
            <w:tcW w:w="0" w:type="auto"/>
          </w:tcPr>
          <w:p w14:paraId="05ADE52A" w14:textId="48815F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3D32CD" w14:textId="2639E7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5D2EBAA" w14:textId="16843A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7A7C9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9C2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A8FBCD" w14:textId="77777777" w:rsidTr="00AB1096">
        <w:tc>
          <w:tcPr>
            <w:tcW w:w="0" w:type="auto"/>
          </w:tcPr>
          <w:p w14:paraId="20914C42" w14:textId="1AD09B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R4-2120565</w:t>
            </w:r>
          </w:p>
        </w:tc>
        <w:tc>
          <w:tcPr>
            <w:tcW w:w="0" w:type="auto"/>
          </w:tcPr>
          <w:p w14:paraId="012741C5" w14:textId="4FDAED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12C21C" w14:textId="1CDD70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CAD9812" w14:textId="762FBA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AAFBF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178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06D521" w14:textId="77777777" w:rsidTr="00AB1096">
        <w:tc>
          <w:tcPr>
            <w:tcW w:w="0" w:type="auto"/>
          </w:tcPr>
          <w:p w14:paraId="2B5C766D" w14:textId="792B24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R4-2120566</w:t>
            </w:r>
          </w:p>
        </w:tc>
        <w:tc>
          <w:tcPr>
            <w:tcW w:w="0" w:type="auto"/>
          </w:tcPr>
          <w:p w14:paraId="1537F444" w14:textId="071BE1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A27ED1" w14:textId="53A41B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AE7CE8C" w14:textId="59CB04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EBBA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4AB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A019B3" w14:textId="77777777" w:rsidTr="00AB1096">
        <w:tc>
          <w:tcPr>
            <w:tcW w:w="0" w:type="auto"/>
          </w:tcPr>
          <w:p w14:paraId="420F7663" w14:textId="0306DD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R4-2120567</w:t>
            </w:r>
          </w:p>
        </w:tc>
        <w:tc>
          <w:tcPr>
            <w:tcW w:w="0" w:type="auto"/>
          </w:tcPr>
          <w:p w14:paraId="663D7C32" w14:textId="395BA4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D267E6" w14:textId="0BC390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5E8C550" w14:textId="688119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DE650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D42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518CB7" w14:textId="77777777" w:rsidTr="00AB1096">
        <w:tc>
          <w:tcPr>
            <w:tcW w:w="0" w:type="auto"/>
          </w:tcPr>
          <w:p w14:paraId="3391B677" w14:textId="659021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R4-2120568</w:t>
            </w:r>
          </w:p>
        </w:tc>
        <w:tc>
          <w:tcPr>
            <w:tcW w:w="0" w:type="auto"/>
          </w:tcPr>
          <w:p w14:paraId="7811C69F" w14:textId="656A76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FDC855" w14:textId="4050BA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EFB476A" w14:textId="740175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8EF5B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69E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8E6948" w14:textId="77777777" w:rsidTr="00AB1096">
        <w:tc>
          <w:tcPr>
            <w:tcW w:w="0" w:type="auto"/>
          </w:tcPr>
          <w:p w14:paraId="697186B2" w14:textId="6669A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R4-2120569</w:t>
            </w:r>
          </w:p>
        </w:tc>
        <w:tc>
          <w:tcPr>
            <w:tcW w:w="0" w:type="auto"/>
          </w:tcPr>
          <w:p w14:paraId="434937BA" w14:textId="7E93A6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EBA4F9" w14:textId="017612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D24CC74" w14:textId="29A62B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7C482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C3F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2EA338" w14:textId="77777777" w:rsidTr="00AB1096">
        <w:tc>
          <w:tcPr>
            <w:tcW w:w="0" w:type="auto"/>
          </w:tcPr>
          <w:p w14:paraId="01454696" w14:textId="5A386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R4-2120570</w:t>
            </w:r>
          </w:p>
        </w:tc>
        <w:tc>
          <w:tcPr>
            <w:tcW w:w="0" w:type="auto"/>
          </w:tcPr>
          <w:p w14:paraId="59B19047" w14:textId="40341D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F8DEF2" w14:textId="2A59EA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58D9F1C" w14:textId="56887B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51DF4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777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0ABDE7" w14:textId="77777777" w:rsidTr="00AB1096">
        <w:tc>
          <w:tcPr>
            <w:tcW w:w="0" w:type="auto"/>
          </w:tcPr>
          <w:p w14:paraId="1DD0896E" w14:textId="172420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R4-2120571</w:t>
            </w:r>
          </w:p>
        </w:tc>
        <w:tc>
          <w:tcPr>
            <w:tcW w:w="0" w:type="auto"/>
          </w:tcPr>
          <w:p w14:paraId="6434F110" w14:textId="5FF565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10E42D" w14:textId="643299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90E8BBB" w14:textId="04493D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E1368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312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B17E34" w14:textId="77777777" w:rsidTr="00AB1096">
        <w:tc>
          <w:tcPr>
            <w:tcW w:w="0" w:type="auto"/>
          </w:tcPr>
          <w:p w14:paraId="3455715D" w14:textId="124389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R4-2120572</w:t>
            </w:r>
          </w:p>
        </w:tc>
        <w:tc>
          <w:tcPr>
            <w:tcW w:w="0" w:type="auto"/>
          </w:tcPr>
          <w:p w14:paraId="4CEADC2B" w14:textId="43F724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0D4039" w14:textId="7B500B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C65CC69" w14:textId="48E7A5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85F9B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628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68AFB3" w14:textId="77777777" w:rsidTr="00AB1096">
        <w:tc>
          <w:tcPr>
            <w:tcW w:w="0" w:type="auto"/>
          </w:tcPr>
          <w:p w14:paraId="7D67F9AB" w14:textId="612930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R4-2120573</w:t>
            </w:r>
          </w:p>
        </w:tc>
        <w:tc>
          <w:tcPr>
            <w:tcW w:w="0" w:type="auto"/>
          </w:tcPr>
          <w:p w14:paraId="18E210D5" w14:textId="04451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AC6AA9" w14:textId="68FDDE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884A078" w14:textId="6E3C42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30D1B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5F2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ADA978" w14:textId="77777777" w:rsidTr="00AB1096">
        <w:tc>
          <w:tcPr>
            <w:tcW w:w="0" w:type="auto"/>
          </w:tcPr>
          <w:p w14:paraId="2446F092" w14:textId="4A4B34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R4-2120574</w:t>
            </w:r>
          </w:p>
        </w:tc>
        <w:tc>
          <w:tcPr>
            <w:tcW w:w="0" w:type="auto"/>
          </w:tcPr>
          <w:p w14:paraId="5087E123" w14:textId="421C10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D4DC3A" w14:textId="49BFA2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C114EC0" w14:textId="57BEC6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06DF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E39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CF44AD" w14:textId="77777777" w:rsidTr="00AB1096">
        <w:tc>
          <w:tcPr>
            <w:tcW w:w="0" w:type="auto"/>
          </w:tcPr>
          <w:p w14:paraId="6C046AD8" w14:textId="578A6E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R4-2120575</w:t>
            </w:r>
          </w:p>
        </w:tc>
        <w:tc>
          <w:tcPr>
            <w:tcW w:w="0" w:type="auto"/>
          </w:tcPr>
          <w:p w14:paraId="0083E3BF" w14:textId="74BA18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C4D2DA" w14:textId="2256FA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FD9E570" w14:textId="7DE7BF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543E2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E39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92A169" w14:textId="77777777" w:rsidTr="00AB1096">
        <w:tc>
          <w:tcPr>
            <w:tcW w:w="0" w:type="auto"/>
          </w:tcPr>
          <w:p w14:paraId="0D8F5505" w14:textId="444723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R4-2120576</w:t>
            </w:r>
          </w:p>
        </w:tc>
        <w:tc>
          <w:tcPr>
            <w:tcW w:w="0" w:type="auto"/>
          </w:tcPr>
          <w:p w14:paraId="4EBD4C6D" w14:textId="781A2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29C07F" w14:textId="1DD32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FCAAC3F" w14:textId="49BDAA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D3E93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7F7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6A6115" w14:textId="77777777" w:rsidTr="00AB1096">
        <w:tc>
          <w:tcPr>
            <w:tcW w:w="0" w:type="auto"/>
          </w:tcPr>
          <w:p w14:paraId="0865FB51" w14:textId="281B3D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R4-2120577</w:t>
            </w:r>
          </w:p>
        </w:tc>
        <w:tc>
          <w:tcPr>
            <w:tcW w:w="0" w:type="auto"/>
          </w:tcPr>
          <w:p w14:paraId="4B670E98" w14:textId="381997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A7B196" w14:textId="48CA3D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B54B58F" w14:textId="11A02D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C628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1A8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1F512A" w14:textId="77777777" w:rsidTr="00AB1096">
        <w:tc>
          <w:tcPr>
            <w:tcW w:w="0" w:type="auto"/>
          </w:tcPr>
          <w:p w14:paraId="4CAA9027" w14:textId="7C79B2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R4-2120578</w:t>
            </w:r>
          </w:p>
        </w:tc>
        <w:tc>
          <w:tcPr>
            <w:tcW w:w="0" w:type="auto"/>
          </w:tcPr>
          <w:p w14:paraId="46690DC5" w14:textId="63C902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422418" w14:textId="317765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F6F8B47" w14:textId="4C8799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53F05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1D5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00EA35" w14:textId="77777777" w:rsidTr="00AB1096">
        <w:tc>
          <w:tcPr>
            <w:tcW w:w="0" w:type="auto"/>
          </w:tcPr>
          <w:p w14:paraId="6A5D8E61" w14:textId="5A25CD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R4-2120579</w:t>
            </w:r>
          </w:p>
        </w:tc>
        <w:tc>
          <w:tcPr>
            <w:tcW w:w="0" w:type="auto"/>
          </w:tcPr>
          <w:p w14:paraId="222C115B" w14:textId="773FA3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A29C0A" w14:textId="5F6220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C48E626" w14:textId="52859D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3B23A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8247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56A426" w14:textId="77777777" w:rsidTr="00AB1096">
        <w:tc>
          <w:tcPr>
            <w:tcW w:w="0" w:type="auto"/>
          </w:tcPr>
          <w:p w14:paraId="462967FC" w14:textId="32E42C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R4-2120580</w:t>
            </w:r>
          </w:p>
        </w:tc>
        <w:tc>
          <w:tcPr>
            <w:tcW w:w="0" w:type="auto"/>
          </w:tcPr>
          <w:p w14:paraId="3D870B29" w14:textId="7692F8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0C3EADB" w14:textId="7F452F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715878E" w14:textId="1C3845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FE550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128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2D1EF2" w14:textId="77777777" w:rsidTr="00AB1096">
        <w:tc>
          <w:tcPr>
            <w:tcW w:w="0" w:type="auto"/>
          </w:tcPr>
          <w:p w14:paraId="6E40D0A8" w14:textId="1808E4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R4-2120581</w:t>
            </w:r>
          </w:p>
        </w:tc>
        <w:tc>
          <w:tcPr>
            <w:tcW w:w="0" w:type="auto"/>
          </w:tcPr>
          <w:p w14:paraId="4791AD33" w14:textId="284469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AAE5438" w14:textId="63A112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CE1C840" w14:textId="3549CB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CCC2C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B37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293B54" w14:textId="77777777" w:rsidTr="00AB1096">
        <w:tc>
          <w:tcPr>
            <w:tcW w:w="0" w:type="auto"/>
          </w:tcPr>
          <w:p w14:paraId="7A6ECB77" w14:textId="12D5D9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R4-2120582</w:t>
            </w:r>
          </w:p>
        </w:tc>
        <w:tc>
          <w:tcPr>
            <w:tcW w:w="0" w:type="auto"/>
          </w:tcPr>
          <w:p w14:paraId="07808E11" w14:textId="310C01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D6E323" w14:textId="34A4AA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3D4A20F" w14:textId="2C32E0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5A0C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744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FAB096" w14:textId="77777777" w:rsidTr="00AB1096">
        <w:tc>
          <w:tcPr>
            <w:tcW w:w="0" w:type="auto"/>
          </w:tcPr>
          <w:p w14:paraId="2128DBB2" w14:textId="545537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R4-2120583</w:t>
            </w:r>
          </w:p>
        </w:tc>
        <w:tc>
          <w:tcPr>
            <w:tcW w:w="0" w:type="auto"/>
          </w:tcPr>
          <w:p w14:paraId="37810864" w14:textId="643439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C2BBE2A" w14:textId="428291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52B494A" w14:textId="261E25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8A79B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04A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C40A3B" w14:textId="77777777" w:rsidTr="00AB1096">
        <w:tc>
          <w:tcPr>
            <w:tcW w:w="0" w:type="auto"/>
          </w:tcPr>
          <w:p w14:paraId="7377FFFE" w14:textId="68C94A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R4-2120584</w:t>
            </w:r>
          </w:p>
        </w:tc>
        <w:tc>
          <w:tcPr>
            <w:tcW w:w="0" w:type="auto"/>
          </w:tcPr>
          <w:p w14:paraId="5DA49F05" w14:textId="0D47A4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756474" w14:textId="1086DF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59B5D41" w14:textId="212D25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45559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53DF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5F9523" w14:textId="77777777" w:rsidTr="00AB1096">
        <w:tc>
          <w:tcPr>
            <w:tcW w:w="0" w:type="auto"/>
          </w:tcPr>
          <w:p w14:paraId="1F279ADB" w14:textId="1BE91E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R4-2120585</w:t>
            </w:r>
          </w:p>
        </w:tc>
        <w:tc>
          <w:tcPr>
            <w:tcW w:w="0" w:type="auto"/>
          </w:tcPr>
          <w:p w14:paraId="4D6C899E" w14:textId="59413D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E845DE" w14:textId="36D0D6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4CD3CD4" w14:textId="04D2E1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0A349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6BF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11AB65" w14:textId="77777777" w:rsidTr="00AB1096">
        <w:tc>
          <w:tcPr>
            <w:tcW w:w="0" w:type="auto"/>
          </w:tcPr>
          <w:p w14:paraId="70A4B3B9" w14:textId="6FE933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R4-2120586</w:t>
            </w:r>
          </w:p>
        </w:tc>
        <w:tc>
          <w:tcPr>
            <w:tcW w:w="0" w:type="auto"/>
          </w:tcPr>
          <w:p w14:paraId="798FBBE9" w14:textId="6069D8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28D5A7" w14:textId="57ADCF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B9932D3" w14:textId="42028F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3F83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AE3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29880A" w14:textId="77777777" w:rsidTr="00AB1096">
        <w:tc>
          <w:tcPr>
            <w:tcW w:w="0" w:type="auto"/>
          </w:tcPr>
          <w:p w14:paraId="58D5F20F" w14:textId="3454D5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R4-2120587</w:t>
            </w:r>
          </w:p>
        </w:tc>
        <w:tc>
          <w:tcPr>
            <w:tcW w:w="0" w:type="auto"/>
          </w:tcPr>
          <w:p w14:paraId="22B40863" w14:textId="35830E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B276C2" w14:textId="7FD493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C82E48B" w14:textId="191CF0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48669E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9D9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D97B38D" w14:textId="77777777" w:rsidTr="00AB1096">
        <w:tc>
          <w:tcPr>
            <w:tcW w:w="0" w:type="auto"/>
          </w:tcPr>
          <w:p w14:paraId="66B9B13C" w14:textId="4FD003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R4-2120588</w:t>
            </w:r>
          </w:p>
        </w:tc>
        <w:tc>
          <w:tcPr>
            <w:tcW w:w="0" w:type="auto"/>
          </w:tcPr>
          <w:p w14:paraId="7CD12C33" w14:textId="7A1CCF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99A5D2" w14:textId="3E4903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47B6EE3" w14:textId="121B19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E59CF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F0E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BCDD85" w14:textId="77777777" w:rsidTr="00AB1096">
        <w:tc>
          <w:tcPr>
            <w:tcW w:w="0" w:type="auto"/>
          </w:tcPr>
          <w:p w14:paraId="53380064" w14:textId="3F8B19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R4-2120589</w:t>
            </w:r>
          </w:p>
        </w:tc>
        <w:tc>
          <w:tcPr>
            <w:tcW w:w="0" w:type="auto"/>
          </w:tcPr>
          <w:p w14:paraId="2673D199" w14:textId="564EAF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3CA92F" w14:textId="23AF65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633384E" w14:textId="1ADD06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603E6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E23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3548A02" w14:textId="77777777" w:rsidTr="00AB1096">
        <w:tc>
          <w:tcPr>
            <w:tcW w:w="0" w:type="auto"/>
          </w:tcPr>
          <w:p w14:paraId="70F926E4" w14:textId="7D3F31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R4-2120590</w:t>
            </w:r>
          </w:p>
        </w:tc>
        <w:tc>
          <w:tcPr>
            <w:tcW w:w="0" w:type="auto"/>
          </w:tcPr>
          <w:p w14:paraId="2155F1C4" w14:textId="7C51BC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28A645" w14:textId="66BBEF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77F9C81" w14:textId="52EB5F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5A3C9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39B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C9F3834" w14:textId="77777777" w:rsidTr="00AB1096">
        <w:tc>
          <w:tcPr>
            <w:tcW w:w="0" w:type="auto"/>
          </w:tcPr>
          <w:p w14:paraId="4E9D231F" w14:textId="633C0A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R4-2120591</w:t>
            </w:r>
          </w:p>
        </w:tc>
        <w:tc>
          <w:tcPr>
            <w:tcW w:w="0" w:type="auto"/>
          </w:tcPr>
          <w:p w14:paraId="7D592BE8" w14:textId="116C4B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F666B4" w14:textId="02A526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7CEF84E" w14:textId="14C5E8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18BE4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4859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C0E80B" w14:textId="77777777" w:rsidTr="00AB1096">
        <w:tc>
          <w:tcPr>
            <w:tcW w:w="0" w:type="auto"/>
          </w:tcPr>
          <w:p w14:paraId="3CB5C0F2" w14:textId="1392D0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R4-2120592</w:t>
            </w:r>
          </w:p>
        </w:tc>
        <w:tc>
          <w:tcPr>
            <w:tcW w:w="0" w:type="auto"/>
          </w:tcPr>
          <w:p w14:paraId="23B7E579" w14:textId="024280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EB1976" w14:textId="4C4187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63CC126" w14:textId="090A78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3CA9D4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FA7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6A99A8" w14:textId="77777777" w:rsidTr="00AB1096">
        <w:tc>
          <w:tcPr>
            <w:tcW w:w="0" w:type="auto"/>
          </w:tcPr>
          <w:p w14:paraId="30986770" w14:textId="569590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R4-2120593</w:t>
            </w:r>
          </w:p>
        </w:tc>
        <w:tc>
          <w:tcPr>
            <w:tcW w:w="0" w:type="auto"/>
          </w:tcPr>
          <w:p w14:paraId="61C4FC11" w14:textId="42CEDF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0703D9" w14:textId="1564DE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12B7658" w14:textId="59C43F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67F7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A1A6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8383D1" w14:textId="77777777" w:rsidTr="00AB1096">
        <w:tc>
          <w:tcPr>
            <w:tcW w:w="0" w:type="auto"/>
          </w:tcPr>
          <w:p w14:paraId="43795B5B" w14:textId="43649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R4-2120594</w:t>
            </w:r>
          </w:p>
        </w:tc>
        <w:tc>
          <w:tcPr>
            <w:tcW w:w="0" w:type="auto"/>
          </w:tcPr>
          <w:p w14:paraId="21B28CCD" w14:textId="047DBC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D046AC" w14:textId="66AF95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6342926" w14:textId="790CC9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A1B69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C27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FB0B56" w14:textId="77777777" w:rsidTr="00AB1096">
        <w:tc>
          <w:tcPr>
            <w:tcW w:w="0" w:type="auto"/>
          </w:tcPr>
          <w:p w14:paraId="3CE42981" w14:textId="4DEEB6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R4-2120595</w:t>
            </w:r>
          </w:p>
        </w:tc>
        <w:tc>
          <w:tcPr>
            <w:tcW w:w="0" w:type="auto"/>
          </w:tcPr>
          <w:p w14:paraId="181914C1" w14:textId="59EECC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3DF041" w14:textId="391899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436B3AD" w14:textId="7FD102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197A0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0697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1BEE79" w14:textId="77777777" w:rsidTr="00AB1096">
        <w:tc>
          <w:tcPr>
            <w:tcW w:w="0" w:type="auto"/>
          </w:tcPr>
          <w:p w14:paraId="01C3753D" w14:textId="60983E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R4-2120596</w:t>
            </w:r>
          </w:p>
        </w:tc>
        <w:tc>
          <w:tcPr>
            <w:tcW w:w="0" w:type="auto"/>
          </w:tcPr>
          <w:p w14:paraId="42756466" w14:textId="4BAA08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[101-e][303] NR_EMC</w:t>
            </w:r>
          </w:p>
        </w:tc>
        <w:tc>
          <w:tcPr>
            <w:tcW w:w="0" w:type="auto"/>
          </w:tcPr>
          <w:p w14:paraId="2C998296" w14:textId="552768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83383B2" w14:textId="63E52A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4FF6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05224" w14:textId="699488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R4-2120720</w:t>
            </w:r>
          </w:p>
        </w:tc>
      </w:tr>
      <w:tr w:rsidR="00AB1096" w14:paraId="3B9E65D7" w14:textId="77777777" w:rsidTr="00AB1096">
        <w:tc>
          <w:tcPr>
            <w:tcW w:w="0" w:type="auto"/>
          </w:tcPr>
          <w:p w14:paraId="34EFB5B6" w14:textId="46B5AE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R4-2120597</w:t>
            </w:r>
          </w:p>
        </w:tc>
        <w:tc>
          <w:tcPr>
            <w:tcW w:w="0" w:type="auto"/>
          </w:tcPr>
          <w:p w14:paraId="6B1AC8D4" w14:textId="42F992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for [101-e][301] BSRF_Maintenance</w:t>
            </w:r>
          </w:p>
        </w:tc>
        <w:tc>
          <w:tcPr>
            <w:tcW w:w="0" w:type="auto"/>
          </w:tcPr>
          <w:p w14:paraId="7D975251" w14:textId="7B7B2E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13DDD72" w14:textId="3FB433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6527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C84C6" w14:textId="7F23D7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R4-2120718</w:t>
            </w:r>
          </w:p>
        </w:tc>
      </w:tr>
      <w:tr w:rsidR="00AB1096" w14:paraId="7FE476A7" w14:textId="77777777" w:rsidTr="00AB1096">
        <w:tc>
          <w:tcPr>
            <w:tcW w:w="0" w:type="auto"/>
          </w:tcPr>
          <w:p w14:paraId="4DCFAE58" w14:textId="7AA8D7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R4-2120598</w:t>
            </w:r>
          </w:p>
        </w:tc>
        <w:tc>
          <w:tcPr>
            <w:tcW w:w="0" w:type="auto"/>
          </w:tcPr>
          <w:p w14:paraId="3360516B" w14:textId="3A6A07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[101-e][302] NR_Conformance_Maintenance</w:t>
            </w:r>
          </w:p>
        </w:tc>
        <w:tc>
          <w:tcPr>
            <w:tcW w:w="0" w:type="auto"/>
          </w:tcPr>
          <w:p w14:paraId="11203B7C" w14:textId="10A78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C96ADB6" w14:textId="04ECF8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92D24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A6369" w14:textId="120012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R4-2120719</w:t>
            </w:r>
          </w:p>
        </w:tc>
      </w:tr>
      <w:tr w:rsidR="00AB1096" w14:paraId="0D1FF55A" w14:textId="77777777" w:rsidTr="00AB1096">
        <w:tc>
          <w:tcPr>
            <w:tcW w:w="0" w:type="auto"/>
          </w:tcPr>
          <w:p w14:paraId="5A05FA89" w14:textId="1E1447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R4-2120599</w:t>
            </w:r>
          </w:p>
        </w:tc>
        <w:tc>
          <w:tcPr>
            <w:tcW w:w="0" w:type="auto"/>
          </w:tcPr>
          <w:p w14:paraId="32692E11" w14:textId="0AF690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[101-e][317] Demod_Maintenance_UE</w:t>
            </w:r>
          </w:p>
        </w:tc>
        <w:tc>
          <w:tcPr>
            <w:tcW w:w="0" w:type="auto"/>
          </w:tcPr>
          <w:p w14:paraId="081902EB" w14:textId="30216C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4291A273" w14:textId="0D4C0C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11EE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CF3C1" w14:textId="398ECF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R4-2120721</w:t>
            </w:r>
          </w:p>
        </w:tc>
      </w:tr>
      <w:tr w:rsidR="00AB1096" w14:paraId="21973108" w14:textId="77777777" w:rsidTr="00AB1096">
        <w:tc>
          <w:tcPr>
            <w:tcW w:w="0" w:type="auto"/>
          </w:tcPr>
          <w:p w14:paraId="78BC2FC8" w14:textId="4040C7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R4-2120600</w:t>
            </w:r>
          </w:p>
        </w:tc>
        <w:tc>
          <w:tcPr>
            <w:tcW w:w="0" w:type="auto"/>
          </w:tcPr>
          <w:p w14:paraId="6682142C" w14:textId="103985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[101-e][316] Demod_Maintenance_BS</w:t>
            </w:r>
          </w:p>
        </w:tc>
        <w:tc>
          <w:tcPr>
            <w:tcW w:w="0" w:type="auto"/>
          </w:tcPr>
          <w:p w14:paraId="274CDA64" w14:textId="09B8D7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4A62F236" w14:textId="132433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F2F1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B83AD" w14:textId="6ED72C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B1096" w14:paraId="06100CC6" w14:textId="77777777" w:rsidTr="00AB1096">
        <w:tc>
          <w:tcPr>
            <w:tcW w:w="0" w:type="auto"/>
          </w:tcPr>
          <w:p w14:paraId="564C684B" w14:textId="30C6C4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R4-2120601</w:t>
            </w:r>
          </w:p>
        </w:tc>
        <w:tc>
          <w:tcPr>
            <w:tcW w:w="0" w:type="auto"/>
          </w:tcPr>
          <w:p w14:paraId="4C49E860" w14:textId="546F06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[101-e][304] NR_IAB_Maintenance</w:t>
            </w:r>
          </w:p>
        </w:tc>
        <w:tc>
          <w:tcPr>
            <w:tcW w:w="0" w:type="auto"/>
          </w:tcPr>
          <w:p w14:paraId="4A6490A1" w14:textId="425FF0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F0D3D98" w14:textId="758E5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00A0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D9B6A" w14:textId="71A0C9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R4-2120723</w:t>
            </w:r>
          </w:p>
        </w:tc>
      </w:tr>
      <w:tr w:rsidR="00AB1096" w14:paraId="7FFAF3E8" w14:textId="77777777" w:rsidTr="00AB1096">
        <w:tc>
          <w:tcPr>
            <w:tcW w:w="0" w:type="auto"/>
          </w:tcPr>
          <w:p w14:paraId="23C86527" w14:textId="596C1B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R4-2120602</w:t>
            </w:r>
          </w:p>
        </w:tc>
        <w:tc>
          <w:tcPr>
            <w:tcW w:w="0" w:type="auto"/>
          </w:tcPr>
          <w:p w14:paraId="59DD47BB" w14:textId="235D0A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[101-e][314] RAIL_900_1900MHz_BSRF_NWM</w:t>
            </w:r>
          </w:p>
        </w:tc>
        <w:tc>
          <w:tcPr>
            <w:tcW w:w="0" w:type="auto"/>
          </w:tcPr>
          <w:p w14:paraId="1915C47A" w14:textId="436DDA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31F333D" w14:textId="685689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FDB0D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5B704" w14:textId="5AE58E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R4-2120725</w:t>
            </w:r>
          </w:p>
        </w:tc>
      </w:tr>
      <w:tr w:rsidR="00AB1096" w14:paraId="43964865" w14:textId="77777777" w:rsidTr="00AB1096">
        <w:tc>
          <w:tcPr>
            <w:tcW w:w="0" w:type="auto"/>
          </w:tcPr>
          <w:p w14:paraId="69677DE7" w14:textId="776412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R4-2120603</w:t>
            </w:r>
          </w:p>
        </w:tc>
        <w:tc>
          <w:tcPr>
            <w:tcW w:w="0" w:type="auto"/>
          </w:tcPr>
          <w:p w14:paraId="4255FB5B" w14:textId="551447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[101-e][325] NR_MIMO_OTA</w:t>
            </w:r>
          </w:p>
        </w:tc>
        <w:tc>
          <w:tcPr>
            <w:tcW w:w="0" w:type="auto"/>
          </w:tcPr>
          <w:p w14:paraId="7798B63C" w14:textId="05F578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38941661" w14:textId="3525B0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2B67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98313" w14:textId="01DF77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R4-2120726</w:t>
            </w:r>
          </w:p>
        </w:tc>
      </w:tr>
      <w:tr w:rsidR="00AB1096" w14:paraId="3CA723DE" w14:textId="77777777" w:rsidTr="00AB1096">
        <w:tc>
          <w:tcPr>
            <w:tcW w:w="0" w:type="auto"/>
          </w:tcPr>
          <w:p w14:paraId="00E89067" w14:textId="7317CC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R4-2120604</w:t>
            </w:r>
          </w:p>
        </w:tc>
        <w:tc>
          <w:tcPr>
            <w:tcW w:w="0" w:type="auto"/>
          </w:tcPr>
          <w:p w14:paraId="74F875AA" w14:textId="73159D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[101-e][326] FR1_TRP_TRS_Part1</w:t>
            </w:r>
          </w:p>
        </w:tc>
        <w:tc>
          <w:tcPr>
            <w:tcW w:w="0" w:type="auto"/>
          </w:tcPr>
          <w:p w14:paraId="7AC6E813" w14:textId="1F3D0F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3BC22D3E" w14:textId="04974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4E859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685C3C" w14:textId="3A95C0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R4-2120727</w:t>
            </w:r>
          </w:p>
        </w:tc>
      </w:tr>
      <w:tr w:rsidR="00AB1096" w14:paraId="33586406" w14:textId="77777777" w:rsidTr="00AB1096">
        <w:tc>
          <w:tcPr>
            <w:tcW w:w="0" w:type="auto"/>
          </w:tcPr>
          <w:p w14:paraId="734C6D91" w14:textId="61020B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R4-2120605</w:t>
            </w:r>
          </w:p>
        </w:tc>
        <w:tc>
          <w:tcPr>
            <w:tcW w:w="0" w:type="auto"/>
          </w:tcPr>
          <w:p w14:paraId="5614500E" w14:textId="2670C4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[101-e][327] FR1_TRP_TRS_Part2</w:t>
            </w:r>
          </w:p>
        </w:tc>
        <w:tc>
          <w:tcPr>
            <w:tcW w:w="0" w:type="auto"/>
          </w:tcPr>
          <w:p w14:paraId="64501701" w14:textId="4F3DB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6F8F6D1C" w14:textId="0E813F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59AC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4168A5" w14:textId="0F708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R4-2120728</w:t>
            </w:r>
          </w:p>
        </w:tc>
      </w:tr>
      <w:tr w:rsidR="00AB1096" w14:paraId="23A360C5" w14:textId="77777777" w:rsidTr="00AB1096">
        <w:tc>
          <w:tcPr>
            <w:tcW w:w="0" w:type="auto"/>
          </w:tcPr>
          <w:p w14:paraId="3EDBF225" w14:textId="4DC43D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R4-2120606</w:t>
            </w:r>
          </w:p>
        </w:tc>
        <w:tc>
          <w:tcPr>
            <w:tcW w:w="0" w:type="auto"/>
          </w:tcPr>
          <w:p w14:paraId="16E54B50" w14:textId="7C8504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[101-e][305] NR_Repeater_General</w:t>
            </w:r>
          </w:p>
        </w:tc>
        <w:tc>
          <w:tcPr>
            <w:tcW w:w="0" w:type="auto"/>
          </w:tcPr>
          <w:p w14:paraId="7586F5AE" w14:textId="15FDE6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558C0833" w14:textId="487220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236D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369ED" w14:textId="5D644D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R4-2120729</w:t>
            </w:r>
          </w:p>
        </w:tc>
      </w:tr>
      <w:tr w:rsidR="00AB1096" w14:paraId="1AD3C109" w14:textId="77777777" w:rsidTr="00AB1096">
        <w:tc>
          <w:tcPr>
            <w:tcW w:w="0" w:type="auto"/>
          </w:tcPr>
          <w:p w14:paraId="0CA9EC68" w14:textId="48A148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R4-2120607</w:t>
            </w:r>
          </w:p>
        </w:tc>
        <w:tc>
          <w:tcPr>
            <w:tcW w:w="0" w:type="auto"/>
          </w:tcPr>
          <w:p w14:paraId="6DDF07E1" w14:textId="6E65E1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[101-e][306] NR_Repeater_RF_Part1</w:t>
            </w:r>
          </w:p>
        </w:tc>
        <w:tc>
          <w:tcPr>
            <w:tcW w:w="0" w:type="auto"/>
          </w:tcPr>
          <w:p w14:paraId="203E2220" w14:textId="5576EE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AAFE1F2" w14:textId="4E95B7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7BBC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90362" w14:textId="60AF09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R4-2120730</w:t>
            </w:r>
          </w:p>
        </w:tc>
      </w:tr>
      <w:tr w:rsidR="00AB1096" w14:paraId="1063849F" w14:textId="77777777" w:rsidTr="00AB1096">
        <w:tc>
          <w:tcPr>
            <w:tcW w:w="0" w:type="auto"/>
          </w:tcPr>
          <w:p w14:paraId="5648BAD5" w14:textId="54E374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R4-2120608</w:t>
            </w:r>
          </w:p>
        </w:tc>
        <w:tc>
          <w:tcPr>
            <w:tcW w:w="0" w:type="auto"/>
          </w:tcPr>
          <w:p w14:paraId="3F346AA0" w14:textId="35019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[101-e][307] NR_Repeater_RF_Part2</w:t>
            </w:r>
          </w:p>
        </w:tc>
        <w:tc>
          <w:tcPr>
            <w:tcW w:w="0" w:type="auto"/>
          </w:tcPr>
          <w:p w14:paraId="58EB4F85" w14:textId="18015C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6568186" w14:textId="073E0A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B3D4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0EFFD" w14:textId="721845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R4-2120731</w:t>
            </w:r>
          </w:p>
        </w:tc>
      </w:tr>
      <w:tr w:rsidR="00AB1096" w14:paraId="2C2CD704" w14:textId="77777777" w:rsidTr="00AB1096">
        <w:tc>
          <w:tcPr>
            <w:tcW w:w="0" w:type="auto"/>
          </w:tcPr>
          <w:p w14:paraId="26513A79" w14:textId="4F4183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R4-2120609</w:t>
            </w:r>
          </w:p>
        </w:tc>
        <w:tc>
          <w:tcPr>
            <w:tcW w:w="0" w:type="auto"/>
          </w:tcPr>
          <w:p w14:paraId="153CFF43" w14:textId="1F5338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[101-e][308] NR_DL1024QAM_BSRF</w:t>
            </w:r>
          </w:p>
        </w:tc>
        <w:tc>
          <w:tcPr>
            <w:tcW w:w="0" w:type="auto"/>
          </w:tcPr>
          <w:p w14:paraId="601975DE" w14:textId="569A6C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BCBBF42" w14:textId="7D523D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7519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670A9" w14:textId="56FD24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R4-2120732</w:t>
            </w:r>
          </w:p>
        </w:tc>
      </w:tr>
      <w:tr w:rsidR="00AB1096" w14:paraId="4FB4388F" w14:textId="77777777" w:rsidTr="00AB1096">
        <w:tc>
          <w:tcPr>
            <w:tcW w:w="0" w:type="auto"/>
          </w:tcPr>
          <w:p w14:paraId="55C20263" w14:textId="4FEAB0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R4-2120610</w:t>
            </w:r>
          </w:p>
        </w:tc>
        <w:tc>
          <w:tcPr>
            <w:tcW w:w="0" w:type="auto"/>
          </w:tcPr>
          <w:p w14:paraId="0EE282C2" w14:textId="79903C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[101-e][318] NR_DL1024QAM_Demod_NWM</w:t>
            </w:r>
          </w:p>
        </w:tc>
        <w:tc>
          <w:tcPr>
            <w:tcW w:w="0" w:type="auto"/>
          </w:tcPr>
          <w:p w14:paraId="22BF0A72" w14:textId="2D7073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6007336" w14:textId="4E0D98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5090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6B7C0" w14:textId="7AADB8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R4-2120733</w:t>
            </w:r>
          </w:p>
        </w:tc>
      </w:tr>
      <w:tr w:rsidR="00AB1096" w14:paraId="337705C6" w14:textId="77777777" w:rsidTr="00AB1096">
        <w:tc>
          <w:tcPr>
            <w:tcW w:w="0" w:type="auto"/>
          </w:tcPr>
          <w:p w14:paraId="5BFD89BD" w14:textId="782553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R4-2120611</w:t>
            </w:r>
          </w:p>
        </w:tc>
        <w:tc>
          <w:tcPr>
            <w:tcW w:w="0" w:type="auto"/>
          </w:tcPr>
          <w:p w14:paraId="2899EC7B" w14:textId="4AFD3B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[101-e][319] NR_HST_FR1_Demod</w:t>
            </w:r>
          </w:p>
        </w:tc>
        <w:tc>
          <w:tcPr>
            <w:tcW w:w="0" w:type="auto"/>
          </w:tcPr>
          <w:p w14:paraId="3411F5D6" w14:textId="6FCF81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010F3B3" w14:textId="06A99C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61F5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149A79" w14:textId="33D9F6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R4-2120734</w:t>
            </w:r>
          </w:p>
        </w:tc>
      </w:tr>
      <w:tr w:rsidR="00AB1096" w14:paraId="4F5AD8B5" w14:textId="77777777" w:rsidTr="00AB1096">
        <w:tc>
          <w:tcPr>
            <w:tcW w:w="0" w:type="auto"/>
          </w:tcPr>
          <w:p w14:paraId="70C7EE05" w14:textId="6B387D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R4-2120612</w:t>
            </w:r>
          </w:p>
        </w:tc>
        <w:tc>
          <w:tcPr>
            <w:tcW w:w="0" w:type="auto"/>
          </w:tcPr>
          <w:p w14:paraId="410324A3" w14:textId="713F30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[101-e][320] NR_HST_FR2_Scenario</w:t>
            </w:r>
          </w:p>
        </w:tc>
        <w:tc>
          <w:tcPr>
            <w:tcW w:w="0" w:type="auto"/>
          </w:tcPr>
          <w:p w14:paraId="30A14D91" w14:textId="204061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3729910A" w14:textId="60E824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ADEC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88E60" w14:textId="44CF9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R4-2120735</w:t>
            </w:r>
          </w:p>
        </w:tc>
      </w:tr>
      <w:tr w:rsidR="00AB1096" w14:paraId="6B2F1346" w14:textId="77777777" w:rsidTr="00AB1096">
        <w:tc>
          <w:tcPr>
            <w:tcW w:w="0" w:type="auto"/>
          </w:tcPr>
          <w:p w14:paraId="1E35EE0C" w14:textId="08035B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R4-2120613</w:t>
            </w:r>
          </w:p>
        </w:tc>
        <w:tc>
          <w:tcPr>
            <w:tcW w:w="0" w:type="auto"/>
          </w:tcPr>
          <w:p w14:paraId="15FA0DBD" w14:textId="03D6DC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[101-e][321] NR_HST_FR2_Demod</w:t>
            </w:r>
          </w:p>
        </w:tc>
        <w:tc>
          <w:tcPr>
            <w:tcW w:w="0" w:type="auto"/>
          </w:tcPr>
          <w:p w14:paraId="34EDDB29" w14:textId="64D349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23FD8305" w14:textId="18B839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F9829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B7B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46DF40" w14:textId="77777777" w:rsidTr="00AB1096">
        <w:tc>
          <w:tcPr>
            <w:tcW w:w="0" w:type="auto"/>
          </w:tcPr>
          <w:p w14:paraId="7A3F3EAC" w14:textId="71EF58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R4-2120614</w:t>
            </w:r>
          </w:p>
        </w:tc>
        <w:tc>
          <w:tcPr>
            <w:tcW w:w="0" w:type="auto"/>
          </w:tcPr>
          <w:p w14:paraId="6754560D" w14:textId="062C37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[101-e][322] NR_perf_enh2_Demod_Part1</w:t>
            </w:r>
          </w:p>
        </w:tc>
        <w:tc>
          <w:tcPr>
            <w:tcW w:w="0" w:type="auto"/>
          </w:tcPr>
          <w:p w14:paraId="29761D72" w14:textId="694FB3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3546765" w14:textId="31B5FD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0F64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8AE383" w14:textId="2DDAAE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R4-2120737</w:t>
            </w:r>
          </w:p>
        </w:tc>
      </w:tr>
      <w:tr w:rsidR="00AB1096" w14:paraId="6BF11EE1" w14:textId="77777777" w:rsidTr="00AB1096">
        <w:tc>
          <w:tcPr>
            <w:tcW w:w="0" w:type="auto"/>
          </w:tcPr>
          <w:p w14:paraId="63649259" w14:textId="1C3A8C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R4-2120615</w:t>
            </w:r>
          </w:p>
        </w:tc>
        <w:tc>
          <w:tcPr>
            <w:tcW w:w="0" w:type="auto"/>
          </w:tcPr>
          <w:p w14:paraId="244F548C" w14:textId="0D37B5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[101-e][323] NR_perf_enh2_Demod_Part2</w:t>
            </w:r>
          </w:p>
        </w:tc>
        <w:tc>
          <w:tcPr>
            <w:tcW w:w="0" w:type="auto"/>
          </w:tcPr>
          <w:p w14:paraId="126B4E23" w14:textId="2D4D82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39A14EEF" w14:textId="11A2AE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5E05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2A282" w14:textId="291330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R4-2120738</w:t>
            </w:r>
          </w:p>
        </w:tc>
      </w:tr>
      <w:tr w:rsidR="00AB1096" w14:paraId="5D5A8156" w14:textId="77777777" w:rsidTr="00AB1096">
        <w:tc>
          <w:tcPr>
            <w:tcW w:w="0" w:type="auto"/>
          </w:tcPr>
          <w:p w14:paraId="57932E8A" w14:textId="7420AD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R4-2120616</w:t>
            </w:r>
          </w:p>
        </w:tc>
        <w:tc>
          <w:tcPr>
            <w:tcW w:w="0" w:type="auto"/>
          </w:tcPr>
          <w:p w14:paraId="446D4C6F" w14:textId="24A3C8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[101-e][324] NR_perf_enh2_Demod_Part3</w:t>
            </w:r>
          </w:p>
        </w:tc>
        <w:tc>
          <w:tcPr>
            <w:tcW w:w="0" w:type="auto"/>
          </w:tcPr>
          <w:p w14:paraId="301A122C" w14:textId="3A43EC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337DF46" w14:textId="5AD599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7D70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57447" w14:textId="4F74BF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R4-2120739</w:t>
            </w:r>
          </w:p>
        </w:tc>
      </w:tr>
      <w:tr w:rsidR="00AB1096" w14:paraId="346343EB" w14:textId="77777777" w:rsidTr="00AB1096">
        <w:tc>
          <w:tcPr>
            <w:tcW w:w="0" w:type="auto"/>
          </w:tcPr>
          <w:p w14:paraId="44C14BDB" w14:textId="5F3165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R4-2120617</w:t>
            </w:r>
          </w:p>
        </w:tc>
        <w:tc>
          <w:tcPr>
            <w:tcW w:w="0" w:type="auto"/>
          </w:tcPr>
          <w:p w14:paraId="4687D797" w14:textId="051035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[101-e][309] NTN_Solutions_Part1</w:t>
            </w:r>
          </w:p>
        </w:tc>
        <w:tc>
          <w:tcPr>
            <w:tcW w:w="0" w:type="auto"/>
          </w:tcPr>
          <w:p w14:paraId="64669D2F" w14:textId="59F259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4FA91267" w14:textId="41552D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33DC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68C5A" w14:textId="7BB9D3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R4-2120740</w:t>
            </w:r>
          </w:p>
        </w:tc>
      </w:tr>
      <w:tr w:rsidR="00AB1096" w14:paraId="6E098A1D" w14:textId="77777777" w:rsidTr="00AB1096">
        <w:tc>
          <w:tcPr>
            <w:tcW w:w="0" w:type="auto"/>
          </w:tcPr>
          <w:p w14:paraId="57A03BF3" w14:textId="7F0471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R4-2120618</w:t>
            </w:r>
          </w:p>
        </w:tc>
        <w:tc>
          <w:tcPr>
            <w:tcW w:w="0" w:type="auto"/>
          </w:tcPr>
          <w:p w14:paraId="3928CF97" w14:textId="6872A7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[101-e][311] NTN_Solutions_Part3</w:t>
            </w:r>
          </w:p>
        </w:tc>
        <w:tc>
          <w:tcPr>
            <w:tcW w:w="0" w:type="auto"/>
          </w:tcPr>
          <w:p w14:paraId="6DB0A66D" w14:textId="1183D8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CED83E2" w14:textId="0A099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E938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22C47" w14:textId="2C5111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R4-2120742</w:t>
            </w:r>
          </w:p>
        </w:tc>
      </w:tr>
      <w:tr w:rsidR="00AB1096" w14:paraId="7D573969" w14:textId="77777777" w:rsidTr="00AB1096">
        <w:tc>
          <w:tcPr>
            <w:tcW w:w="0" w:type="auto"/>
          </w:tcPr>
          <w:p w14:paraId="34970C3A" w14:textId="164271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R4-2120619</w:t>
            </w:r>
          </w:p>
        </w:tc>
        <w:tc>
          <w:tcPr>
            <w:tcW w:w="0" w:type="auto"/>
          </w:tcPr>
          <w:p w14:paraId="21BCECC2" w14:textId="0DF7B5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[101-e][312] NR_exto71GHz_BSRF</w:t>
            </w:r>
          </w:p>
        </w:tc>
        <w:tc>
          <w:tcPr>
            <w:tcW w:w="0" w:type="auto"/>
          </w:tcPr>
          <w:p w14:paraId="67D3803A" w14:textId="72FE79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7EB224A" w14:textId="277723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8F35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630B3" w14:textId="20969A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R4-2120743</w:t>
            </w:r>
          </w:p>
        </w:tc>
      </w:tr>
      <w:tr w:rsidR="00AB1096" w14:paraId="24564E57" w14:textId="77777777" w:rsidTr="00AB1096">
        <w:tc>
          <w:tcPr>
            <w:tcW w:w="0" w:type="auto"/>
          </w:tcPr>
          <w:p w14:paraId="37F70B2C" w14:textId="1E081D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R4-2120620</w:t>
            </w:r>
          </w:p>
        </w:tc>
        <w:tc>
          <w:tcPr>
            <w:tcW w:w="0" w:type="auto"/>
          </w:tcPr>
          <w:p w14:paraId="1B74619E" w14:textId="38634C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[101-e][313] NR_eIAB</w:t>
            </w:r>
          </w:p>
        </w:tc>
        <w:tc>
          <w:tcPr>
            <w:tcW w:w="0" w:type="auto"/>
          </w:tcPr>
          <w:p w14:paraId="5AD19A93" w14:textId="546EF2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3623F1BD" w14:textId="3F48DF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FDAE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E880D" w14:textId="69AF1D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R4-2120744</w:t>
            </w:r>
          </w:p>
        </w:tc>
      </w:tr>
      <w:tr w:rsidR="00AB1096" w14:paraId="0117565A" w14:textId="77777777" w:rsidTr="00AB1096">
        <w:tc>
          <w:tcPr>
            <w:tcW w:w="0" w:type="auto"/>
          </w:tcPr>
          <w:p w14:paraId="61452452" w14:textId="77586E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R4-2120621</w:t>
            </w:r>
          </w:p>
        </w:tc>
        <w:tc>
          <w:tcPr>
            <w:tcW w:w="0" w:type="auto"/>
          </w:tcPr>
          <w:p w14:paraId="348F4ABC" w14:textId="16847F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[101-e][328] FR2_enhTestMethods_Part1</w:t>
            </w:r>
          </w:p>
        </w:tc>
        <w:tc>
          <w:tcPr>
            <w:tcW w:w="0" w:type="auto"/>
          </w:tcPr>
          <w:p w14:paraId="7832EC2E" w14:textId="74272B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49B9167" w14:textId="1DAEFE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25FD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79073C" w14:textId="5D5B3A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R4-2120745</w:t>
            </w:r>
          </w:p>
        </w:tc>
      </w:tr>
      <w:tr w:rsidR="00AB1096" w14:paraId="422A8A8B" w14:textId="77777777" w:rsidTr="00AB1096">
        <w:tc>
          <w:tcPr>
            <w:tcW w:w="0" w:type="auto"/>
          </w:tcPr>
          <w:p w14:paraId="5A7BDA00" w14:textId="7511DD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R4-2120622</w:t>
            </w:r>
          </w:p>
        </w:tc>
        <w:tc>
          <w:tcPr>
            <w:tcW w:w="0" w:type="auto"/>
          </w:tcPr>
          <w:p w14:paraId="5C6724CA" w14:textId="497D6D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[101-e][329] FR2_enhTestMethods_Part2_NWM</w:t>
            </w:r>
          </w:p>
        </w:tc>
        <w:tc>
          <w:tcPr>
            <w:tcW w:w="0" w:type="auto"/>
          </w:tcPr>
          <w:p w14:paraId="7BFB3DB5" w14:textId="6BD9E6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707B5145" w14:textId="216C82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E9C2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65FEB" w14:textId="5ACB1C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R4-2120746</w:t>
            </w:r>
          </w:p>
        </w:tc>
      </w:tr>
      <w:tr w:rsidR="00AB1096" w14:paraId="5C7A61E8" w14:textId="77777777" w:rsidTr="00AB1096">
        <w:tc>
          <w:tcPr>
            <w:tcW w:w="0" w:type="auto"/>
          </w:tcPr>
          <w:p w14:paraId="5BEF9B5E" w14:textId="5E0AEC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R4-2120623</w:t>
            </w:r>
          </w:p>
        </w:tc>
        <w:tc>
          <w:tcPr>
            <w:tcW w:w="0" w:type="auto"/>
          </w:tcPr>
          <w:p w14:paraId="122854DF" w14:textId="640EA8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[101-e][315] LS_Response_BSRF</w:t>
            </w:r>
          </w:p>
        </w:tc>
        <w:tc>
          <w:tcPr>
            <w:tcW w:w="0" w:type="auto"/>
          </w:tcPr>
          <w:p w14:paraId="304C9BD2" w14:textId="216AF6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6029299" w14:textId="1F7F89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BE99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D2DFF" w14:textId="7AB8CD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R4-2120724</w:t>
            </w:r>
          </w:p>
        </w:tc>
      </w:tr>
      <w:tr w:rsidR="00AB1096" w14:paraId="0E48FA15" w14:textId="77777777" w:rsidTr="00AB1096">
        <w:tc>
          <w:tcPr>
            <w:tcW w:w="0" w:type="auto"/>
          </w:tcPr>
          <w:p w14:paraId="68C62588" w14:textId="20AEBD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R4-2120624</w:t>
            </w:r>
          </w:p>
        </w:tc>
        <w:tc>
          <w:tcPr>
            <w:tcW w:w="0" w:type="auto"/>
          </w:tcPr>
          <w:p w14:paraId="149AC546" w14:textId="6ABB5B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[101-e][310] NTN_Solutions_Part2</w:t>
            </w:r>
          </w:p>
        </w:tc>
        <w:tc>
          <w:tcPr>
            <w:tcW w:w="0" w:type="auto"/>
          </w:tcPr>
          <w:p w14:paraId="108ED35E" w14:textId="30C110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24F74D2" w14:textId="79A39E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4174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14460" w14:textId="14F9DD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R4-2120741</w:t>
            </w:r>
          </w:p>
        </w:tc>
      </w:tr>
      <w:tr w:rsidR="00AB1096" w14:paraId="2D36AF17" w14:textId="77777777" w:rsidTr="00AB1096">
        <w:tc>
          <w:tcPr>
            <w:tcW w:w="0" w:type="auto"/>
          </w:tcPr>
          <w:p w14:paraId="64B0AB5B" w14:textId="25E7CB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R4-2120625</w:t>
            </w:r>
          </w:p>
        </w:tc>
        <w:tc>
          <w:tcPr>
            <w:tcW w:w="0" w:type="auto"/>
          </w:tcPr>
          <w:p w14:paraId="68AABFA3" w14:textId="4881D4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86BA89" w14:textId="37BB93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0AF104E" w14:textId="321483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71167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E2A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656BD1" w14:textId="77777777" w:rsidTr="00AB1096">
        <w:tc>
          <w:tcPr>
            <w:tcW w:w="0" w:type="auto"/>
          </w:tcPr>
          <w:p w14:paraId="1C573FC2" w14:textId="4EE616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R4-2120626</w:t>
            </w:r>
          </w:p>
        </w:tc>
        <w:tc>
          <w:tcPr>
            <w:tcW w:w="0" w:type="auto"/>
          </w:tcPr>
          <w:p w14:paraId="5A35A667" w14:textId="6C03BE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Simulation first results</w:t>
            </w:r>
          </w:p>
        </w:tc>
        <w:tc>
          <w:tcPr>
            <w:tcW w:w="0" w:type="auto"/>
          </w:tcPr>
          <w:p w14:paraId="573DAEB5" w14:textId="66A6C3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64482B" w14:textId="26991B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18179" w14:textId="5AD09F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R4-2118158</w:t>
            </w:r>
          </w:p>
        </w:tc>
        <w:tc>
          <w:tcPr>
            <w:tcW w:w="0" w:type="auto"/>
          </w:tcPr>
          <w:p w14:paraId="7440CF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AD2D1A" w14:textId="77777777" w:rsidTr="00AB1096">
        <w:tc>
          <w:tcPr>
            <w:tcW w:w="0" w:type="auto"/>
          </w:tcPr>
          <w:p w14:paraId="0F8AA50C" w14:textId="28A838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R4-2120627</w:t>
            </w:r>
          </w:p>
        </w:tc>
        <w:tc>
          <w:tcPr>
            <w:tcW w:w="0" w:type="auto"/>
          </w:tcPr>
          <w:p w14:paraId="54EA7674" w14:textId="589522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requirements for FR1 UL 256QAM</w:t>
            </w:r>
          </w:p>
        </w:tc>
        <w:tc>
          <w:tcPr>
            <w:tcW w:w="0" w:type="auto"/>
          </w:tcPr>
          <w:p w14:paraId="41CF29B7" w14:textId="6C4D9D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8028B2" w14:textId="78AD64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A61EFD" w14:textId="2F01C8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R4-2119027</w:t>
            </w:r>
          </w:p>
        </w:tc>
        <w:tc>
          <w:tcPr>
            <w:tcW w:w="0" w:type="auto"/>
          </w:tcPr>
          <w:p w14:paraId="4DFFA0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FC85AD" w14:textId="77777777" w:rsidTr="00AB1096">
        <w:tc>
          <w:tcPr>
            <w:tcW w:w="0" w:type="auto"/>
          </w:tcPr>
          <w:p w14:paraId="29B8685C" w14:textId="6FA0F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R4-2120628</w:t>
            </w:r>
          </w:p>
        </w:tc>
        <w:tc>
          <w:tcPr>
            <w:tcW w:w="0" w:type="auto"/>
          </w:tcPr>
          <w:p w14:paraId="22884C51" w14:textId="0C70AD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TN-NTN Coexistence Results for Phase 1</w:t>
            </w:r>
          </w:p>
        </w:tc>
        <w:tc>
          <w:tcPr>
            <w:tcW w:w="0" w:type="auto"/>
          </w:tcPr>
          <w:p w14:paraId="61E4906C" w14:textId="59C307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Magister Solutions Ltd</w:t>
            </w:r>
          </w:p>
        </w:tc>
        <w:tc>
          <w:tcPr>
            <w:tcW w:w="0" w:type="auto"/>
          </w:tcPr>
          <w:p w14:paraId="188566A3" w14:textId="29F57B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F482A" w14:textId="499FB4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R4-2119557</w:t>
            </w:r>
          </w:p>
        </w:tc>
        <w:tc>
          <w:tcPr>
            <w:tcW w:w="0" w:type="auto"/>
          </w:tcPr>
          <w:p w14:paraId="554062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032CF5" w14:textId="77777777" w:rsidTr="00AB1096">
        <w:tc>
          <w:tcPr>
            <w:tcW w:w="0" w:type="auto"/>
          </w:tcPr>
          <w:p w14:paraId="49ED95AD" w14:textId="6EE089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R4-2120629</w:t>
            </w:r>
          </w:p>
        </w:tc>
        <w:tc>
          <w:tcPr>
            <w:tcW w:w="0" w:type="auto"/>
          </w:tcPr>
          <w:p w14:paraId="3A93F986" w14:textId="3706B1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37.104 section 6.6.1.3.1 and 6.6.1.4</w:t>
            </w:r>
          </w:p>
        </w:tc>
        <w:tc>
          <w:tcPr>
            <w:tcW w:w="0" w:type="auto"/>
          </w:tcPr>
          <w:p w14:paraId="59D854D5" w14:textId="16E5FD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B3B5056" w14:textId="103982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85CEBC" w14:textId="0952C1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R4-2119272</w:t>
            </w:r>
          </w:p>
        </w:tc>
        <w:tc>
          <w:tcPr>
            <w:tcW w:w="0" w:type="auto"/>
          </w:tcPr>
          <w:p w14:paraId="6158AD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305634" w14:textId="77777777" w:rsidTr="00AB1096">
        <w:tc>
          <w:tcPr>
            <w:tcW w:w="0" w:type="auto"/>
          </w:tcPr>
          <w:p w14:paraId="76B4B782" w14:textId="5A6807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R4-2120630</w:t>
            </w:r>
          </w:p>
        </w:tc>
        <w:tc>
          <w:tcPr>
            <w:tcW w:w="0" w:type="auto"/>
          </w:tcPr>
          <w:p w14:paraId="0DF0DCCF" w14:textId="63E6F2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37.141 section 6.6.1.5.5 and 6.6.1.5.6</w:t>
            </w:r>
          </w:p>
        </w:tc>
        <w:tc>
          <w:tcPr>
            <w:tcW w:w="0" w:type="auto"/>
          </w:tcPr>
          <w:p w14:paraId="6C5397EF" w14:textId="2DFE87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DF8A881" w14:textId="189E6D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65404C" w14:textId="10E2D3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R4-2119275</w:t>
            </w:r>
          </w:p>
        </w:tc>
        <w:tc>
          <w:tcPr>
            <w:tcW w:w="0" w:type="auto"/>
          </w:tcPr>
          <w:p w14:paraId="726058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512A3B" w14:textId="77777777" w:rsidTr="00AB1096">
        <w:tc>
          <w:tcPr>
            <w:tcW w:w="0" w:type="auto"/>
          </w:tcPr>
          <w:p w14:paraId="6404E272" w14:textId="07CDE7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R4-2120631</w:t>
            </w:r>
          </w:p>
        </w:tc>
        <w:tc>
          <w:tcPr>
            <w:tcW w:w="0" w:type="auto"/>
          </w:tcPr>
          <w:p w14:paraId="2A701C70" w14:textId="0128EB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[101-e][321] NR_HST_FR2_Demod</w:t>
            </w:r>
          </w:p>
        </w:tc>
        <w:tc>
          <w:tcPr>
            <w:tcW w:w="0" w:type="auto"/>
          </w:tcPr>
          <w:p w14:paraId="29FFB32E" w14:textId="19CE3A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189B1EB" w14:textId="17A8EB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7B65C8" w14:textId="4650D6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FC623A" w14:textId="26447A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R4-2120736</w:t>
            </w:r>
          </w:p>
        </w:tc>
      </w:tr>
      <w:tr w:rsidR="00AB1096" w14:paraId="0B7343F3" w14:textId="77777777" w:rsidTr="00AB1096">
        <w:tc>
          <w:tcPr>
            <w:tcW w:w="0" w:type="auto"/>
          </w:tcPr>
          <w:p w14:paraId="730B983A" w14:textId="600289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R4-2120632</w:t>
            </w:r>
          </w:p>
        </w:tc>
        <w:tc>
          <w:tcPr>
            <w:tcW w:w="0" w:type="auto"/>
          </w:tcPr>
          <w:p w14:paraId="1EDBE47B" w14:textId="5C621D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37.145-1 section 6.6.6.5.2.5 and 6.6.6.5.2.6</w:t>
            </w:r>
          </w:p>
        </w:tc>
        <w:tc>
          <w:tcPr>
            <w:tcW w:w="0" w:type="auto"/>
          </w:tcPr>
          <w:p w14:paraId="74D8FC73" w14:textId="3B2449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359C9B4" w14:textId="7A1613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9BD707" w14:textId="3BF850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R4-2119281</w:t>
            </w:r>
          </w:p>
        </w:tc>
        <w:tc>
          <w:tcPr>
            <w:tcW w:w="0" w:type="auto"/>
          </w:tcPr>
          <w:p w14:paraId="039523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D00AAC" w14:textId="77777777" w:rsidTr="00AB1096">
        <w:tc>
          <w:tcPr>
            <w:tcW w:w="0" w:type="auto"/>
          </w:tcPr>
          <w:p w14:paraId="77243320" w14:textId="743617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R4-2120633</w:t>
            </w:r>
          </w:p>
        </w:tc>
        <w:tc>
          <w:tcPr>
            <w:tcW w:w="0" w:type="auto"/>
          </w:tcPr>
          <w:p w14:paraId="42CA4F4E" w14:textId="5A3A85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37.145-2 section 6.7.6.4.5.1.1</w:t>
            </w:r>
          </w:p>
        </w:tc>
        <w:tc>
          <w:tcPr>
            <w:tcW w:w="0" w:type="auto"/>
          </w:tcPr>
          <w:p w14:paraId="665146C4" w14:textId="1217F5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714A877" w14:textId="3C2A2B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8FC036" w14:textId="38DED3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R4-2119284</w:t>
            </w:r>
          </w:p>
        </w:tc>
        <w:tc>
          <w:tcPr>
            <w:tcW w:w="0" w:type="auto"/>
          </w:tcPr>
          <w:p w14:paraId="7BCDAF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862E87" w14:textId="77777777" w:rsidTr="00AB1096">
        <w:tc>
          <w:tcPr>
            <w:tcW w:w="0" w:type="auto"/>
          </w:tcPr>
          <w:p w14:paraId="59EC8F17" w14:textId="0DB3C6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R4-2120634</w:t>
            </w:r>
          </w:p>
        </w:tc>
        <w:tc>
          <w:tcPr>
            <w:tcW w:w="0" w:type="auto"/>
          </w:tcPr>
          <w:p w14:paraId="633A3899" w14:textId="44DA19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4B9A3E37" w14:textId="7DFE88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7751AEC0" w14:textId="28C536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A9F5BC" w14:textId="30CEC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R4-2118458</w:t>
            </w:r>
          </w:p>
        </w:tc>
        <w:tc>
          <w:tcPr>
            <w:tcW w:w="0" w:type="auto"/>
          </w:tcPr>
          <w:p w14:paraId="7A44FC0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29AF7C" w14:textId="77777777" w:rsidTr="00AB1096">
        <w:tc>
          <w:tcPr>
            <w:tcW w:w="0" w:type="auto"/>
          </w:tcPr>
          <w:p w14:paraId="62840252" w14:textId="7A3DFD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R4-2120635</w:t>
            </w:r>
          </w:p>
        </w:tc>
        <w:tc>
          <w:tcPr>
            <w:tcW w:w="0" w:type="auto"/>
          </w:tcPr>
          <w:p w14:paraId="7D59F47A" w14:textId="37347A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Luant modem in radiated performance specification</w:t>
            </w:r>
          </w:p>
        </w:tc>
        <w:tc>
          <w:tcPr>
            <w:tcW w:w="0" w:type="auto"/>
          </w:tcPr>
          <w:p w14:paraId="7F04F3B6" w14:textId="7351A1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069602" w14:textId="1DAB71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3B5C589" w14:textId="552562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R4-2119001</w:t>
            </w:r>
          </w:p>
        </w:tc>
        <w:tc>
          <w:tcPr>
            <w:tcW w:w="0" w:type="auto"/>
          </w:tcPr>
          <w:p w14:paraId="0F67E7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AACA45" w14:textId="77777777" w:rsidTr="00AB1096">
        <w:tc>
          <w:tcPr>
            <w:tcW w:w="0" w:type="auto"/>
          </w:tcPr>
          <w:p w14:paraId="32392F9B" w14:textId="121E9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R4-2120636</w:t>
            </w:r>
          </w:p>
        </w:tc>
        <w:tc>
          <w:tcPr>
            <w:tcW w:w="0" w:type="auto"/>
          </w:tcPr>
          <w:p w14:paraId="56E417DC" w14:textId="3B3E51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sweep time for unwanted emission testing</w:t>
            </w:r>
          </w:p>
        </w:tc>
        <w:tc>
          <w:tcPr>
            <w:tcW w:w="0" w:type="auto"/>
          </w:tcPr>
          <w:p w14:paraId="077448DD" w14:textId="60C134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1BF604" w14:textId="6F057B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B9C5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CEF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202573" w14:textId="77777777" w:rsidTr="00AB1096">
        <w:tc>
          <w:tcPr>
            <w:tcW w:w="0" w:type="auto"/>
          </w:tcPr>
          <w:p w14:paraId="0BE5B90F" w14:textId="34499C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R4-2120637</w:t>
            </w:r>
          </w:p>
        </w:tc>
        <w:tc>
          <w:tcPr>
            <w:tcW w:w="0" w:type="auto"/>
          </w:tcPr>
          <w:p w14:paraId="06F93651" w14:textId="06F448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TPs to TS 38.114 on RF Repeater EMC section 1 (Scope) and section 9 (Immunity)</w:t>
            </w:r>
          </w:p>
        </w:tc>
        <w:tc>
          <w:tcPr>
            <w:tcW w:w="0" w:type="auto"/>
          </w:tcPr>
          <w:p w14:paraId="21A567F1" w14:textId="647E31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19149F6" w14:textId="5843E6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CF522A" w14:textId="3FF563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R4-2117585</w:t>
            </w:r>
          </w:p>
        </w:tc>
        <w:tc>
          <w:tcPr>
            <w:tcW w:w="0" w:type="auto"/>
          </w:tcPr>
          <w:p w14:paraId="358FC9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1AD107" w14:textId="77777777" w:rsidTr="00AB1096">
        <w:tc>
          <w:tcPr>
            <w:tcW w:w="0" w:type="auto"/>
          </w:tcPr>
          <w:p w14:paraId="38138664" w14:textId="2FD1C7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R4-2120638</w:t>
            </w:r>
          </w:p>
        </w:tc>
        <w:tc>
          <w:tcPr>
            <w:tcW w:w="0" w:type="auto"/>
          </w:tcPr>
          <w:p w14:paraId="6017781A" w14:textId="1DD868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38.114 for sections 4.3, 5.3, 6.3, 6.4</w:t>
            </w:r>
          </w:p>
        </w:tc>
        <w:tc>
          <w:tcPr>
            <w:tcW w:w="0" w:type="auto"/>
          </w:tcPr>
          <w:p w14:paraId="7F676C1C" w14:textId="123012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DAB793D" w14:textId="5947C5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56F7CB" w14:textId="3162CC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R4-2119474</w:t>
            </w:r>
          </w:p>
        </w:tc>
        <w:tc>
          <w:tcPr>
            <w:tcW w:w="0" w:type="auto"/>
          </w:tcPr>
          <w:p w14:paraId="016D10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861EF6" w14:textId="77777777" w:rsidTr="00AB1096">
        <w:tc>
          <w:tcPr>
            <w:tcW w:w="0" w:type="auto"/>
          </w:tcPr>
          <w:p w14:paraId="6ACA141D" w14:textId="1F5EA9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R4-2120639</w:t>
            </w:r>
          </w:p>
        </w:tc>
        <w:tc>
          <w:tcPr>
            <w:tcW w:w="0" w:type="auto"/>
          </w:tcPr>
          <w:p w14:paraId="65728CDA" w14:textId="0D9097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38.114 – applicability overview</w:t>
            </w:r>
          </w:p>
        </w:tc>
        <w:tc>
          <w:tcPr>
            <w:tcW w:w="0" w:type="auto"/>
          </w:tcPr>
          <w:p w14:paraId="76926BD2" w14:textId="7F01B4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3F5551" w14:textId="7F8526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B8F259" w14:textId="321A6C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R4-2119099</w:t>
            </w:r>
          </w:p>
        </w:tc>
        <w:tc>
          <w:tcPr>
            <w:tcW w:w="0" w:type="auto"/>
          </w:tcPr>
          <w:p w14:paraId="443605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9583C2" w14:textId="77777777" w:rsidTr="00AB1096">
        <w:tc>
          <w:tcPr>
            <w:tcW w:w="0" w:type="auto"/>
          </w:tcPr>
          <w:p w14:paraId="3E58DC1D" w14:textId="31ECA9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R4-2120640</w:t>
            </w:r>
          </w:p>
        </w:tc>
        <w:tc>
          <w:tcPr>
            <w:tcW w:w="0" w:type="auto"/>
          </w:tcPr>
          <w:p w14:paraId="72012770" w14:textId="5F3649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52EAE6" w14:textId="40C01C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50A5318" w14:textId="250CE5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8229B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C2F0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05BB1D" w14:textId="77777777" w:rsidTr="00AB1096">
        <w:tc>
          <w:tcPr>
            <w:tcW w:w="0" w:type="auto"/>
          </w:tcPr>
          <w:p w14:paraId="39246B24" w14:textId="1FE820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R4-2120641</w:t>
            </w:r>
          </w:p>
        </w:tc>
        <w:tc>
          <w:tcPr>
            <w:tcW w:w="0" w:type="auto"/>
          </w:tcPr>
          <w:p w14:paraId="452F26FC" w14:textId="273E32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36.124: correction of the frequency range for the RI test, Rel-15</w:t>
            </w:r>
          </w:p>
        </w:tc>
        <w:tc>
          <w:tcPr>
            <w:tcW w:w="0" w:type="auto"/>
          </w:tcPr>
          <w:p w14:paraId="3CF76265" w14:textId="182752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9869627" w14:textId="378660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B3B51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BB14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DEB5E3" w14:textId="77777777" w:rsidTr="00AB1096">
        <w:tc>
          <w:tcPr>
            <w:tcW w:w="0" w:type="auto"/>
          </w:tcPr>
          <w:p w14:paraId="01EC532B" w14:textId="4EF4AB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R4-2120642</w:t>
            </w:r>
          </w:p>
        </w:tc>
        <w:tc>
          <w:tcPr>
            <w:tcW w:w="0" w:type="auto"/>
          </w:tcPr>
          <w:p w14:paraId="623F3BB0" w14:textId="1B5670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36.124: correction of the frequency range for the RI test, Rel-16</w:t>
            </w:r>
          </w:p>
        </w:tc>
        <w:tc>
          <w:tcPr>
            <w:tcW w:w="0" w:type="auto"/>
          </w:tcPr>
          <w:p w14:paraId="2EE1A914" w14:textId="5E2991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204274" w14:textId="7BCCC8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A21B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183C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BA2ED9" w14:textId="77777777" w:rsidTr="00AB1096">
        <w:tc>
          <w:tcPr>
            <w:tcW w:w="0" w:type="auto"/>
          </w:tcPr>
          <w:p w14:paraId="4B37B513" w14:textId="6FA41C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R4-2120643</w:t>
            </w:r>
          </w:p>
        </w:tc>
        <w:tc>
          <w:tcPr>
            <w:tcW w:w="0" w:type="auto"/>
          </w:tcPr>
          <w:p w14:paraId="332A76D1" w14:textId="05E7AE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interlaced PF2 and PF3 performance requirements in 38.104 (Rel-17)</w:t>
            </w:r>
          </w:p>
        </w:tc>
        <w:tc>
          <w:tcPr>
            <w:tcW w:w="0" w:type="auto"/>
          </w:tcPr>
          <w:p w14:paraId="7F1CEC64" w14:textId="242132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A5A893" w14:textId="289BC8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40C6C6" w14:textId="7B5922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R4-2119040</w:t>
            </w:r>
          </w:p>
        </w:tc>
        <w:tc>
          <w:tcPr>
            <w:tcW w:w="0" w:type="auto"/>
          </w:tcPr>
          <w:p w14:paraId="31167C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5CD117" w14:textId="77777777" w:rsidTr="00AB1096">
        <w:tc>
          <w:tcPr>
            <w:tcW w:w="0" w:type="auto"/>
          </w:tcPr>
          <w:p w14:paraId="30C43B00" w14:textId="3DCE20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R4-2120644</w:t>
            </w:r>
          </w:p>
        </w:tc>
        <w:tc>
          <w:tcPr>
            <w:tcW w:w="0" w:type="auto"/>
          </w:tcPr>
          <w:p w14:paraId="73183B80" w14:textId="27D1AE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2-step RACH BS demod vendor declaration for conducted BS demod requirements</w:t>
            </w:r>
          </w:p>
        </w:tc>
        <w:tc>
          <w:tcPr>
            <w:tcW w:w="0" w:type="auto"/>
          </w:tcPr>
          <w:p w14:paraId="03AF88CD" w14:textId="322971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1FD826" w14:textId="7AF66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B3DBB5" w14:textId="58D487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R4-2118954</w:t>
            </w:r>
          </w:p>
        </w:tc>
        <w:tc>
          <w:tcPr>
            <w:tcW w:w="0" w:type="auto"/>
          </w:tcPr>
          <w:p w14:paraId="6F0087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5BE5F2" w14:textId="77777777" w:rsidTr="00AB1096">
        <w:tc>
          <w:tcPr>
            <w:tcW w:w="0" w:type="auto"/>
          </w:tcPr>
          <w:p w14:paraId="089A77FD" w14:textId="04915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R4-2120645</w:t>
            </w:r>
          </w:p>
        </w:tc>
        <w:tc>
          <w:tcPr>
            <w:tcW w:w="0" w:type="auto"/>
          </w:tcPr>
          <w:p w14:paraId="28F9CA9A" w14:textId="57B79A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2-step RACH BS demod vendor declaration for radiated BS demod requirements</w:t>
            </w:r>
          </w:p>
        </w:tc>
        <w:tc>
          <w:tcPr>
            <w:tcW w:w="0" w:type="auto"/>
          </w:tcPr>
          <w:p w14:paraId="11DE3770" w14:textId="39B747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016DBA" w14:textId="474B78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DB2839" w14:textId="3561EE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R4-2118956</w:t>
            </w:r>
          </w:p>
        </w:tc>
        <w:tc>
          <w:tcPr>
            <w:tcW w:w="0" w:type="auto"/>
          </w:tcPr>
          <w:p w14:paraId="5CA300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29E854" w14:textId="77777777" w:rsidTr="00AB1096">
        <w:tc>
          <w:tcPr>
            <w:tcW w:w="0" w:type="auto"/>
          </w:tcPr>
          <w:p w14:paraId="0FC5DB21" w14:textId="3CC294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R4-2120646</w:t>
            </w:r>
          </w:p>
        </w:tc>
        <w:tc>
          <w:tcPr>
            <w:tcW w:w="0" w:type="auto"/>
          </w:tcPr>
          <w:p w14:paraId="347432BE" w14:textId="0FC0AA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38.104 Correction of BS demod requirements for HST</w:t>
            </w:r>
          </w:p>
        </w:tc>
        <w:tc>
          <w:tcPr>
            <w:tcW w:w="0" w:type="auto"/>
          </w:tcPr>
          <w:p w14:paraId="68CB6DE0" w14:textId="6D6A85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5F4315D2" w14:textId="2AA03B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A90543" w14:textId="6024C5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R4-2119170</w:t>
            </w:r>
          </w:p>
        </w:tc>
        <w:tc>
          <w:tcPr>
            <w:tcW w:w="0" w:type="auto"/>
          </w:tcPr>
          <w:p w14:paraId="0E3BAB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747894" w14:textId="77777777" w:rsidTr="00AB1096">
        <w:tc>
          <w:tcPr>
            <w:tcW w:w="0" w:type="auto"/>
          </w:tcPr>
          <w:p w14:paraId="56710430" w14:textId="7C4299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R4-2120647</w:t>
            </w:r>
          </w:p>
        </w:tc>
        <w:tc>
          <w:tcPr>
            <w:tcW w:w="0" w:type="auto"/>
          </w:tcPr>
          <w:p w14:paraId="48BA8E69" w14:textId="220059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38.141-1 Correction of BS demod requirements for HST</w:t>
            </w:r>
          </w:p>
        </w:tc>
        <w:tc>
          <w:tcPr>
            <w:tcW w:w="0" w:type="auto"/>
          </w:tcPr>
          <w:p w14:paraId="37F63E58" w14:textId="02838D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0" w:type="auto"/>
          </w:tcPr>
          <w:p w14:paraId="7CC27488" w14:textId="0BE7E0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FD78F2" w14:textId="599622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R4-2119172</w:t>
            </w:r>
          </w:p>
        </w:tc>
        <w:tc>
          <w:tcPr>
            <w:tcW w:w="0" w:type="auto"/>
          </w:tcPr>
          <w:p w14:paraId="7915B9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669FD3B" w14:textId="77777777" w:rsidTr="00AB1096">
        <w:tc>
          <w:tcPr>
            <w:tcW w:w="0" w:type="auto"/>
          </w:tcPr>
          <w:p w14:paraId="2462ACF9" w14:textId="1B2494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R4-2120648</w:t>
            </w:r>
          </w:p>
        </w:tc>
        <w:tc>
          <w:tcPr>
            <w:tcW w:w="0" w:type="auto"/>
          </w:tcPr>
          <w:p w14:paraId="789296B5" w14:textId="65594B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common test parameters</w:t>
            </w:r>
          </w:p>
        </w:tc>
        <w:tc>
          <w:tcPr>
            <w:tcW w:w="0" w:type="auto"/>
          </w:tcPr>
          <w:p w14:paraId="2AAC9E2F" w14:textId="2DB044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B3D3170" w14:textId="5E43DE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9E70A7" w14:textId="6CC51E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R4-2118059</w:t>
            </w:r>
          </w:p>
        </w:tc>
        <w:tc>
          <w:tcPr>
            <w:tcW w:w="0" w:type="auto"/>
          </w:tcPr>
          <w:p w14:paraId="1A547D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553FF6" w14:textId="77777777" w:rsidTr="00AB1096">
        <w:tc>
          <w:tcPr>
            <w:tcW w:w="0" w:type="auto"/>
          </w:tcPr>
          <w:p w14:paraId="0DCF0DE7" w14:textId="518380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R4-2120649</w:t>
            </w:r>
          </w:p>
        </w:tc>
        <w:tc>
          <w:tcPr>
            <w:tcW w:w="0" w:type="auto"/>
          </w:tcPr>
          <w:p w14:paraId="5B5512A2" w14:textId="3CF420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Updates to NR V2X requirements in 38.101-4 (Rel-16)</w:t>
            </w:r>
          </w:p>
        </w:tc>
        <w:tc>
          <w:tcPr>
            <w:tcW w:w="0" w:type="auto"/>
          </w:tcPr>
          <w:p w14:paraId="69B8C823" w14:textId="7C94F2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E2C725" w14:textId="7925C2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FECDE1" w14:textId="38942C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R4-2119041</w:t>
            </w:r>
          </w:p>
        </w:tc>
        <w:tc>
          <w:tcPr>
            <w:tcW w:w="0" w:type="auto"/>
          </w:tcPr>
          <w:p w14:paraId="382CF8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D47322" w14:textId="77777777" w:rsidTr="00AB1096">
        <w:tc>
          <w:tcPr>
            <w:tcW w:w="0" w:type="auto"/>
          </w:tcPr>
          <w:p w14:paraId="1DD2F8ED" w14:textId="1751B5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R4-2120650</w:t>
            </w:r>
          </w:p>
        </w:tc>
        <w:tc>
          <w:tcPr>
            <w:tcW w:w="0" w:type="auto"/>
          </w:tcPr>
          <w:p w14:paraId="41A46AC6" w14:textId="34B344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Applicability of FR2 demodulation requirements to n262</w:t>
            </w:r>
          </w:p>
        </w:tc>
        <w:tc>
          <w:tcPr>
            <w:tcW w:w="0" w:type="auto"/>
          </w:tcPr>
          <w:p w14:paraId="5BA0FD21" w14:textId="5C59B0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1BB49A" w14:textId="77D468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EC5B14" w14:textId="2AA7AC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R4-2118686</w:t>
            </w:r>
          </w:p>
        </w:tc>
        <w:tc>
          <w:tcPr>
            <w:tcW w:w="0" w:type="auto"/>
          </w:tcPr>
          <w:p w14:paraId="3D6ECD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AA97E0" w14:textId="77777777" w:rsidTr="00AB1096">
        <w:tc>
          <w:tcPr>
            <w:tcW w:w="0" w:type="auto"/>
          </w:tcPr>
          <w:p w14:paraId="5C8D27B1" w14:textId="699158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R4-2120651</w:t>
            </w:r>
          </w:p>
        </w:tc>
        <w:tc>
          <w:tcPr>
            <w:tcW w:w="0" w:type="auto"/>
          </w:tcPr>
          <w:p w14:paraId="2E389794" w14:textId="07F43E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38.847 UE performance requirements</w:t>
            </w:r>
          </w:p>
        </w:tc>
        <w:tc>
          <w:tcPr>
            <w:tcW w:w="0" w:type="auto"/>
          </w:tcPr>
          <w:p w14:paraId="4C1BE048" w14:textId="400DF8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47809FD" w14:textId="730B13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2414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50A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397B1D" w14:textId="77777777" w:rsidTr="00AB1096">
        <w:tc>
          <w:tcPr>
            <w:tcW w:w="0" w:type="auto"/>
          </w:tcPr>
          <w:p w14:paraId="77DE16DF" w14:textId="1134C6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R4-2120652</w:t>
            </w:r>
          </w:p>
        </w:tc>
        <w:tc>
          <w:tcPr>
            <w:tcW w:w="0" w:type="auto"/>
          </w:tcPr>
          <w:p w14:paraId="1E206BC4" w14:textId="30BA7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supporting single DCI transmission schemes for multi-TRP</w:t>
            </w:r>
          </w:p>
        </w:tc>
        <w:tc>
          <w:tcPr>
            <w:tcW w:w="0" w:type="auto"/>
          </w:tcPr>
          <w:p w14:paraId="5CD2F054" w14:textId="7DB88A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35AB436" w14:textId="2B956A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C0527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840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7F170E" w14:textId="77777777" w:rsidTr="00AB1096">
        <w:tc>
          <w:tcPr>
            <w:tcW w:w="0" w:type="auto"/>
          </w:tcPr>
          <w:p w14:paraId="2D222E30" w14:textId="57A473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R4-2120653</w:t>
            </w:r>
          </w:p>
        </w:tc>
        <w:tc>
          <w:tcPr>
            <w:tcW w:w="0" w:type="auto"/>
          </w:tcPr>
          <w:p w14:paraId="1352AF86" w14:textId="5AE8AE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system parameters for repeaters</w:t>
            </w:r>
          </w:p>
        </w:tc>
        <w:tc>
          <w:tcPr>
            <w:tcW w:w="0" w:type="auto"/>
          </w:tcPr>
          <w:p w14:paraId="6624511D" w14:textId="2B711C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48B089" w14:textId="2D5B3E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A939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048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BFF56A" w14:textId="77777777" w:rsidTr="00AB1096">
        <w:tc>
          <w:tcPr>
            <w:tcW w:w="0" w:type="auto"/>
          </w:tcPr>
          <w:p w14:paraId="4C16FFF2" w14:textId="53369B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R4-2120654</w:t>
            </w:r>
          </w:p>
        </w:tc>
        <w:tc>
          <w:tcPr>
            <w:tcW w:w="0" w:type="auto"/>
          </w:tcPr>
          <w:p w14:paraId="2965B8F6" w14:textId="70E64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Classes/Types</w:t>
            </w:r>
          </w:p>
        </w:tc>
        <w:tc>
          <w:tcPr>
            <w:tcW w:w="0" w:type="auto"/>
          </w:tcPr>
          <w:p w14:paraId="3E758B3C" w14:textId="4E077A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E6B5CC8" w14:textId="0FFFF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D3324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CD4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9B5394" w14:textId="77777777" w:rsidTr="00AB1096">
        <w:tc>
          <w:tcPr>
            <w:tcW w:w="0" w:type="auto"/>
          </w:tcPr>
          <w:p w14:paraId="28DCDF74" w14:textId="4FE23C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R4-2120655</w:t>
            </w:r>
          </w:p>
        </w:tc>
        <w:tc>
          <w:tcPr>
            <w:tcW w:w="0" w:type="auto"/>
          </w:tcPr>
          <w:p w14:paraId="3C7526B4" w14:textId="3547C9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Switching Requirements and Power Transients</w:t>
            </w:r>
          </w:p>
        </w:tc>
        <w:tc>
          <w:tcPr>
            <w:tcW w:w="0" w:type="auto"/>
          </w:tcPr>
          <w:p w14:paraId="755A9EC1" w14:textId="1E0194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0894A60" w14:textId="3DB21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F70C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602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84B41E" w14:textId="77777777" w:rsidTr="00AB1096">
        <w:tc>
          <w:tcPr>
            <w:tcW w:w="0" w:type="auto"/>
          </w:tcPr>
          <w:p w14:paraId="14EA1929" w14:textId="49FEAC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R4-2120656</w:t>
            </w:r>
          </w:p>
        </w:tc>
        <w:tc>
          <w:tcPr>
            <w:tcW w:w="0" w:type="auto"/>
          </w:tcPr>
          <w:p w14:paraId="73D3E6A0" w14:textId="4A28CC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Specification Drafting</w:t>
            </w:r>
          </w:p>
        </w:tc>
        <w:tc>
          <w:tcPr>
            <w:tcW w:w="0" w:type="auto"/>
          </w:tcPr>
          <w:p w14:paraId="234372D3" w14:textId="1A3B1A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D98D54D" w14:textId="686547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3BE4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E9B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B7A373" w14:textId="77777777" w:rsidTr="00AB1096">
        <w:tc>
          <w:tcPr>
            <w:tcW w:w="0" w:type="auto"/>
          </w:tcPr>
          <w:p w14:paraId="4CC45004" w14:textId="620629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R4-2120657</w:t>
            </w:r>
          </w:p>
        </w:tc>
        <w:tc>
          <w:tcPr>
            <w:tcW w:w="0" w:type="auto"/>
          </w:tcPr>
          <w:p w14:paraId="223E9281" w14:textId="218336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1024QAM</w:t>
            </w:r>
          </w:p>
        </w:tc>
        <w:tc>
          <w:tcPr>
            <w:tcW w:w="0" w:type="auto"/>
          </w:tcPr>
          <w:p w14:paraId="55872BAA" w14:textId="41DFD7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A2F991" w14:textId="435D1C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4CFD3A" w14:textId="6626E9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R4-2117875</w:t>
            </w:r>
          </w:p>
        </w:tc>
        <w:tc>
          <w:tcPr>
            <w:tcW w:w="0" w:type="auto"/>
          </w:tcPr>
          <w:p w14:paraId="149B73D6" w14:textId="7DE5E9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R4-2120770</w:t>
            </w:r>
          </w:p>
        </w:tc>
      </w:tr>
      <w:tr w:rsidR="00AB1096" w14:paraId="5A7DCA71" w14:textId="77777777" w:rsidTr="00AB1096">
        <w:tc>
          <w:tcPr>
            <w:tcW w:w="0" w:type="auto"/>
          </w:tcPr>
          <w:p w14:paraId="190EDA76" w14:textId="26CC46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R4-2120658</w:t>
            </w:r>
          </w:p>
        </w:tc>
        <w:tc>
          <w:tcPr>
            <w:tcW w:w="0" w:type="auto"/>
          </w:tcPr>
          <w:p w14:paraId="69DF952A" w14:textId="05BAEE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1024QAM</w:t>
            </w:r>
          </w:p>
        </w:tc>
        <w:tc>
          <w:tcPr>
            <w:tcW w:w="0" w:type="auto"/>
          </w:tcPr>
          <w:p w14:paraId="416A6438" w14:textId="6F672F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938AC4" w14:textId="6497C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3F538D" w14:textId="2E9B7E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R4-2117876</w:t>
            </w:r>
          </w:p>
        </w:tc>
        <w:tc>
          <w:tcPr>
            <w:tcW w:w="0" w:type="auto"/>
          </w:tcPr>
          <w:p w14:paraId="447513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733F07E" w14:textId="77777777" w:rsidTr="00AB1096">
        <w:tc>
          <w:tcPr>
            <w:tcW w:w="0" w:type="auto"/>
          </w:tcPr>
          <w:p w14:paraId="5073D54C" w14:textId="0E9DD7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R4-2120659</w:t>
            </w:r>
          </w:p>
        </w:tc>
        <w:tc>
          <w:tcPr>
            <w:tcW w:w="0" w:type="auto"/>
          </w:tcPr>
          <w:p w14:paraId="06CAB2AF" w14:textId="58625A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1024QAM conformance requirements</w:t>
            </w:r>
          </w:p>
        </w:tc>
        <w:tc>
          <w:tcPr>
            <w:tcW w:w="0" w:type="auto"/>
          </w:tcPr>
          <w:p w14:paraId="2935A789" w14:textId="503199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A6902F2" w14:textId="19D887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A2BF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7437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BBB3DE" w14:textId="77777777" w:rsidTr="00AB1096">
        <w:tc>
          <w:tcPr>
            <w:tcW w:w="0" w:type="auto"/>
          </w:tcPr>
          <w:p w14:paraId="5885C795" w14:textId="46F004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R4-2120660</w:t>
            </w:r>
          </w:p>
        </w:tc>
        <w:tc>
          <w:tcPr>
            <w:tcW w:w="0" w:type="auto"/>
          </w:tcPr>
          <w:p w14:paraId="1F469704" w14:textId="00EFF6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Revision of Recommendations ITU-R M.2070 and ITU-R M.2071 on Unwanted Emissions of IMT-Advanced</w:t>
            </w:r>
          </w:p>
        </w:tc>
        <w:tc>
          <w:tcPr>
            <w:tcW w:w="0" w:type="auto"/>
          </w:tcPr>
          <w:p w14:paraId="721C3FE7" w14:textId="10D918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Nokia, ZTE</w:t>
            </w:r>
          </w:p>
        </w:tc>
        <w:tc>
          <w:tcPr>
            <w:tcW w:w="0" w:type="auto"/>
          </w:tcPr>
          <w:p w14:paraId="40CC7DC0" w14:textId="739D66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00F9E8" w14:textId="7867C4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R4-2118116</w:t>
            </w:r>
          </w:p>
        </w:tc>
        <w:tc>
          <w:tcPr>
            <w:tcW w:w="0" w:type="auto"/>
          </w:tcPr>
          <w:p w14:paraId="407FF3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1C55CB" w14:textId="77777777" w:rsidTr="00AB1096">
        <w:tc>
          <w:tcPr>
            <w:tcW w:w="0" w:type="auto"/>
          </w:tcPr>
          <w:p w14:paraId="3DA6112E" w14:textId="091444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R4-2120661</w:t>
            </w:r>
          </w:p>
        </w:tc>
        <w:tc>
          <w:tcPr>
            <w:tcW w:w="0" w:type="auto"/>
          </w:tcPr>
          <w:p w14:paraId="26EDE1BC" w14:textId="699F86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towards two new recommendations "Generic unwanted emission characteristics of base / mobile stations using the terrestrial radio interfaces of IMT-2020"</w:t>
            </w:r>
          </w:p>
        </w:tc>
        <w:tc>
          <w:tcPr>
            <w:tcW w:w="0" w:type="auto"/>
          </w:tcPr>
          <w:p w14:paraId="0EF9C2D7" w14:textId="27EC08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B467E8" w14:textId="250842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02F2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292279" w14:textId="48D9D3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R4-2120769</w:t>
            </w:r>
          </w:p>
        </w:tc>
      </w:tr>
      <w:tr w:rsidR="00AB1096" w14:paraId="5BC5123F" w14:textId="77777777" w:rsidTr="00AB1096">
        <w:tc>
          <w:tcPr>
            <w:tcW w:w="0" w:type="auto"/>
          </w:tcPr>
          <w:p w14:paraId="23569DE7" w14:textId="3259F0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R4-2120662</w:t>
            </w:r>
          </w:p>
        </w:tc>
        <w:tc>
          <w:tcPr>
            <w:tcW w:w="0" w:type="auto"/>
          </w:tcPr>
          <w:p w14:paraId="4CF47B70" w14:textId="3F61A5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38.809: Single PRB with high PSD transmission</w:t>
            </w:r>
          </w:p>
        </w:tc>
        <w:tc>
          <w:tcPr>
            <w:tcW w:w="0" w:type="auto"/>
          </w:tcPr>
          <w:p w14:paraId="5A304D54" w14:textId="2021B2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1380F6" w14:textId="47D4AD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4710FF" w14:textId="451690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R4-2117243</w:t>
            </w:r>
          </w:p>
        </w:tc>
        <w:tc>
          <w:tcPr>
            <w:tcW w:w="0" w:type="auto"/>
          </w:tcPr>
          <w:p w14:paraId="2663BF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2C06863" w14:textId="77777777" w:rsidTr="00AB1096">
        <w:tc>
          <w:tcPr>
            <w:tcW w:w="0" w:type="auto"/>
          </w:tcPr>
          <w:p w14:paraId="5778E774" w14:textId="1A7176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R4-2120663</w:t>
            </w:r>
          </w:p>
        </w:tc>
        <w:tc>
          <w:tcPr>
            <w:tcW w:w="0" w:type="auto"/>
          </w:tcPr>
          <w:p w14:paraId="54541EF6" w14:textId="0DD46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38.809 on IAB conformance testing background</w:t>
            </w:r>
          </w:p>
        </w:tc>
        <w:tc>
          <w:tcPr>
            <w:tcW w:w="0" w:type="auto"/>
          </w:tcPr>
          <w:p w14:paraId="3A34AAB2" w14:textId="29906D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18534A6" w14:textId="24D13E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4190CF" w14:textId="0A5A2C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R4-2118229</w:t>
            </w:r>
          </w:p>
        </w:tc>
        <w:tc>
          <w:tcPr>
            <w:tcW w:w="0" w:type="auto"/>
          </w:tcPr>
          <w:p w14:paraId="745D1A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A3B41D" w14:textId="77777777" w:rsidTr="00AB1096">
        <w:tc>
          <w:tcPr>
            <w:tcW w:w="0" w:type="auto"/>
          </w:tcPr>
          <w:p w14:paraId="463AF385" w14:textId="59418E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R4-2120664</w:t>
            </w:r>
          </w:p>
        </w:tc>
        <w:tc>
          <w:tcPr>
            <w:tcW w:w="0" w:type="auto"/>
          </w:tcPr>
          <w:p w14:paraId="5E9D14B3" w14:textId="4307BF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TS38.176-1 on TM and transmitter conformance testing</w:t>
            </w:r>
          </w:p>
        </w:tc>
        <w:tc>
          <w:tcPr>
            <w:tcW w:w="0" w:type="auto"/>
          </w:tcPr>
          <w:p w14:paraId="4B2FF9A2" w14:textId="1B5D79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889731" w14:textId="6C0F96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1CF663" w14:textId="2D0934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R4-2118230</w:t>
            </w:r>
          </w:p>
        </w:tc>
        <w:tc>
          <w:tcPr>
            <w:tcW w:w="0" w:type="auto"/>
          </w:tcPr>
          <w:p w14:paraId="332507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BDB10C" w14:textId="77777777" w:rsidTr="00AB1096">
        <w:tc>
          <w:tcPr>
            <w:tcW w:w="0" w:type="auto"/>
          </w:tcPr>
          <w:p w14:paraId="3A8D4641" w14:textId="283DE4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R4-2120665</w:t>
            </w:r>
          </w:p>
        </w:tc>
        <w:tc>
          <w:tcPr>
            <w:tcW w:w="0" w:type="auto"/>
          </w:tcPr>
          <w:p w14:paraId="58CD0F57" w14:textId="698595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TS38.176-2 on TM and transmitter conformance testing</w:t>
            </w:r>
          </w:p>
        </w:tc>
        <w:tc>
          <w:tcPr>
            <w:tcW w:w="0" w:type="auto"/>
          </w:tcPr>
          <w:p w14:paraId="4DD273BE" w14:textId="44CF8F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DAF1286" w14:textId="69C84D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6651A1" w14:textId="444188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R4-2118231</w:t>
            </w:r>
          </w:p>
        </w:tc>
        <w:tc>
          <w:tcPr>
            <w:tcW w:w="0" w:type="auto"/>
          </w:tcPr>
          <w:p w14:paraId="50567B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776F90" w14:textId="77777777" w:rsidTr="00AB1096">
        <w:tc>
          <w:tcPr>
            <w:tcW w:w="0" w:type="auto"/>
          </w:tcPr>
          <w:p w14:paraId="094CB872" w14:textId="0CFFF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R4-2120666</w:t>
            </w:r>
          </w:p>
        </w:tc>
        <w:tc>
          <w:tcPr>
            <w:tcW w:w="0" w:type="auto"/>
          </w:tcPr>
          <w:p w14:paraId="5F4C9AE5" w14:textId="51F9B2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conducted requirements</w:t>
            </w:r>
          </w:p>
        </w:tc>
        <w:tc>
          <w:tcPr>
            <w:tcW w:w="0" w:type="auto"/>
          </w:tcPr>
          <w:p w14:paraId="18DF26D9" w14:textId="733B63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3E21CA3" w14:textId="4872C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716F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DC175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FE65A6" w14:textId="77777777" w:rsidTr="00AB1096">
        <w:tc>
          <w:tcPr>
            <w:tcW w:w="0" w:type="auto"/>
          </w:tcPr>
          <w:p w14:paraId="57692637" w14:textId="128E5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R4-2120667</w:t>
            </w:r>
          </w:p>
        </w:tc>
        <w:tc>
          <w:tcPr>
            <w:tcW w:w="0" w:type="auto"/>
          </w:tcPr>
          <w:p w14:paraId="77EBFC38" w14:textId="7AF0D0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radiated requirements</w:t>
            </w:r>
          </w:p>
        </w:tc>
        <w:tc>
          <w:tcPr>
            <w:tcW w:w="0" w:type="auto"/>
          </w:tcPr>
          <w:p w14:paraId="3337F44B" w14:textId="037376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A3B625" w14:textId="7FA85B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8F55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C462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B5864C" w14:textId="77777777" w:rsidTr="00AB1096">
        <w:tc>
          <w:tcPr>
            <w:tcW w:w="0" w:type="auto"/>
          </w:tcPr>
          <w:p w14:paraId="281FA359" w14:textId="23EE00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R4-2120668</w:t>
            </w:r>
          </w:p>
        </w:tc>
        <w:tc>
          <w:tcPr>
            <w:tcW w:w="0" w:type="auto"/>
          </w:tcPr>
          <w:p w14:paraId="60CA59E8" w14:textId="7C8AA8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[101-e][316] Demod_Maintenance_BS</w:t>
            </w:r>
          </w:p>
        </w:tc>
        <w:tc>
          <w:tcPr>
            <w:tcW w:w="0" w:type="auto"/>
          </w:tcPr>
          <w:p w14:paraId="4DE80B8C" w14:textId="6E73E4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5A0FD3C6" w14:textId="6F2075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3C2B92" w14:textId="4B3B95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60554F" w14:textId="47E77B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R4-2120722</w:t>
            </w:r>
          </w:p>
        </w:tc>
      </w:tr>
      <w:tr w:rsidR="00AB1096" w14:paraId="6933633D" w14:textId="77777777" w:rsidTr="00AB1096">
        <w:tc>
          <w:tcPr>
            <w:tcW w:w="0" w:type="auto"/>
          </w:tcPr>
          <w:p w14:paraId="339E838C" w14:textId="73730E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R4-2120669</w:t>
            </w:r>
          </w:p>
        </w:tc>
        <w:tc>
          <w:tcPr>
            <w:tcW w:w="0" w:type="auto"/>
          </w:tcPr>
          <w:p w14:paraId="63297417" w14:textId="1FEDE7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48577537" w14:textId="04D611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E38972B" w14:textId="2364A8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0C44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87A2A" w14:textId="679A50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R4-2120771</w:t>
            </w:r>
          </w:p>
        </w:tc>
      </w:tr>
      <w:tr w:rsidR="00AB1096" w14:paraId="0064B999" w14:textId="77777777" w:rsidTr="00AB1096">
        <w:tc>
          <w:tcPr>
            <w:tcW w:w="0" w:type="auto"/>
          </w:tcPr>
          <w:p w14:paraId="0B0AD452" w14:textId="3330D8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R4-2120670</w:t>
            </w:r>
          </w:p>
        </w:tc>
        <w:tc>
          <w:tcPr>
            <w:tcW w:w="0" w:type="auto"/>
          </w:tcPr>
          <w:p w14:paraId="39801426" w14:textId="73DE6B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[310] NTN_Solutions_Part2</w:t>
            </w:r>
          </w:p>
        </w:tc>
        <w:tc>
          <w:tcPr>
            <w:tcW w:w="0" w:type="auto"/>
          </w:tcPr>
          <w:p w14:paraId="0191BECA" w14:textId="36D3EB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F50FBB6" w14:textId="7AEE7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D555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BBF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0413D5" w14:textId="77777777" w:rsidTr="00AB1096">
        <w:tc>
          <w:tcPr>
            <w:tcW w:w="0" w:type="auto"/>
          </w:tcPr>
          <w:p w14:paraId="6FED000A" w14:textId="7C797A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R4-2120671</w:t>
            </w:r>
          </w:p>
        </w:tc>
        <w:tc>
          <w:tcPr>
            <w:tcW w:w="0" w:type="auto"/>
          </w:tcPr>
          <w:p w14:paraId="72276FDF" w14:textId="5B5928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0" w:type="auto"/>
          </w:tcPr>
          <w:p w14:paraId="6DFBC21C" w14:textId="06610B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E528F00" w14:textId="5407E1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44E3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17F0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6CCB1A" w14:textId="77777777" w:rsidTr="00AB1096">
        <w:tc>
          <w:tcPr>
            <w:tcW w:w="0" w:type="auto"/>
          </w:tcPr>
          <w:p w14:paraId="7641A663" w14:textId="5CB845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R4-2120672</w:t>
            </w:r>
          </w:p>
        </w:tc>
        <w:tc>
          <w:tcPr>
            <w:tcW w:w="0" w:type="auto"/>
          </w:tcPr>
          <w:p w14:paraId="4F9919D4" w14:textId="243D6B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HAPS co-existence</w:t>
            </w:r>
          </w:p>
        </w:tc>
        <w:tc>
          <w:tcPr>
            <w:tcW w:w="0" w:type="auto"/>
          </w:tcPr>
          <w:p w14:paraId="3F80A937" w14:textId="633E94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5E87C98" w14:textId="72DC60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00B6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05A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4F1753" w14:textId="77777777" w:rsidTr="00AB1096">
        <w:tc>
          <w:tcPr>
            <w:tcW w:w="0" w:type="auto"/>
          </w:tcPr>
          <w:p w14:paraId="0047A47A" w14:textId="0A3E82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R4-2120673</w:t>
            </w:r>
          </w:p>
        </w:tc>
        <w:tc>
          <w:tcPr>
            <w:tcW w:w="0" w:type="auto"/>
          </w:tcPr>
          <w:p w14:paraId="577D8F45" w14:textId="1B2DB0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text proposal to update TR 38.863 NTN related RF and co-existence aspects</w:t>
            </w:r>
          </w:p>
        </w:tc>
        <w:tc>
          <w:tcPr>
            <w:tcW w:w="0" w:type="auto"/>
          </w:tcPr>
          <w:p w14:paraId="06EE37B1" w14:textId="42E900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BDB3932" w14:textId="7FB808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2E2056" w14:textId="521B93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R4-2117778</w:t>
            </w:r>
          </w:p>
        </w:tc>
        <w:tc>
          <w:tcPr>
            <w:tcW w:w="0" w:type="auto"/>
          </w:tcPr>
          <w:p w14:paraId="189B4FBF" w14:textId="07020E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R4-2120772</w:t>
            </w:r>
          </w:p>
        </w:tc>
      </w:tr>
      <w:tr w:rsidR="00AB1096" w14:paraId="21479E35" w14:textId="77777777" w:rsidTr="00AB1096">
        <w:tc>
          <w:tcPr>
            <w:tcW w:w="0" w:type="auto"/>
          </w:tcPr>
          <w:p w14:paraId="6AE24C3A" w14:textId="538D2C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R4-2120674</w:t>
            </w:r>
          </w:p>
        </w:tc>
        <w:tc>
          <w:tcPr>
            <w:tcW w:w="0" w:type="auto"/>
          </w:tcPr>
          <w:p w14:paraId="069349C1" w14:textId="69FD5E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Tx RF requirements for satellite access node</w:t>
            </w:r>
          </w:p>
        </w:tc>
        <w:tc>
          <w:tcPr>
            <w:tcW w:w="0" w:type="auto"/>
          </w:tcPr>
          <w:p w14:paraId="5B812E2E" w14:textId="38293C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D575FA" w14:textId="211415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1BB4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6048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7501A6" w14:textId="77777777" w:rsidTr="00AB1096">
        <w:tc>
          <w:tcPr>
            <w:tcW w:w="0" w:type="auto"/>
          </w:tcPr>
          <w:p w14:paraId="3AFD2412" w14:textId="04CD1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R4-2120675</w:t>
            </w:r>
          </w:p>
        </w:tc>
        <w:tc>
          <w:tcPr>
            <w:tcW w:w="0" w:type="auto"/>
          </w:tcPr>
          <w:p w14:paraId="1C5DAC85" w14:textId="4B87B1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Rx RF requirements for satellite access node</w:t>
            </w:r>
          </w:p>
        </w:tc>
        <w:tc>
          <w:tcPr>
            <w:tcW w:w="0" w:type="auto"/>
          </w:tcPr>
          <w:p w14:paraId="50B025F5" w14:textId="2FC0E4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AD1853" w14:textId="1611A1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8AE6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38E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549E02" w14:textId="77777777" w:rsidTr="00AB1096">
        <w:tc>
          <w:tcPr>
            <w:tcW w:w="0" w:type="auto"/>
          </w:tcPr>
          <w:p w14:paraId="0C529850" w14:textId="4F3E7F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R4-2120676</w:t>
            </w:r>
          </w:p>
        </w:tc>
        <w:tc>
          <w:tcPr>
            <w:tcW w:w="0" w:type="auto"/>
          </w:tcPr>
          <w:p w14:paraId="57A9D9ED" w14:textId="2BB21E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UE RF requirements</w:t>
            </w:r>
          </w:p>
        </w:tc>
        <w:tc>
          <w:tcPr>
            <w:tcW w:w="0" w:type="auto"/>
          </w:tcPr>
          <w:p w14:paraId="2A1A4106" w14:textId="6B5168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3D5A8C" w14:textId="2D280F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C77E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6A0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03DA6EB" w14:textId="77777777" w:rsidTr="00AB1096">
        <w:tc>
          <w:tcPr>
            <w:tcW w:w="0" w:type="auto"/>
          </w:tcPr>
          <w:p w14:paraId="6476BE02" w14:textId="78395A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R4-2120677</w:t>
            </w:r>
          </w:p>
        </w:tc>
        <w:tc>
          <w:tcPr>
            <w:tcW w:w="0" w:type="auto"/>
          </w:tcPr>
          <w:p w14:paraId="3A64400C" w14:textId="4B5434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Tx requirements</w:t>
            </w:r>
          </w:p>
        </w:tc>
        <w:tc>
          <w:tcPr>
            <w:tcW w:w="0" w:type="auto"/>
          </w:tcPr>
          <w:p w14:paraId="32F9E6B9" w14:textId="786787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15234B" w14:textId="36B4DB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F7D7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5C4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3D1DC9" w14:textId="77777777" w:rsidTr="00AB1096">
        <w:tc>
          <w:tcPr>
            <w:tcW w:w="0" w:type="auto"/>
          </w:tcPr>
          <w:p w14:paraId="3B558BEA" w14:textId="65AC5A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R4-2120678</w:t>
            </w:r>
          </w:p>
        </w:tc>
        <w:tc>
          <w:tcPr>
            <w:tcW w:w="0" w:type="auto"/>
          </w:tcPr>
          <w:p w14:paraId="5BE56054" w14:textId="202509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Rx requirements and CR worksplit</w:t>
            </w:r>
          </w:p>
        </w:tc>
        <w:tc>
          <w:tcPr>
            <w:tcW w:w="0" w:type="auto"/>
          </w:tcPr>
          <w:p w14:paraId="09AD6BEF" w14:textId="47FC6D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125523" w14:textId="3A046B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590B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0B2F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0BBFD4" w14:textId="77777777" w:rsidTr="00AB1096">
        <w:tc>
          <w:tcPr>
            <w:tcW w:w="0" w:type="auto"/>
          </w:tcPr>
          <w:p w14:paraId="66C83DDE" w14:textId="21CAE2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R4-2120679</w:t>
            </w:r>
          </w:p>
        </w:tc>
        <w:tc>
          <w:tcPr>
            <w:tcW w:w="0" w:type="auto"/>
          </w:tcPr>
          <w:p w14:paraId="2AFA6DDA" w14:textId="7F6176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RF specification impact for eIAB</w:t>
            </w:r>
          </w:p>
        </w:tc>
        <w:tc>
          <w:tcPr>
            <w:tcW w:w="0" w:type="auto"/>
          </w:tcPr>
          <w:p w14:paraId="645515DE" w14:textId="5903CA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F34BF0A" w14:textId="017D68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91B0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AB3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706608" w14:textId="77777777" w:rsidTr="00AB1096">
        <w:tc>
          <w:tcPr>
            <w:tcW w:w="0" w:type="auto"/>
          </w:tcPr>
          <w:p w14:paraId="520AFE79" w14:textId="3506FB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R4-2120680</w:t>
            </w:r>
          </w:p>
        </w:tc>
        <w:tc>
          <w:tcPr>
            <w:tcW w:w="0" w:type="auto"/>
          </w:tcPr>
          <w:p w14:paraId="0AD144DF" w14:textId="67EE18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TPs to TR 38.853: BS RF related agreements for RMR900</w:t>
            </w:r>
          </w:p>
        </w:tc>
        <w:tc>
          <w:tcPr>
            <w:tcW w:w="0" w:type="auto"/>
          </w:tcPr>
          <w:p w14:paraId="194BDB7B" w14:textId="343C7D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2FC791" w14:textId="0FA0A4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07BCE6" w14:textId="20E604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R4-2119137</w:t>
            </w:r>
          </w:p>
        </w:tc>
        <w:tc>
          <w:tcPr>
            <w:tcW w:w="0" w:type="auto"/>
          </w:tcPr>
          <w:p w14:paraId="75E698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546543C" w14:textId="77777777" w:rsidTr="00AB1096">
        <w:tc>
          <w:tcPr>
            <w:tcW w:w="0" w:type="auto"/>
          </w:tcPr>
          <w:p w14:paraId="0993C9FA" w14:textId="661A63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R4-2120681</w:t>
            </w:r>
          </w:p>
        </w:tc>
        <w:tc>
          <w:tcPr>
            <w:tcW w:w="0" w:type="auto"/>
          </w:tcPr>
          <w:p w14:paraId="05B82DCD" w14:textId="1D6B00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TPs to TR 38.852: BS RF related agreements for RMR1900</w:t>
            </w:r>
          </w:p>
        </w:tc>
        <w:tc>
          <w:tcPr>
            <w:tcW w:w="0" w:type="auto"/>
          </w:tcPr>
          <w:p w14:paraId="05C1CADF" w14:textId="2CF2AF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9085BB" w14:textId="753A93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674408" w14:textId="6330E0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R4-2119140</w:t>
            </w:r>
          </w:p>
        </w:tc>
        <w:tc>
          <w:tcPr>
            <w:tcW w:w="0" w:type="auto"/>
          </w:tcPr>
          <w:p w14:paraId="11A9AC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D99B51" w14:textId="77777777" w:rsidTr="00AB1096">
        <w:tc>
          <w:tcPr>
            <w:tcW w:w="0" w:type="auto"/>
          </w:tcPr>
          <w:p w14:paraId="2885E6B2" w14:textId="0D284B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R4-2120682</w:t>
            </w:r>
          </w:p>
        </w:tc>
        <w:tc>
          <w:tcPr>
            <w:tcW w:w="0" w:type="auto"/>
          </w:tcPr>
          <w:p w14:paraId="33F00957" w14:textId="5DE8BF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TS 37.105 Section 9.7.6.4.3.2</w:t>
            </w:r>
          </w:p>
        </w:tc>
        <w:tc>
          <w:tcPr>
            <w:tcW w:w="0" w:type="auto"/>
          </w:tcPr>
          <w:p w14:paraId="1AA31DCF" w14:textId="4508E9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BB4172" w14:textId="01E907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0CABBE8" w14:textId="63C25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R4-2119278</w:t>
            </w:r>
          </w:p>
        </w:tc>
        <w:tc>
          <w:tcPr>
            <w:tcW w:w="0" w:type="auto"/>
          </w:tcPr>
          <w:p w14:paraId="2C9799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44AB91" w14:textId="77777777" w:rsidTr="00AB1096">
        <w:tc>
          <w:tcPr>
            <w:tcW w:w="0" w:type="auto"/>
          </w:tcPr>
          <w:p w14:paraId="0D52C59B" w14:textId="0276A8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R4-2120683</w:t>
            </w:r>
          </w:p>
        </w:tc>
        <w:tc>
          <w:tcPr>
            <w:tcW w:w="0" w:type="auto"/>
          </w:tcPr>
          <w:p w14:paraId="3B737665" w14:textId="1D2DF3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time plan for FR1 lab alignment and requirement development</w:t>
            </w:r>
          </w:p>
        </w:tc>
        <w:tc>
          <w:tcPr>
            <w:tcW w:w="0" w:type="auto"/>
          </w:tcPr>
          <w:p w14:paraId="5791C52D" w14:textId="06E38F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OPPO</w:t>
            </w:r>
          </w:p>
        </w:tc>
        <w:tc>
          <w:tcPr>
            <w:tcW w:w="0" w:type="auto"/>
          </w:tcPr>
          <w:p w14:paraId="0E4629F0" w14:textId="630436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C3A6D1" w14:textId="33AE9D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R4-2118604</w:t>
            </w:r>
          </w:p>
        </w:tc>
        <w:tc>
          <w:tcPr>
            <w:tcW w:w="0" w:type="auto"/>
          </w:tcPr>
          <w:p w14:paraId="50E376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70FAE7" w14:textId="77777777" w:rsidTr="00AB1096">
        <w:tc>
          <w:tcPr>
            <w:tcW w:w="0" w:type="auto"/>
          </w:tcPr>
          <w:p w14:paraId="6992E4E9" w14:textId="23564B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R4-2120684</w:t>
            </w:r>
          </w:p>
        </w:tc>
        <w:tc>
          <w:tcPr>
            <w:tcW w:w="0" w:type="auto"/>
          </w:tcPr>
          <w:p w14:paraId="4364A79F" w14:textId="409D66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MIMO OTA</w:t>
            </w:r>
          </w:p>
        </w:tc>
        <w:tc>
          <w:tcPr>
            <w:tcW w:w="0" w:type="auto"/>
          </w:tcPr>
          <w:p w14:paraId="077F4499" w14:textId="71609D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38776026" w14:textId="2289C1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B05E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8A07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696870" w14:textId="77777777" w:rsidTr="00AB1096">
        <w:tc>
          <w:tcPr>
            <w:tcW w:w="0" w:type="auto"/>
          </w:tcPr>
          <w:p w14:paraId="690B098D" w14:textId="6ED84F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R4-2120685</w:t>
            </w:r>
          </w:p>
        </w:tc>
        <w:tc>
          <w:tcPr>
            <w:tcW w:w="0" w:type="auto"/>
          </w:tcPr>
          <w:p w14:paraId="677A6201" w14:textId="7B795C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38.151 on Clarification of NF Compensation for FR2 PSP</w:t>
            </w:r>
          </w:p>
        </w:tc>
        <w:tc>
          <w:tcPr>
            <w:tcW w:w="0" w:type="auto"/>
          </w:tcPr>
          <w:p w14:paraId="5D0E9CE6" w14:textId="79ED30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</w:t>
            </w:r>
          </w:p>
        </w:tc>
        <w:tc>
          <w:tcPr>
            <w:tcW w:w="0" w:type="auto"/>
          </w:tcPr>
          <w:p w14:paraId="14A609E9" w14:textId="1B7CCF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D6E7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625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9C440C0" w14:textId="77777777" w:rsidTr="00AB1096">
        <w:tc>
          <w:tcPr>
            <w:tcW w:w="0" w:type="auto"/>
          </w:tcPr>
          <w:p w14:paraId="359354E4" w14:textId="18F4B4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R4-2120686</w:t>
            </w:r>
          </w:p>
        </w:tc>
        <w:tc>
          <w:tcPr>
            <w:tcW w:w="0" w:type="auto"/>
          </w:tcPr>
          <w:p w14:paraId="702C86CB" w14:textId="7EC35F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38.834 on general aspects and band parameters</w:t>
            </w:r>
          </w:p>
        </w:tc>
        <w:tc>
          <w:tcPr>
            <w:tcW w:w="0" w:type="auto"/>
          </w:tcPr>
          <w:p w14:paraId="773BFD06" w14:textId="283892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66C2F1" w14:textId="1D490D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5189D1" w14:textId="16928B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R4-2118304</w:t>
            </w:r>
          </w:p>
        </w:tc>
        <w:tc>
          <w:tcPr>
            <w:tcW w:w="0" w:type="auto"/>
          </w:tcPr>
          <w:p w14:paraId="5B20F0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DA1B59" w14:textId="77777777" w:rsidTr="00AB1096">
        <w:tc>
          <w:tcPr>
            <w:tcW w:w="0" w:type="auto"/>
          </w:tcPr>
          <w:p w14:paraId="1B1A7A50" w14:textId="2157EE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R4-2120687</w:t>
            </w:r>
          </w:p>
        </w:tc>
        <w:tc>
          <w:tcPr>
            <w:tcW w:w="0" w:type="auto"/>
          </w:tcPr>
          <w:p w14:paraId="61D31D36" w14:textId="457548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38.161 v0.0.1 skeleton</w:t>
            </w:r>
          </w:p>
        </w:tc>
        <w:tc>
          <w:tcPr>
            <w:tcW w:w="0" w:type="auto"/>
          </w:tcPr>
          <w:p w14:paraId="7B148BC3" w14:textId="3F73A0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Apple</w:t>
            </w:r>
          </w:p>
        </w:tc>
        <w:tc>
          <w:tcPr>
            <w:tcW w:w="0" w:type="auto"/>
          </w:tcPr>
          <w:p w14:paraId="5E42AE4D" w14:textId="51D39B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25A08E" w14:textId="3DFFC6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R4-2118309</w:t>
            </w:r>
          </w:p>
        </w:tc>
        <w:tc>
          <w:tcPr>
            <w:tcW w:w="0" w:type="auto"/>
          </w:tcPr>
          <w:p w14:paraId="218D46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DD337D" w14:textId="77777777" w:rsidTr="00AB1096">
        <w:tc>
          <w:tcPr>
            <w:tcW w:w="0" w:type="auto"/>
          </w:tcPr>
          <w:p w14:paraId="15F80ADE" w14:textId="1A0D0B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R4-2120688</w:t>
            </w:r>
          </w:p>
        </w:tc>
        <w:tc>
          <w:tcPr>
            <w:tcW w:w="0" w:type="auto"/>
          </w:tcPr>
          <w:p w14:paraId="67C5958D" w14:textId="018651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38.834 on SA test setup and calibration procedure</w:t>
            </w:r>
          </w:p>
        </w:tc>
        <w:tc>
          <w:tcPr>
            <w:tcW w:w="0" w:type="auto"/>
          </w:tcPr>
          <w:p w14:paraId="22073730" w14:textId="18F191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9DCF4AC" w14:textId="065F8C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A321DA" w14:textId="1A8C3D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R4-2118305</w:t>
            </w:r>
          </w:p>
        </w:tc>
        <w:tc>
          <w:tcPr>
            <w:tcW w:w="0" w:type="auto"/>
          </w:tcPr>
          <w:p w14:paraId="1956B1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AB5981" w14:textId="77777777" w:rsidTr="00AB1096">
        <w:tc>
          <w:tcPr>
            <w:tcW w:w="0" w:type="auto"/>
          </w:tcPr>
          <w:p w14:paraId="677A8D48" w14:textId="10959E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R4-2120689</w:t>
            </w:r>
          </w:p>
        </w:tc>
        <w:tc>
          <w:tcPr>
            <w:tcW w:w="0" w:type="auto"/>
          </w:tcPr>
          <w:p w14:paraId="638AE576" w14:textId="56F253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TRP TRS</w:t>
            </w:r>
          </w:p>
        </w:tc>
        <w:tc>
          <w:tcPr>
            <w:tcW w:w="0" w:type="auto"/>
          </w:tcPr>
          <w:p w14:paraId="6291C5B1" w14:textId="297F57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D5A11BD" w14:textId="155DE6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672B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C64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B3E1A8" w14:textId="77777777" w:rsidTr="00AB1096">
        <w:tc>
          <w:tcPr>
            <w:tcW w:w="0" w:type="auto"/>
          </w:tcPr>
          <w:p w14:paraId="6DDBFCDE" w14:textId="15E4B0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R4-2120690</w:t>
            </w:r>
          </w:p>
        </w:tc>
        <w:tc>
          <w:tcPr>
            <w:tcW w:w="0" w:type="auto"/>
          </w:tcPr>
          <w:p w14:paraId="2B80C144" w14:textId="014CD5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CTIA on NR phantoms</w:t>
            </w:r>
          </w:p>
        </w:tc>
        <w:tc>
          <w:tcPr>
            <w:tcW w:w="0" w:type="auto"/>
          </w:tcPr>
          <w:p w14:paraId="058327D9" w14:textId="7BA504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9C50A7" w14:textId="04AA82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CEDF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3DA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54EE91" w14:textId="77777777" w:rsidTr="00AB1096">
        <w:tc>
          <w:tcPr>
            <w:tcW w:w="0" w:type="auto"/>
          </w:tcPr>
          <w:p w14:paraId="1D8FBB93" w14:textId="57512B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R4-2120691</w:t>
            </w:r>
          </w:p>
        </w:tc>
        <w:tc>
          <w:tcPr>
            <w:tcW w:w="0" w:type="auto"/>
          </w:tcPr>
          <w:p w14:paraId="2E1BAB14" w14:textId="600982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38.834 on performance metrics</w:t>
            </w:r>
          </w:p>
        </w:tc>
        <w:tc>
          <w:tcPr>
            <w:tcW w:w="0" w:type="auto"/>
          </w:tcPr>
          <w:p w14:paraId="767EEC57" w14:textId="67D4E9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7E3DA9C8" w14:textId="6E20AA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A75851" w14:textId="762E88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R4-2119590</w:t>
            </w:r>
          </w:p>
        </w:tc>
        <w:tc>
          <w:tcPr>
            <w:tcW w:w="0" w:type="auto"/>
          </w:tcPr>
          <w:p w14:paraId="14F3DC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9C2831" w14:textId="77777777" w:rsidTr="00AB1096">
        <w:tc>
          <w:tcPr>
            <w:tcW w:w="0" w:type="auto"/>
          </w:tcPr>
          <w:p w14:paraId="537CC7BA" w14:textId="13BEAF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R4-2120692</w:t>
            </w:r>
          </w:p>
        </w:tc>
        <w:tc>
          <w:tcPr>
            <w:tcW w:w="0" w:type="auto"/>
          </w:tcPr>
          <w:p w14:paraId="7506FD70" w14:textId="155ACB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835ADD8" w14:textId="574FB7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E5B108F" w14:textId="284410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69716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D53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8F2FEF" w14:textId="77777777" w:rsidTr="00AB1096">
        <w:tc>
          <w:tcPr>
            <w:tcW w:w="0" w:type="auto"/>
          </w:tcPr>
          <w:p w14:paraId="7AF97942" w14:textId="6F2EC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R4-2120693</w:t>
            </w:r>
          </w:p>
        </w:tc>
        <w:tc>
          <w:tcPr>
            <w:tcW w:w="0" w:type="auto"/>
          </w:tcPr>
          <w:p w14:paraId="4FADCF96" w14:textId="71767A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TRP TRS for UE with multi-antenna</w:t>
            </w:r>
          </w:p>
        </w:tc>
        <w:tc>
          <w:tcPr>
            <w:tcW w:w="0" w:type="auto"/>
          </w:tcPr>
          <w:p w14:paraId="5A019C03" w14:textId="693FB0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ACAF5DC" w14:textId="4B750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46B9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4C03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3BEA5E" w14:textId="77777777" w:rsidTr="00AB1096">
        <w:tc>
          <w:tcPr>
            <w:tcW w:w="0" w:type="auto"/>
          </w:tcPr>
          <w:p w14:paraId="38A3338F" w14:textId="279AF0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R4-2120694</w:t>
            </w:r>
          </w:p>
        </w:tc>
        <w:tc>
          <w:tcPr>
            <w:tcW w:w="0" w:type="auto"/>
          </w:tcPr>
          <w:p w14:paraId="67FDBA7B" w14:textId="7DFA6B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 analysis and applicability for CFFDNF with black-box approach</w:t>
            </w:r>
          </w:p>
        </w:tc>
        <w:tc>
          <w:tcPr>
            <w:tcW w:w="0" w:type="auto"/>
          </w:tcPr>
          <w:p w14:paraId="0BE7F01B" w14:textId="0B06FE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BF2F31B" w14:textId="2654C8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652E99" w14:textId="1D9BA1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R4-2119177</w:t>
            </w:r>
          </w:p>
        </w:tc>
        <w:tc>
          <w:tcPr>
            <w:tcW w:w="0" w:type="auto"/>
          </w:tcPr>
          <w:p w14:paraId="4EB96A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5D29BC" w14:textId="77777777" w:rsidTr="00AB1096">
        <w:tc>
          <w:tcPr>
            <w:tcW w:w="0" w:type="auto"/>
          </w:tcPr>
          <w:p w14:paraId="07FF72DC" w14:textId="5616B9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R4-2120695</w:t>
            </w:r>
          </w:p>
        </w:tc>
        <w:tc>
          <w:tcPr>
            <w:tcW w:w="0" w:type="auto"/>
          </w:tcPr>
          <w:p w14:paraId="6DE61B17" w14:textId="40DE44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38.884 on general aspects</w:t>
            </w:r>
          </w:p>
        </w:tc>
        <w:tc>
          <w:tcPr>
            <w:tcW w:w="0" w:type="auto"/>
          </w:tcPr>
          <w:p w14:paraId="2FAA31E6" w14:textId="2A0002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F4917CD" w14:textId="5D6D65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22E5BF" w14:textId="48DA1B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R4-2118316</w:t>
            </w:r>
          </w:p>
        </w:tc>
        <w:tc>
          <w:tcPr>
            <w:tcW w:w="0" w:type="auto"/>
          </w:tcPr>
          <w:p w14:paraId="2FD494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F69E65" w14:textId="77777777" w:rsidTr="00AB1096">
        <w:tc>
          <w:tcPr>
            <w:tcW w:w="0" w:type="auto"/>
          </w:tcPr>
          <w:p w14:paraId="4494BA95" w14:textId="2B276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R4-2120696</w:t>
            </w:r>
          </w:p>
        </w:tc>
        <w:tc>
          <w:tcPr>
            <w:tcW w:w="0" w:type="auto"/>
          </w:tcPr>
          <w:p w14:paraId="18C6D28E" w14:textId="22B0B9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MU assessment of CFFDNF and CFFNF methodologies</w:t>
            </w:r>
          </w:p>
        </w:tc>
        <w:tc>
          <w:tcPr>
            <w:tcW w:w="0" w:type="auto"/>
          </w:tcPr>
          <w:p w14:paraId="1E883EB2" w14:textId="70C631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6BD9F37A" w14:textId="7E5407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5E6DBB" w14:textId="78A057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R4-2119380</w:t>
            </w:r>
          </w:p>
        </w:tc>
        <w:tc>
          <w:tcPr>
            <w:tcW w:w="0" w:type="auto"/>
          </w:tcPr>
          <w:p w14:paraId="78A473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C9B0A7F" w14:textId="77777777" w:rsidTr="00AB1096">
        <w:tc>
          <w:tcPr>
            <w:tcW w:w="0" w:type="auto"/>
          </w:tcPr>
          <w:p w14:paraId="4BECF44B" w14:textId="02EE59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R4-2120697</w:t>
            </w:r>
          </w:p>
        </w:tc>
        <w:tc>
          <w:tcPr>
            <w:tcW w:w="0" w:type="auto"/>
          </w:tcPr>
          <w:p w14:paraId="5C64B7A3" w14:textId="0CFD48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CFFdeltaNF</w:t>
            </w:r>
          </w:p>
        </w:tc>
        <w:tc>
          <w:tcPr>
            <w:tcW w:w="0" w:type="auto"/>
          </w:tcPr>
          <w:p w14:paraId="1EE5D29E" w14:textId="6BC1B1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&amp;Schwarz, Keysight</w:t>
            </w:r>
          </w:p>
        </w:tc>
        <w:tc>
          <w:tcPr>
            <w:tcW w:w="0" w:type="auto"/>
          </w:tcPr>
          <w:p w14:paraId="71CDA82D" w14:textId="00C374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B9A9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032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DB088F" w14:textId="77777777" w:rsidTr="00AB1096">
        <w:tc>
          <w:tcPr>
            <w:tcW w:w="0" w:type="auto"/>
          </w:tcPr>
          <w:p w14:paraId="31CD27D2" w14:textId="31E410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R4-2120698</w:t>
            </w:r>
          </w:p>
        </w:tc>
        <w:tc>
          <w:tcPr>
            <w:tcW w:w="0" w:type="auto"/>
          </w:tcPr>
          <w:p w14:paraId="267D7D21" w14:textId="1558A0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OTA test methods for 52.6~71GHz</w:t>
            </w:r>
          </w:p>
        </w:tc>
        <w:tc>
          <w:tcPr>
            <w:tcW w:w="0" w:type="auto"/>
          </w:tcPr>
          <w:p w14:paraId="37362CA9" w14:textId="04034E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45C28C9" w14:textId="0DDB05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9575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FBDA3" w14:textId="2679F0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R4-2120767</w:t>
            </w:r>
          </w:p>
        </w:tc>
      </w:tr>
      <w:tr w:rsidR="00AB1096" w14:paraId="441F0AAD" w14:textId="77777777" w:rsidTr="00AB1096">
        <w:tc>
          <w:tcPr>
            <w:tcW w:w="0" w:type="auto"/>
          </w:tcPr>
          <w:p w14:paraId="76B1D2ED" w14:textId="75E95A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R4-2120699</w:t>
            </w:r>
          </w:p>
        </w:tc>
        <w:tc>
          <w:tcPr>
            <w:tcW w:w="0" w:type="auto"/>
          </w:tcPr>
          <w:p w14:paraId="1EF5BBDF" w14:textId="144871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DL1024QAM demodulation and CQI reporting requirements</w:t>
            </w:r>
          </w:p>
        </w:tc>
        <w:tc>
          <w:tcPr>
            <w:tcW w:w="0" w:type="auto"/>
          </w:tcPr>
          <w:p w14:paraId="54351188" w14:textId="3A4255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EE7F1A" w14:textId="1DDA10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8EC3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E011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ABE8CE" w14:textId="77777777" w:rsidTr="00AB1096">
        <w:tc>
          <w:tcPr>
            <w:tcW w:w="0" w:type="auto"/>
          </w:tcPr>
          <w:p w14:paraId="36192CAD" w14:textId="200EF1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R4-2120700</w:t>
            </w:r>
          </w:p>
        </w:tc>
        <w:tc>
          <w:tcPr>
            <w:tcW w:w="0" w:type="auto"/>
          </w:tcPr>
          <w:p w14:paraId="7ED3AAEE" w14:textId="786098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HST demodulation</w:t>
            </w:r>
          </w:p>
        </w:tc>
        <w:tc>
          <w:tcPr>
            <w:tcW w:w="0" w:type="auto"/>
          </w:tcPr>
          <w:p w14:paraId="1951749C" w14:textId="2CB8E7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F339CB" w14:textId="4C905E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FD18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6CA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A98879" w14:textId="77777777" w:rsidTr="00AB1096">
        <w:tc>
          <w:tcPr>
            <w:tcW w:w="0" w:type="auto"/>
          </w:tcPr>
          <w:p w14:paraId="4B7F9E80" w14:textId="18E539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R4-2120701</w:t>
            </w:r>
          </w:p>
        </w:tc>
        <w:tc>
          <w:tcPr>
            <w:tcW w:w="0" w:type="auto"/>
          </w:tcPr>
          <w:p w14:paraId="79F07454" w14:textId="2CE8A3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38.854 on Deployment Scenario Analysis for FR2 HST</w:t>
            </w:r>
          </w:p>
        </w:tc>
        <w:tc>
          <w:tcPr>
            <w:tcW w:w="0" w:type="auto"/>
          </w:tcPr>
          <w:p w14:paraId="18ABC6EF" w14:textId="73C9E1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Beijing Jiaotong University</w:t>
            </w:r>
          </w:p>
        </w:tc>
        <w:tc>
          <w:tcPr>
            <w:tcW w:w="0" w:type="auto"/>
          </w:tcPr>
          <w:p w14:paraId="10FB8197" w14:textId="22D41D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A72B44" w14:textId="3E6ABD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R4-2118227</w:t>
            </w:r>
          </w:p>
        </w:tc>
        <w:tc>
          <w:tcPr>
            <w:tcW w:w="0" w:type="auto"/>
          </w:tcPr>
          <w:p w14:paraId="773386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7C4705" w14:textId="77777777" w:rsidTr="00AB1096">
        <w:tc>
          <w:tcPr>
            <w:tcW w:w="0" w:type="auto"/>
          </w:tcPr>
          <w:p w14:paraId="4FF7C22A" w14:textId="5DBD7E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R4-2120702</w:t>
            </w:r>
          </w:p>
        </w:tc>
        <w:tc>
          <w:tcPr>
            <w:tcW w:w="0" w:type="auto"/>
          </w:tcPr>
          <w:p w14:paraId="6EE0A5FD" w14:textId="49AB06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and UE demodulation requirement for FR2 HST</w:t>
            </w:r>
          </w:p>
        </w:tc>
        <w:tc>
          <w:tcPr>
            <w:tcW w:w="0" w:type="auto"/>
          </w:tcPr>
          <w:p w14:paraId="3B4CC7DB" w14:textId="411551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B9BFA99" w14:textId="69D388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E971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37AD7" w14:textId="73355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R4-2120775</w:t>
            </w:r>
          </w:p>
        </w:tc>
      </w:tr>
      <w:tr w:rsidR="00AB1096" w14:paraId="7395C9C9" w14:textId="77777777" w:rsidTr="00AB1096">
        <w:tc>
          <w:tcPr>
            <w:tcW w:w="0" w:type="auto"/>
          </w:tcPr>
          <w:p w14:paraId="1FD77113" w14:textId="546B1E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R4-2120703</w:t>
            </w:r>
          </w:p>
        </w:tc>
        <w:tc>
          <w:tcPr>
            <w:tcW w:w="0" w:type="auto"/>
          </w:tcPr>
          <w:p w14:paraId="27199F00" w14:textId="2C765A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demodulation requirement for FR2 HST</w:t>
            </w:r>
          </w:p>
        </w:tc>
        <w:tc>
          <w:tcPr>
            <w:tcW w:w="0" w:type="auto"/>
          </w:tcPr>
          <w:p w14:paraId="1CF58637" w14:textId="537E65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Samsung</w:t>
            </w:r>
          </w:p>
        </w:tc>
        <w:tc>
          <w:tcPr>
            <w:tcW w:w="0" w:type="auto"/>
          </w:tcPr>
          <w:p w14:paraId="122A9CD6" w14:textId="32FFB8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CF81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AFA6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41EA25" w14:textId="77777777" w:rsidTr="00AB1096">
        <w:tc>
          <w:tcPr>
            <w:tcW w:w="0" w:type="auto"/>
          </w:tcPr>
          <w:p w14:paraId="5E8F6A22" w14:textId="53C04C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R4-2120704</w:t>
            </w:r>
          </w:p>
        </w:tc>
        <w:tc>
          <w:tcPr>
            <w:tcW w:w="0" w:type="auto"/>
          </w:tcPr>
          <w:p w14:paraId="3EE79143" w14:textId="135054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PDSCH requirement for FR2 HST</w:t>
            </w:r>
          </w:p>
        </w:tc>
        <w:tc>
          <w:tcPr>
            <w:tcW w:w="0" w:type="auto"/>
          </w:tcPr>
          <w:p w14:paraId="54BC9B4B" w14:textId="0BC5C9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29E71EC" w14:textId="3DBCE8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8557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04C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F6D567" w14:textId="77777777" w:rsidTr="00AB1096">
        <w:tc>
          <w:tcPr>
            <w:tcW w:w="0" w:type="auto"/>
          </w:tcPr>
          <w:p w14:paraId="03CFAE3F" w14:textId="7E6584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R4-2120705</w:t>
            </w:r>
          </w:p>
        </w:tc>
        <w:tc>
          <w:tcPr>
            <w:tcW w:w="0" w:type="auto"/>
          </w:tcPr>
          <w:p w14:paraId="515C47B4" w14:textId="17A9F8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CRS-IM receiver in scenarios with overlapping spectrum for LTE and NR</w:t>
            </w:r>
          </w:p>
        </w:tc>
        <w:tc>
          <w:tcPr>
            <w:tcW w:w="0" w:type="auto"/>
          </w:tcPr>
          <w:p w14:paraId="5C37B3A8" w14:textId="6E9DF7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FF42A1E" w14:textId="3D1F19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00A4E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C404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B27F38" w14:textId="77777777" w:rsidTr="00AB1096">
        <w:tc>
          <w:tcPr>
            <w:tcW w:w="0" w:type="auto"/>
          </w:tcPr>
          <w:p w14:paraId="3BAACFE5" w14:textId="3EC74E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R4-2120706</w:t>
            </w:r>
          </w:p>
        </w:tc>
        <w:tc>
          <w:tcPr>
            <w:tcW w:w="0" w:type="auto"/>
          </w:tcPr>
          <w:p w14:paraId="22F6648D" w14:textId="7F10DA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Further enhancement on NR demodulation performance WI</w:t>
            </w:r>
          </w:p>
        </w:tc>
        <w:tc>
          <w:tcPr>
            <w:tcW w:w="0" w:type="auto"/>
          </w:tcPr>
          <w:p w14:paraId="617C3F53" w14:textId="4499E7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69645A4" w14:textId="5F5096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FA9365" w14:textId="319FB6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R4-2117188</w:t>
            </w:r>
          </w:p>
        </w:tc>
        <w:tc>
          <w:tcPr>
            <w:tcW w:w="0" w:type="auto"/>
          </w:tcPr>
          <w:p w14:paraId="10F57C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62E741" w14:textId="77777777" w:rsidTr="00AB1096">
        <w:tc>
          <w:tcPr>
            <w:tcW w:w="0" w:type="auto"/>
          </w:tcPr>
          <w:p w14:paraId="4AB1A2A8" w14:textId="384E7E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R4-2120707</w:t>
            </w:r>
          </w:p>
        </w:tc>
        <w:tc>
          <w:tcPr>
            <w:tcW w:w="0" w:type="auto"/>
          </w:tcPr>
          <w:p w14:paraId="1BB9DF39" w14:textId="3659F4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WF on general and PDSCH demodulation requirements for inter-cell interference MMSE-IRC</w:t>
            </w:r>
          </w:p>
        </w:tc>
        <w:tc>
          <w:tcPr>
            <w:tcW w:w="0" w:type="auto"/>
          </w:tcPr>
          <w:p w14:paraId="44B55F87" w14:textId="34071B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D1EA55E" w14:textId="0FBC1D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BAF3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C1B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4444395" w14:textId="77777777" w:rsidTr="00AB1096">
        <w:tc>
          <w:tcPr>
            <w:tcW w:w="0" w:type="auto"/>
          </w:tcPr>
          <w:p w14:paraId="651CD418" w14:textId="79E1AB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R4-2120708</w:t>
            </w:r>
          </w:p>
        </w:tc>
        <w:tc>
          <w:tcPr>
            <w:tcW w:w="0" w:type="auto"/>
          </w:tcPr>
          <w:p w14:paraId="1E01859F" w14:textId="6176AD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CSI requirements for inter-cell interference MMSE-IRC</w:t>
            </w:r>
          </w:p>
        </w:tc>
        <w:tc>
          <w:tcPr>
            <w:tcW w:w="0" w:type="auto"/>
          </w:tcPr>
          <w:p w14:paraId="3B6FE3A1" w14:textId="20EFB3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7C5A2D" w14:textId="26C846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9C3D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2BB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783084" w14:textId="77777777" w:rsidTr="00AB1096">
        <w:tc>
          <w:tcPr>
            <w:tcW w:w="0" w:type="auto"/>
          </w:tcPr>
          <w:p w14:paraId="3B17AC11" w14:textId="72EA26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R4-2120709</w:t>
            </w:r>
          </w:p>
        </w:tc>
        <w:tc>
          <w:tcPr>
            <w:tcW w:w="0" w:type="auto"/>
          </w:tcPr>
          <w:p w14:paraId="1630E2B1" w14:textId="1BCD06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MMSE-IRC receiver for intra-cell inter-user interference</w:t>
            </w:r>
          </w:p>
        </w:tc>
        <w:tc>
          <w:tcPr>
            <w:tcW w:w="0" w:type="auto"/>
          </w:tcPr>
          <w:p w14:paraId="6C7563F5" w14:textId="2391BA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88AF07" w14:textId="28A504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AF97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9C2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AE4FFD" w14:textId="77777777" w:rsidTr="00AB1096">
        <w:tc>
          <w:tcPr>
            <w:tcW w:w="0" w:type="auto"/>
          </w:tcPr>
          <w:p w14:paraId="50058BC8" w14:textId="693F92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R4-2120710</w:t>
            </w:r>
          </w:p>
        </w:tc>
        <w:tc>
          <w:tcPr>
            <w:tcW w:w="0" w:type="auto"/>
          </w:tcPr>
          <w:p w14:paraId="7FD04FB2" w14:textId="46EE85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Interference Modeling for intra-cell inter-user interference</w:t>
            </w:r>
          </w:p>
        </w:tc>
        <w:tc>
          <w:tcPr>
            <w:tcW w:w="0" w:type="auto"/>
          </w:tcPr>
          <w:p w14:paraId="758E49E9" w14:textId="47761C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EB65F5C" w14:textId="193423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754607" w14:textId="003275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R4-2117435</w:t>
            </w:r>
          </w:p>
        </w:tc>
        <w:tc>
          <w:tcPr>
            <w:tcW w:w="0" w:type="auto"/>
          </w:tcPr>
          <w:p w14:paraId="5F0C73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34C5B4" w14:textId="77777777" w:rsidTr="00AB1096">
        <w:tc>
          <w:tcPr>
            <w:tcW w:w="0" w:type="auto"/>
          </w:tcPr>
          <w:p w14:paraId="5112699D" w14:textId="5D9148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R4-2120711</w:t>
            </w:r>
          </w:p>
        </w:tc>
        <w:tc>
          <w:tcPr>
            <w:tcW w:w="0" w:type="auto"/>
          </w:tcPr>
          <w:p w14:paraId="4A6A7CCF" w14:textId="29948D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Summary of link level evaluation for inter-user interference suppression for MU-MIMO</w:t>
            </w:r>
          </w:p>
        </w:tc>
        <w:tc>
          <w:tcPr>
            <w:tcW w:w="0" w:type="auto"/>
          </w:tcPr>
          <w:p w14:paraId="7242E3B1" w14:textId="42F558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B25FCFB" w14:textId="595B0D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66F071" w14:textId="1522C1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R4-2117738</w:t>
            </w:r>
          </w:p>
        </w:tc>
        <w:tc>
          <w:tcPr>
            <w:tcW w:w="0" w:type="auto"/>
          </w:tcPr>
          <w:p w14:paraId="4722EE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A77D98" w14:textId="77777777" w:rsidTr="00AB1096">
        <w:tc>
          <w:tcPr>
            <w:tcW w:w="0" w:type="auto"/>
          </w:tcPr>
          <w:p w14:paraId="64D916E8" w14:textId="1E8A1F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R4-2120712</w:t>
            </w:r>
          </w:p>
        </w:tc>
        <w:tc>
          <w:tcPr>
            <w:tcW w:w="0" w:type="auto"/>
          </w:tcPr>
          <w:p w14:paraId="7750BB83" w14:textId="33E9AE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Link level simulation results for inter-user interference suppression for MU-MIMO</w:t>
            </w:r>
          </w:p>
        </w:tc>
        <w:tc>
          <w:tcPr>
            <w:tcW w:w="0" w:type="auto"/>
          </w:tcPr>
          <w:p w14:paraId="6F368CBE" w14:textId="26CAFC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AC2547B" w14:textId="5432E3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2FA51D" w14:textId="3F5CA1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R4-2118002</w:t>
            </w:r>
          </w:p>
        </w:tc>
        <w:tc>
          <w:tcPr>
            <w:tcW w:w="0" w:type="auto"/>
          </w:tcPr>
          <w:p w14:paraId="3ADE066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E9807F" w14:textId="77777777" w:rsidTr="00AB1096">
        <w:tc>
          <w:tcPr>
            <w:tcW w:w="0" w:type="auto"/>
          </w:tcPr>
          <w:p w14:paraId="6AC71096" w14:textId="3EF360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R4-2120713</w:t>
            </w:r>
          </w:p>
        </w:tc>
        <w:tc>
          <w:tcPr>
            <w:tcW w:w="0" w:type="auto"/>
          </w:tcPr>
          <w:p w14:paraId="71D42E4B" w14:textId="19C908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TR38.833: receiver structure for intra-cell inter-user IRC</w:t>
            </w:r>
          </w:p>
        </w:tc>
        <w:tc>
          <w:tcPr>
            <w:tcW w:w="0" w:type="auto"/>
          </w:tcPr>
          <w:p w14:paraId="7400F159" w14:textId="5047C6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37D825" w14:textId="6C9131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6BE42C" w14:textId="19220E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R4-2118412</w:t>
            </w:r>
          </w:p>
        </w:tc>
        <w:tc>
          <w:tcPr>
            <w:tcW w:w="0" w:type="auto"/>
          </w:tcPr>
          <w:p w14:paraId="761D58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31B550" w14:textId="77777777" w:rsidTr="00AB1096">
        <w:tc>
          <w:tcPr>
            <w:tcW w:w="0" w:type="auto"/>
          </w:tcPr>
          <w:p w14:paraId="6867504B" w14:textId="7805A9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R4-2120714</w:t>
            </w:r>
          </w:p>
        </w:tc>
        <w:tc>
          <w:tcPr>
            <w:tcW w:w="0" w:type="auto"/>
          </w:tcPr>
          <w:p w14:paraId="5E803A44" w14:textId="0C47AC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Conclusion for phase I evaluation on inter-user interference suppression for MU-MIMO scenario</w:t>
            </w:r>
          </w:p>
        </w:tc>
        <w:tc>
          <w:tcPr>
            <w:tcW w:w="0" w:type="auto"/>
          </w:tcPr>
          <w:p w14:paraId="7848278E" w14:textId="34A3DA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3225F29" w14:textId="0CFDE4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A96303" w14:textId="033C88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R4-2118864</w:t>
            </w:r>
          </w:p>
        </w:tc>
        <w:tc>
          <w:tcPr>
            <w:tcW w:w="0" w:type="auto"/>
          </w:tcPr>
          <w:p w14:paraId="75484FF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1E50EE" w14:textId="77777777" w:rsidTr="00AB1096">
        <w:tc>
          <w:tcPr>
            <w:tcW w:w="0" w:type="auto"/>
          </w:tcPr>
          <w:p w14:paraId="6BE2DF60" w14:textId="4E139B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R4-2120715</w:t>
            </w:r>
          </w:p>
        </w:tc>
        <w:tc>
          <w:tcPr>
            <w:tcW w:w="0" w:type="auto"/>
          </w:tcPr>
          <w:p w14:paraId="79A04914" w14:textId="614C92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TP: Introduction of simulation assumptions for intra cell inter user MMSE-IRC receiver</w:t>
            </w:r>
          </w:p>
        </w:tc>
        <w:tc>
          <w:tcPr>
            <w:tcW w:w="0" w:type="auto"/>
          </w:tcPr>
          <w:p w14:paraId="152070FD" w14:textId="51A533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9B62F8" w14:textId="49B19D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307B65" w14:textId="3DEF7D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R4-2119049</w:t>
            </w:r>
          </w:p>
        </w:tc>
        <w:tc>
          <w:tcPr>
            <w:tcW w:w="0" w:type="auto"/>
          </w:tcPr>
          <w:p w14:paraId="0AFA87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F35308E" w14:textId="77777777" w:rsidTr="00AB1096">
        <w:tc>
          <w:tcPr>
            <w:tcW w:w="0" w:type="auto"/>
          </w:tcPr>
          <w:p w14:paraId="1528ACF3" w14:textId="16948D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R4-2120716</w:t>
            </w:r>
          </w:p>
        </w:tc>
        <w:tc>
          <w:tcPr>
            <w:tcW w:w="0" w:type="auto"/>
          </w:tcPr>
          <w:p w14:paraId="547FB1E1" w14:textId="5C11DA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 Scenario for inter-user interference suppression for MU-MIMO</w:t>
            </w:r>
          </w:p>
        </w:tc>
        <w:tc>
          <w:tcPr>
            <w:tcW w:w="0" w:type="auto"/>
          </w:tcPr>
          <w:p w14:paraId="41D7E924" w14:textId="33F759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317F335" w14:textId="333930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D9E5AA" w14:textId="341981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R4-2119402</w:t>
            </w:r>
          </w:p>
        </w:tc>
        <w:tc>
          <w:tcPr>
            <w:tcW w:w="0" w:type="auto"/>
          </w:tcPr>
          <w:p w14:paraId="7A4C61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EF6D50" w14:textId="77777777" w:rsidTr="00AB1096">
        <w:tc>
          <w:tcPr>
            <w:tcW w:w="0" w:type="auto"/>
          </w:tcPr>
          <w:p w14:paraId="22E6DFE1" w14:textId="694189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R4-2120717</w:t>
            </w:r>
          </w:p>
        </w:tc>
        <w:tc>
          <w:tcPr>
            <w:tcW w:w="0" w:type="auto"/>
          </w:tcPr>
          <w:p w14:paraId="0E27751C" w14:textId="125715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FR1 PUSCH with 256QAM performance requirements</w:t>
            </w:r>
          </w:p>
        </w:tc>
        <w:tc>
          <w:tcPr>
            <w:tcW w:w="0" w:type="auto"/>
          </w:tcPr>
          <w:p w14:paraId="1AC479C2" w14:textId="31E3E6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E7FBEFF" w14:textId="0F02E9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CF2D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AD08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FC3715" w14:textId="77777777" w:rsidTr="00AB1096">
        <w:tc>
          <w:tcPr>
            <w:tcW w:w="0" w:type="auto"/>
          </w:tcPr>
          <w:p w14:paraId="123572AA" w14:textId="58D9E7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R4-2120718</w:t>
            </w:r>
          </w:p>
        </w:tc>
        <w:tc>
          <w:tcPr>
            <w:tcW w:w="0" w:type="auto"/>
          </w:tcPr>
          <w:p w14:paraId="277C9C55" w14:textId="3A9EDF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for [101-e][301] BSRF_Maintenance</w:t>
            </w:r>
          </w:p>
        </w:tc>
        <w:tc>
          <w:tcPr>
            <w:tcW w:w="0" w:type="auto"/>
          </w:tcPr>
          <w:p w14:paraId="728621AC" w14:textId="7BEFCE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EC6B78D" w14:textId="39CADD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7C5DA3" w14:textId="369E97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R4-2120597</w:t>
            </w:r>
          </w:p>
        </w:tc>
        <w:tc>
          <w:tcPr>
            <w:tcW w:w="0" w:type="auto"/>
          </w:tcPr>
          <w:p w14:paraId="6620FF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8C40D2" w14:textId="77777777" w:rsidTr="00AB1096">
        <w:tc>
          <w:tcPr>
            <w:tcW w:w="0" w:type="auto"/>
          </w:tcPr>
          <w:p w14:paraId="5DD5EB30" w14:textId="009FA8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R4-2120719</w:t>
            </w:r>
          </w:p>
        </w:tc>
        <w:tc>
          <w:tcPr>
            <w:tcW w:w="0" w:type="auto"/>
          </w:tcPr>
          <w:p w14:paraId="72AC7D9C" w14:textId="080E67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[101-e][302] NR_Conformance_Maintenance</w:t>
            </w:r>
          </w:p>
        </w:tc>
        <w:tc>
          <w:tcPr>
            <w:tcW w:w="0" w:type="auto"/>
          </w:tcPr>
          <w:p w14:paraId="5E5BAD1A" w14:textId="2B96E9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E0C99C8" w14:textId="577D46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74779B" w14:textId="7BF9D2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R4-2120598</w:t>
            </w:r>
          </w:p>
        </w:tc>
        <w:tc>
          <w:tcPr>
            <w:tcW w:w="0" w:type="auto"/>
          </w:tcPr>
          <w:p w14:paraId="431D492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191874" w14:textId="77777777" w:rsidTr="00AB1096">
        <w:tc>
          <w:tcPr>
            <w:tcW w:w="0" w:type="auto"/>
          </w:tcPr>
          <w:p w14:paraId="3A292D86" w14:textId="15CBDB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R4-2120720</w:t>
            </w:r>
          </w:p>
        </w:tc>
        <w:tc>
          <w:tcPr>
            <w:tcW w:w="0" w:type="auto"/>
          </w:tcPr>
          <w:p w14:paraId="58C4432C" w14:textId="48AFC0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[101-e][303] NR_EMC</w:t>
            </w:r>
          </w:p>
        </w:tc>
        <w:tc>
          <w:tcPr>
            <w:tcW w:w="0" w:type="auto"/>
          </w:tcPr>
          <w:p w14:paraId="7C51D27C" w14:textId="196B29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A04E7A4" w14:textId="3F2BA5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375D83" w14:textId="086D61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R4-2120596</w:t>
            </w:r>
          </w:p>
        </w:tc>
        <w:tc>
          <w:tcPr>
            <w:tcW w:w="0" w:type="auto"/>
          </w:tcPr>
          <w:p w14:paraId="3C0B49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1DD56C" w14:textId="77777777" w:rsidTr="00AB1096">
        <w:tc>
          <w:tcPr>
            <w:tcW w:w="0" w:type="auto"/>
          </w:tcPr>
          <w:p w14:paraId="11526909" w14:textId="3B915C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R4-2120721</w:t>
            </w:r>
          </w:p>
        </w:tc>
        <w:tc>
          <w:tcPr>
            <w:tcW w:w="0" w:type="auto"/>
          </w:tcPr>
          <w:p w14:paraId="21943079" w14:textId="529F83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[101-e][317] Demod_Maintenance_UE</w:t>
            </w:r>
          </w:p>
        </w:tc>
        <w:tc>
          <w:tcPr>
            <w:tcW w:w="0" w:type="auto"/>
          </w:tcPr>
          <w:p w14:paraId="4D146042" w14:textId="4C883C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21BD96B3" w14:textId="217C6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4B18E3" w14:textId="3BC3CD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R4-2120599</w:t>
            </w:r>
          </w:p>
        </w:tc>
        <w:tc>
          <w:tcPr>
            <w:tcW w:w="0" w:type="auto"/>
          </w:tcPr>
          <w:p w14:paraId="390677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45326B" w14:textId="77777777" w:rsidTr="00AB1096">
        <w:tc>
          <w:tcPr>
            <w:tcW w:w="0" w:type="auto"/>
          </w:tcPr>
          <w:p w14:paraId="130C3DCC" w14:textId="59AC2A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R4-2120722</w:t>
            </w:r>
          </w:p>
        </w:tc>
        <w:tc>
          <w:tcPr>
            <w:tcW w:w="0" w:type="auto"/>
          </w:tcPr>
          <w:p w14:paraId="57AB6957" w14:textId="3CD741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[101-e][316] Demod_Maintenance_BS</w:t>
            </w:r>
          </w:p>
        </w:tc>
        <w:tc>
          <w:tcPr>
            <w:tcW w:w="0" w:type="auto"/>
          </w:tcPr>
          <w:p w14:paraId="65F50B37" w14:textId="28E90A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4BC2A4E" w14:textId="0F547A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AFA656" w14:textId="36F1B1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R4-2120668</w:t>
            </w:r>
          </w:p>
        </w:tc>
        <w:tc>
          <w:tcPr>
            <w:tcW w:w="0" w:type="auto"/>
          </w:tcPr>
          <w:p w14:paraId="0A8D0D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501094" w14:textId="77777777" w:rsidTr="00AB1096">
        <w:tc>
          <w:tcPr>
            <w:tcW w:w="0" w:type="auto"/>
          </w:tcPr>
          <w:p w14:paraId="0DF22766" w14:textId="7798B1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R4-2120723</w:t>
            </w:r>
          </w:p>
        </w:tc>
        <w:tc>
          <w:tcPr>
            <w:tcW w:w="0" w:type="auto"/>
          </w:tcPr>
          <w:p w14:paraId="1DDE1E04" w14:textId="37D749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[101-e][304] NR_IAB_Maintenance</w:t>
            </w:r>
          </w:p>
        </w:tc>
        <w:tc>
          <w:tcPr>
            <w:tcW w:w="0" w:type="auto"/>
          </w:tcPr>
          <w:p w14:paraId="6D324E80" w14:textId="591AF2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DFA768B" w14:textId="79C4FD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A277A8" w14:textId="154FE8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R4-2120601</w:t>
            </w:r>
          </w:p>
        </w:tc>
        <w:tc>
          <w:tcPr>
            <w:tcW w:w="0" w:type="auto"/>
          </w:tcPr>
          <w:p w14:paraId="0FD534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755261" w14:textId="77777777" w:rsidTr="00AB1096">
        <w:tc>
          <w:tcPr>
            <w:tcW w:w="0" w:type="auto"/>
          </w:tcPr>
          <w:p w14:paraId="11C34A7A" w14:textId="57E623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R4-2120724</w:t>
            </w:r>
          </w:p>
        </w:tc>
        <w:tc>
          <w:tcPr>
            <w:tcW w:w="0" w:type="auto"/>
          </w:tcPr>
          <w:p w14:paraId="0C0CD6FB" w14:textId="32DDDB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[101-e][315] LS_Response_BSRF</w:t>
            </w:r>
          </w:p>
        </w:tc>
        <w:tc>
          <w:tcPr>
            <w:tcW w:w="0" w:type="auto"/>
          </w:tcPr>
          <w:p w14:paraId="63A0188C" w14:textId="042CB2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FDAAA00" w14:textId="41BA12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B86E22" w14:textId="1A5243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R4-2120623</w:t>
            </w:r>
          </w:p>
        </w:tc>
        <w:tc>
          <w:tcPr>
            <w:tcW w:w="0" w:type="auto"/>
          </w:tcPr>
          <w:p w14:paraId="0865E7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4549BE" w14:textId="77777777" w:rsidTr="00AB1096">
        <w:tc>
          <w:tcPr>
            <w:tcW w:w="0" w:type="auto"/>
          </w:tcPr>
          <w:p w14:paraId="7712140B" w14:textId="522AEF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R4-2120725</w:t>
            </w:r>
          </w:p>
        </w:tc>
        <w:tc>
          <w:tcPr>
            <w:tcW w:w="0" w:type="auto"/>
          </w:tcPr>
          <w:p w14:paraId="0B97D3F3" w14:textId="542602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[101-e][314] RAIL_900_1900MHz_BSRF_NWM</w:t>
            </w:r>
          </w:p>
        </w:tc>
        <w:tc>
          <w:tcPr>
            <w:tcW w:w="0" w:type="auto"/>
          </w:tcPr>
          <w:p w14:paraId="5AAABEC2" w14:textId="5143D6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364FC21" w14:textId="328489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96E28" w14:textId="21AE18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R4-2120602</w:t>
            </w:r>
          </w:p>
        </w:tc>
        <w:tc>
          <w:tcPr>
            <w:tcW w:w="0" w:type="auto"/>
          </w:tcPr>
          <w:p w14:paraId="3473CB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220FC9" w14:textId="77777777" w:rsidTr="00AB1096">
        <w:tc>
          <w:tcPr>
            <w:tcW w:w="0" w:type="auto"/>
          </w:tcPr>
          <w:p w14:paraId="570926F6" w14:textId="50C477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R4-2120726</w:t>
            </w:r>
          </w:p>
        </w:tc>
        <w:tc>
          <w:tcPr>
            <w:tcW w:w="0" w:type="auto"/>
          </w:tcPr>
          <w:p w14:paraId="15289505" w14:textId="1C30D4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[101-e][325] NR_MIMO_OTA</w:t>
            </w:r>
          </w:p>
        </w:tc>
        <w:tc>
          <w:tcPr>
            <w:tcW w:w="0" w:type="auto"/>
          </w:tcPr>
          <w:p w14:paraId="50E9A41A" w14:textId="184803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2E4957A2" w14:textId="1DB4B6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B3A1B1" w14:textId="38DACD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R4-2120603</w:t>
            </w:r>
          </w:p>
        </w:tc>
        <w:tc>
          <w:tcPr>
            <w:tcW w:w="0" w:type="auto"/>
          </w:tcPr>
          <w:p w14:paraId="5C4ED3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A0D699B" w14:textId="77777777" w:rsidTr="00AB1096">
        <w:tc>
          <w:tcPr>
            <w:tcW w:w="0" w:type="auto"/>
          </w:tcPr>
          <w:p w14:paraId="77724EAE" w14:textId="4F994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R4-2120727</w:t>
            </w:r>
          </w:p>
        </w:tc>
        <w:tc>
          <w:tcPr>
            <w:tcW w:w="0" w:type="auto"/>
          </w:tcPr>
          <w:p w14:paraId="774154BB" w14:textId="45B367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[101-e][326] FR1_TRP_TRS_Part1</w:t>
            </w:r>
          </w:p>
        </w:tc>
        <w:tc>
          <w:tcPr>
            <w:tcW w:w="0" w:type="auto"/>
          </w:tcPr>
          <w:p w14:paraId="205C7CF3" w14:textId="0E88E7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1732493A" w14:textId="351504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2FEC77" w14:textId="025AFC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R4-2120604</w:t>
            </w:r>
          </w:p>
        </w:tc>
        <w:tc>
          <w:tcPr>
            <w:tcW w:w="0" w:type="auto"/>
          </w:tcPr>
          <w:p w14:paraId="6C8F8C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3570797" w14:textId="77777777" w:rsidTr="00AB1096">
        <w:tc>
          <w:tcPr>
            <w:tcW w:w="0" w:type="auto"/>
          </w:tcPr>
          <w:p w14:paraId="3B93F5A4" w14:textId="3CCAD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R4-2120728</w:t>
            </w:r>
          </w:p>
        </w:tc>
        <w:tc>
          <w:tcPr>
            <w:tcW w:w="0" w:type="auto"/>
          </w:tcPr>
          <w:p w14:paraId="364376CF" w14:textId="4BE6F6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[101-e][327] FR1_TRP_TRS_Part2</w:t>
            </w:r>
          </w:p>
        </w:tc>
        <w:tc>
          <w:tcPr>
            <w:tcW w:w="0" w:type="auto"/>
          </w:tcPr>
          <w:p w14:paraId="5531C20F" w14:textId="7680E7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70EE91A3" w14:textId="4A3D66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61267" w14:textId="309C94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R4-2120605</w:t>
            </w:r>
          </w:p>
        </w:tc>
        <w:tc>
          <w:tcPr>
            <w:tcW w:w="0" w:type="auto"/>
          </w:tcPr>
          <w:p w14:paraId="000CBA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5FA523" w14:textId="77777777" w:rsidTr="00AB1096">
        <w:tc>
          <w:tcPr>
            <w:tcW w:w="0" w:type="auto"/>
          </w:tcPr>
          <w:p w14:paraId="3D611496" w14:textId="1F4F24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R4-2120729</w:t>
            </w:r>
          </w:p>
        </w:tc>
        <w:tc>
          <w:tcPr>
            <w:tcW w:w="0" w:type="auto"/>
          </w:tcPr>
          <w:p w14:paraId="505F8E5D" w14:textId="3A27F0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[101-e][305] NR_Repeater_General</w:t>
            </w:r>
          </w:p>
        </w:tc>
        <w:tc>
          <w:tcPr>
            <w:tcW w:w="0" w:type="auto"/>
          </w:tcPr>
          <w:p w14:paraId="7CE577BF" w14:textId="294430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0A2FE528" w14:textId="3806AD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76F24A" w14:textId="73295E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R4-2120606</w:t>
            </w:r>
          </w:p>
        </w:tc>
        <w:tc>
          <w:tcPr>
            <w:tcW w:w="0" w:type="auto"/>
          </w:tcPr>
          <w:p w14:paraId="7039FB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73876C" w14:textId="77777777" w:rsidTr="00AB1096">
        <w:tc>
          <w:tcPr>
            <w:tcW w:w="0" w:type="auto"/>
          </w:tcPr>
          <w:p w14:paraId="05BC6D1B" w14:textId="471EE8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R4-2120730</w:t>
            </w:r>
          </w:p>
        </w:tc>
        <w:tc>
          <w:tcPr>
            <w:tcW w:w="0" w:type="auto"/>
          </w:tcPr>
          <w:p w14:paraId="28B24601" w14:textId="07D199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[101-e][306] NR_Repeater_RF_Part1</w:t>
            </w:r>
          </w:p>
        </w:tc>
        <w:tc>
          <w:tcPr>
            <w:tcW w:w="0" w:type="auto"/>
          </w:tcPr>
          <w:p w14:paraId="5A3459BF" w14:textId="0EF8D8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2563D5DF" w14:textId="7B8712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108B8E" w14:textId="07E03C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R4-2120607</w:t>
            </w:r>
          </w:p>
        </w:tc>
        <w:tc>
          <w:tcPr>
            <w:tcW w:w="0" w:type="auto"/>
          </w:tcPr>
          <w:p w14:paraId="4FC67B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BCA2A9" w14:textId="77777777" w:rsidTr="00AB1096">
        <w:tc>
          <w:tcPr>
            <w:tcW w:w="0" w:type="auto"/>
          </w:tcPr>
          <w:p w14:paraId="224B4867" w14:textId="78B927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R4-2120731</w:t>
            </w:r>
          </w:p>
        </w:tc>
        <w:tc>
          <w:tcPr>
            <w:tcW w:w="0" w:type="auto"/>
          </w:tcPr>
          <w:p w14:paraId="3D254A5F" w14:textId="722E42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[101-e][307] NR_Repeater_RF_Part2</w:t>
            </w:r>
          </w:p>
        </w:tc>
        <w:tc>
          <w:tcPr>
            <w:tcW w:w="0" w:type="auto"/>
          </w:tcPr>
          <w:p w14:paraId="5AA2E5C4" w14:textId="73C88D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6558671" w14:textId="6FEFFA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1368A8" w14:textId="6478DC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R4-2120608</w:t>
            </w:r>
          </w:p>
        </w:tc>
        <w:tc>
          <w:tcPr>
            <w:tcW w:w="0" w:type="auto"/>
          </w:tcPr>
          <w:p w14:paraId="25A2B3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54BE9B" w14:textId="77777777" w:rsidTr="00AB1096">
        <w:tc>
          <w:tcPr>
            <w:tcW w:w="0" w:type="auto"/>
          </w:tcPr>
          <w:p w14:paraId="36D20C21" w14:textId="5F2129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R4-2120732</w:t>
            </w:r>
          </w:p>
        </w:tc>
        <w:tc>
          <w:tcPr>
            <w:tcW w:w="0" w:type="auto"/>
          </w:tcPr>
          <w:p w14:paraId="332821E9" w14:textId="16423A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[101-e][308] NR_DL1024QAM_BSRF</w:t>
            </w:r>
          </w:p>
        </w:tc>
        <w:tc>
          <w:tcPr>
            <w:tcW w:w="0" w:type="auto"/>
          </w:tcPr>
          <w:p w14:paraId="25A9ABE8" w14:textId="05DCEE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934A8F6" w14:textId="07AEA7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42E2B8" w14:textId="526C68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R4-2120609</w:t>
            </w:r>
          </w:p>
        </w:tc>
        <w:tc>
          <w:tcPr>
            <w:tcW w:w="0" w:type="auto"/>
          </w:tcPr>
          <w:p w14:paraId="4500A8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013F7C" w14:textId="77777777" w:rsidTr="00AB1096">
        <w:tc>
          <w:tcPr>
            <w:tcW w:w="0" w:type="auto"/>
          </w:tcPr>
          <w:p w14:paraId="526B6AE2" w14:textId="27ED19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R4-2120733</w:t>
            </w:r>
          </w:p>
        </w:tc>
        <w:tc>
          <w:tcPr>
            <w:tcW w:w="0" w:type="auto"/>
          </w:tcPr>
          <w:p w14:paraId="7DF03A9D" w14:textId="4DF9A4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[101-e][318] NR_DL1024QAM_Demod_NWM</w:t>
            </w:r>
          </w:p>
        </w:tc>
        <w:tc>
          <w:tcPr>
            <w:tcW w:w="0" w:type="auto"/>
          </w:tcPr>
          <w:p w14:paraId="04058310" w14:textId="7D246C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281B130" w14:textId="796FD0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775701" w14:textId="51A7C6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R4-2120610</w:t>
            </w:r>
          </w:p>
        </w:tc>
        <w:tc>
          <w:tcPr>
            <w:tcW w:w="0" w:type="auto"/>
          </w:tcPr>
          <w:p w14:paraId="11518F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7E9DD1" w14:textId="77777777" w:rsidTr="00AB1096">
        <w:tc>
          <w:tcPr>
            <w:tcW w:w="0" w:type="auto"/>
          </w:tcPr>
          <w:p w14:paraId="039A4F31" w14:textId="567931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R4-2120734</w:t>
            </w:r>
          </w:p>
        </w:tc>
        <w:tc>
          <w:tcPr>
            <w:tcW w:w="0" w:type="auto"/>
          </w:tcPr>
          <w:p w14:paraId="51DCC0AC" w14:textId="027FB9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[101-e][319] NR_HST_FR1_Demod</w:t>
            </w:r>
          </w:p>
        </w:tc>
        <w:tc>
          <w:tcPr>
            <w:tcW w:w="0" w:type="auto"/>
          </w:tcPr>
          <w:p w14:paraId="1CD87754" w14:textId="790260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7669A1F" w14:textId="6B48CB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337179" w14:textId="62C435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R4-2120611</w:t>
            </w:r>
          </w:p>
        </w:tc>
        <w:tc>
          <w:tcPr>
            <w:tcW w:w="0" w:type="auto"/>
          </w:tcPr>
          <w:p w14:paraId="2E95237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E99BB52" w14:textId="77777777" w:rsidTr="00AB1096">
        <w:tc>
          <w:tcPr>
            <w:tcW w:w="0" w:type="auto"/>
          </w:tcPr>
          <w:p w14:paraId="45C0DE7D" w14:textId="5AB3F8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R4-2120735</w:t>
            </w:r>
          </w:p>
        </w:tc>
        <w:tc>
          <w:tcPr>
            <w:tcW w:w="0" w:type="auto"/>
          </w:tcPr>
          <w:p w14:paraId="13242F30" w14:textId="455609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[101-e][320] NR_HST_FR2_Scenario</w:t>
            </w:r>
          </w:p>
        </w:tc>
        <w:tc>
          <w:tcPr>
            <w:tcW w:w="0" w:type="auto"/>
          </w:tcPr>
          <w:p w14:paraId="6E330CBE" w14:textId="10A582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377CB9BA" w14:textId="3881AA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EDF334" w14:textId="61725E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R4-2120612</w:t>
            </w:r>
          </w:p>
        </w:tc>
        <w:tc>
          <w:tcPr>
            <w:tcW w:w="0" w:type="auto"/>
          </w:tcPr>
          <w:p w14:paraId="3197FB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5E06E4" w14:textId="77777777" w:rsidTr="00AB1096">
        <w:tc>
          <w:tcPr>
            <w:tcW w:w="0" w:type="auto"/>
          </w:tcPr>
          <w:p w14:paraId="01E56D79" w14:textId="623B49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R4-2120736</w:t>
            </w:r>
          </w:p>
        </w:tc>
        <w:tc>
          <w:tcPr>
            <w:tcW w:w="0" w:type="auto"/>
          </w:tcPr>
          <w:p w14:paraId="59A56F55" w14:textId="1774D4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[101-e][321] NR_HST_FR2_Demod</w:t>
            </w:r>
          </w:p>
        </w:tc>
        <w:tc>
          <w:tcPr>
            <w:tcW w:w="0" w:type="auto"/>
          </w:tcPr>
          <w:p w14:paraId="3AACE872" w14:textId="781715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65E42B8" w14:textId="28961D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325680" w14:textId="2208B3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R4-2120631</w:t>
            </w:r>
          </w:p>
        </w:tc>
        <w:tc>
          <w:tcPr>
            <w:tcW w:w="0" w:type="auto"/>
          </w:tcPr>
          <w:p w14:paraId="5B2D35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1FC66D" w14:textId="77777777" w:rsidTr="00AB1096">
        <w:tc>
          <w:tcPr>
            <w:tcW w:w="0" w:type="auto"/>
          </w:tcPr>
          <w:p w14:paraId="3C1AB090" w14:textId="350C12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R4-2120737</w:t>
            </w:r>
          </w:p>
        </w:tc>
        <w:tc>
          <w:tcPr>
            <w:tcW w:w="0" w:type="auto"/>
          </w:tcPr>
          <w:p w14:paraId="66F452AF" w14:textId="2B2B96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[101-e][322] NR_perf_enh2_Demod_Part1</w:t>
            </w:r>
          </w:p>
        </w:tc>
        <w:tc>
          <w:tcPr>
            <w:tcW w:w="0" w:type="auto"/>
          </w:tcPr>
          <w:p w14:paraId="461503A0" w14:textId="42348B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2F38FB3A" w14:textId="74E740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0A9B57" w14:textId="66B4B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R4-2120614</w:t>
            </w:r>
          </w:p>
        </w:tc>
        <w:tc>
          <w:tcPr>
            <w:tcW w:w="0" w:type="auto"/>
          </w:tcPr>
          <w:p w14:paraId="09F626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74A8E0" w14:textId="77777777" w:rsidTr="00AB1096">
        <w:tc>
          <w:tcPr>
            <w:tcW w:w="0" w:type="auto"/>
          </w:tcPr>
          <w:p w14:paraId="1338F30D" w14:textId="767F82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R4-2120738</w:t>
            </w:r>
          </w:p>
        </w:tc>
        <w:tc>
          <w:tcPr>
            <w:tcW w:w="0" w:type="auto"/>
          </w:tcPr>
          <w:p w14:paraId="0AD107CD" w14:textId="14CF7B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[101-e][323] NR_perf_enh2_Demod_Part2</w:t>
            </w:r>
          </w:p>
        </w:tc>
        <w:tc>
          <w:tcPr>
            <w:tcW w:w="0" w:type="auto"/>
          </w:tcPr>
          <w:p w14:paraId="1025014B" w14:textId="76C17B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76AF4819" w14:textId="779C3E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6DED94" w14:textId="400D2B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R4-2120615</w:t>
            </w:r>
          </w:p>
        </w:tc>
        <w:tc>
          <w:tcPr>
            <w:tcW w:w="0" w:type="auto"/>
          </w:tcPr>
          <w:p w14:paraId="3D4022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99C242" w14:textId="77777777" w:rsidTr="00AB1096">
        <w:tc>
          <w:tcPr>
            <w:tcW w:w="0" w:type="auto"/>
          </w:tcPr>
          <w:p w14:paraId="63736DED" w14:textId="17BE13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R4-2120739</w:t>
            </w:r>
          </w:p>
        </w:tc>
        <w:tc>
          <w:tcPr>
            <w:tcW w:w="0" w:type="auto"/>
          </w:tcPr>
          <w:p w14:paraId="5E4D0219" w14:textId="72069C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[101-e][324] NR_perf_enh2_Demod_Part3</w:t>
            </w:r>
          </w:p>
        </w:tc>
        <w:tc>
          <w:tcPr>
            <w:tcW w:w="0" w:type="auto"/>
          </w:tcPr>
          <w:p w14:paraId="4B567397" w14:textId="02BF4D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E9D4105" w14:textId="001399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D43C81" w14:textId="0AE257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R4-2120616</w:t>
            </w:r>
          </w:p>
        </w:tc>
        <w:tc>
          <w:tcPr>
            <w:tcW w:w="0" w:type="auto"/>
          </w:tcPr>
          <w:p w14:paraId="4621D2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C345D1" w14:textId="77777777" w:rsidTr="00AB1096">
        <w:tc>
          <w:tcPr>
            <w:tcW w:w="0" w:type="auto"/>
          </w:tcPr>
          <w:p w14:paraId="7A5FE757" w14:textId="705A39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R4-2120740</w:t>
            </w:r>
          </w:p>
        </w:tc>
        <w:tc>
          <w:tcPr>
            <w:tcW w:w="0" w:type="auto"/>
          </w:tcPr>
          <w:p w14:paraId="4C3AE9F1" w14:textId="506702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[101-e][309] NTN_Solutions_Part1</w:t>
            </w:r>
          </w:p>
        </w:tc>
        <w:tc>
          <w:tcPr>
            <w:tcW w:w="0" w:type="auto"/>
          </w:tcPr>
          <w:p w14:paraId="0B2DADC7" w14:textId="1AC66B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72705BFE" w14:textId="490EC3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862206" w14:textId="565DF3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R4-2120617</w:t>
            </w:r>
          </w:p>
        </w:tc>
        <w:tc>
          <w:tcPr>
            <w:tcW w:w="0" w:type="auto"/>
          </w:tcPr>
          <w:p w14:paraId="43D418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390833" w14:textId="77777777" w:rsidTr="00AB1096">
        <w:tc>
          <w:tcPr>
            <w:tcW w:w="0" w:type="auto"/>
          </w:tcPr>
          <w:p w14:paraId="6F3DA34E" w14:textId="0FFC7C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R4-2120741</w:t>
            </w:r>
          </w:p>
        </w:tc>
        <w:tc>
          <w:tcPr>
            <w:tcW w:w="0" w:type="auto"/>
          </w:tcPr>
          <w:p w14:paraId="2AAEE092" w14:textId="643470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[101-e][310] NTN_Solutions_Part2</w:t>
            </w:r>
          </w:p>
        </w:tc>
        <w:tc>
          <w:tcPr>
            <w:tcW w:w="0" w:type="auto"/>
          </w:tcPr>
          <w:p w14:paraId="11EA16FC" w14:textId="4AC670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C808222" w14:textId="39DAAA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0D4238" w14:textId="14C124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R4-2120624</w:t>
            </w:r>
          </w:p>
        </w:tc>
        <w:tc>
          <w:tcPr>
            <w:tcW w:w="0" w:type="auto"/>
          </w:tcPr>
          <w:p w14:paraId="1CB23F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BE69EC" w14:textId="77777777" w:rsidTr="00AB1096">
        <w:tc>
          <w:tcPr>
            <w:tcW w:w="0" w:type="auto"/>
          </w:tcPr>
          <w:p w14:paraId="43C79A46" w14:textId="49F275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R4-2120742</w:t>
            </w:r>
          </w:p>
        </w:tc>
        <w:tc>
          <w:tcPr>
            <w:tcW w:w="0" w:type="auto"/>
          </w:tcPr>
          <w:p w14:paraId="5B764EBD" w14:textId="75851A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[101-e][311] NTN_Solutions_Part3</w:t>
            </w:r>
          </w:p>
        </w:tc>
        <w:tc>
          <w:tcPr>
            <w:tcW w:w="0" w:type="auto"/>
          </w:tcPr>
          <w:p w14:paraId="64B7844C" w14:textId="0E5C6F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F5B3711" w14:textId="0B2BA5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5C70C1" w14:textId="2467D8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R4-2120618</w:t>
            </w:r>
          </w:p>
        </w:tc>
        <w:tc>
          <w:tcPr>
            <w:tcW w:w="0" w:type="auto"/>
          </w:tcPr>
          <w:p w14:paraId="0A5E4D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445EB4" w14:textId="77777777" w:rsidTr="00AB1096">
        <w:tc>
          <w:tcPr>
            <w:tcW w:w="0" w:type="auto"/>
          </w:tcPr>
          <w:p w14:paraId="0B0D0376" w14:textId="27F1E2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R4-2120743</w:t>
            </w:r>
          </w:p>
        </w:tc>
        <w:tc>
          <w:tcPr>
            <w:tcW w:w="0" w:type="auto"/>
          </w:tcPr>
          <w:p w14:paraId="0D4A8902" w14:textId="058F05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[101-e][312] NR_exto71GHz_BSRF</w:t>
            </w:r>
          </w:p>
        </w:tc>
        <w:tc>
          <w:tcPr>
            <w:tcW w:w="0" w:type="auto"/>
          </w:tcPr>
          <w:p w14:paraId="7F76BB9C" w14:textId="5AC5E0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9083E1F" w14:textId="743794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43D4D9" w14:textId="134973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R4-2120619</w:t>
            </w:r>
          </w:p>
        </w:tc>
        <w:tc>
          <w:tcPr>
            <w:tcW w:w="0" w:type="auto"/>
          </w:tcPr>
          <w:p w14:paraId="71495B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DA65F0" w14:textId="77777777" w:rsidTr="00AB1096">
        <w:tc>
          <w:tcPr>
            <w:tcW w:w="0" w:type="auto"/>
          </w:tcPr>
          <w:p w14:paraId="59652C6B" w14:textId="7D858F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R4-2120744</w:t>
            </w:r>
          </w:p>
        </w:tc>
        <w:tc>
          <w:tcPr>
            <w:tcW w:w="0" w:type="auto"/>
          </w:tcPr>
          <w:p w14:paraId="1965F498" w14:textId="07D401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[101-e][313] NR_eIAB</w:t>
            </w:r>
          </w:p>
        </w:tc>
        <w:tc>
          <w:tcPr>
            <w:tcW w:w="0" w:type="auto"/>
          </w:tcPr>
          <w:p w14:paraId="77651806" w14:textId="6B489C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C578FD8" w14:textId="5BA021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64070" w14:textId="29252C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R4-2120620</w:t>
            </w:r>
          </w:p>
        </w:tc>
        <w:tc>
          <w:tcPr>
            <w:tcW w:w="0" w:type="auto"/>
          </w:tcPr>
          <w:p w14:paraId="2A52E2F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AC4DAE" w14:textId="77777777" w:rsidTr="00AB1096">
        <w:tc>
          <w:tcPr>
            <w:tcW w:w="0" w:type="auto"/>
          </w:tcPr>
          <w:p w14:paraId="1D558E00" w14:textId="712CF2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R4-2120745</w:t>
            </w:r>
          </w:p>
        </w:tc>
        <w:tc>
          <w:tcPr>
            <w:tcW w:w="0" w:type="auto"/>
          </w:tcPr>
          <w:p w14:paraId="763562A6" w14:textId="644E3D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[101-e][328] FR2_enhTestMethods_Part1</w:t>
            </w:r>
          </w:p>
        </w:tc>
        <w:tc>
          <w:tcPr>
            <w:tcW w:w="0" w:type="auto"/>
          </w:tcPr>
          <w:p w14:paraId="79167389" w14:textId="28A1F4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D5B4B13" w14:textId="6836C2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5BFEED" w14:textId="17BEC9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R4-2120621</w:t>
            </w:r>
          </w:p>
        </w:tc>
        <w:tc>
          <w:tcPr>
            <w:tcW w:w="0" w:type="auto"/>
          </w:tcPr>
          <w:p w14:paraId="7E4FC1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2F71A3" w14:textId="77777777" w:rsidTr="00AB1096">
        <w:tc>
          <w:tcPr>
            <w:tcW w:w="0" w:type="auto"/>
          </w:tcPr>
          <w:p w14:paraId="56E6A5F1" w14:textId="362721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R4-2120746</w:t>
            </w:r>
          </w:p>
        </w:tc>
        <w:tc>
          <w:tcPr>
            <w:tcW w:w="0" w:type="auto"/>
          </w:tcPr>
          <w:p w14:paraId="6978FB92" w14:textId="163F05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[101-e][329] FR2_enhTestMethods_Part2_NWM</w:t>
            </w:r>
          </w:p>
        </w:tc>
        <w:tc>
          <w:tcPr>
            <w:tcW w:w="0" w:type="auto"/>
          </w:tcPr>
          <w:p w14:paraId="6157F4E4" w14:textId="0AD317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65ABB67" w14:textId="5F3BA7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41976" w14:textId="0E8A89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R4-2120622</w:t>
            </w:r>
          </w:p>
        </w:tc>
        <w:tc>
          <w:tcPr>
            <w:tcW w:w="0" w:type="auto"/>
          </w:tcPr>
          <w:p w14:paraId="20E1A2C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59A186B" w14:textId="77777777" w:rsidTr="00AB1096">
        <w:tc>
          <w:tcPr>
            <w:tcW w:w="0" w:type="auto"/>
          </w:tcPr>
          <w:p w14:paraId="562D42C6" w14:textId="33A7B0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R4-2120747</w:t>
            </w:r>
          </w:p>
        </w:tc>
        <w:tc>
          <w:tcPr>
            <w:tcW w:w="0" w:type="auto"/>
          </w:tcPr>
          <w:p w14:paraId="21678E28" w14:textId="431D24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36.124: correction of the frequency range for the RI test, Rel-15</w:t>
            </w:r>
          </w:p>
        </w:tc>
        <w:tc>
          <w:tcPr>
            <w:tcW w:w="0" w:type="auto"/>
          </w:tcPr>
          <w:p w14:paraId="1CC56169" w14:textId="501C90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36BA8E" w14:textId="72DB75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9FC961" w14:textId="6825C3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R4-2119126</w:t>
            </w:r>
          </w:p>
        </w:tc>
        <w:tc>
          <w:tcPr>
            <w:tcW w:w="0" w:type="auto"/>
          </w:tcPr>
          <w:p w14:paraId="55FD68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A2E270" w14:textId="77777777" w:rsidTr="00AB1096">
        <w:tc>
          <w:tcPr>
            <w:tcW w:w="0" w:type="auto"/>
          </w:tcPr>
          <w:p w14:paraId="60F583B5" w14:textId="6AD592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R4-2120748</w:t>
            </w:r>
          </w:p>
        </w:tc>
        <w:tc>
          <w:tcPr>
            <w:tcW w:w="0" w:type="auto"/>
          </w:tcPr>
          <w:p w14:paraId="45CAA5A6" w14:textId="1E61CC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36.124: correction of the frequency range for the RI test, Rel-16</w:t>
            </w:r>
          </w:p>
        </w:tc>
        <w:tc>
          <w:tcPr>
            <w:tcW w:w="0" w:type="auto"/>
          </w:tcPr>
          <w:p w14:paraId="0A41A48E" w14:textId="28F96D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52877F" w14:textId="03E96E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24D78B" w14:textId="2D4149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R4-2119127</w:t>
            </w:r>
          </w:p>
        </w:tc>
        <w:tc>
          <w:tcPr>
            <w:tcW w:w="0" w:type="auto"/>
          </w:tcPr>
          <w:p w14:paraId="006DE97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AB0AA1" w14:textId="77777777" w:rsidTr="00AB1096">
        <w:tc>
          <w:tcPr>
            <w:tcW w:w="0" w:type="auto"/>
          </w:tcPr>
          <w:p w14:paraId="470085C6" w14:textId="59C3A4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R4-2120749</w:t>
            </w:r>
          </w:p>
        </w:tc>
        <w:tc>
          <w:tcPr>
            <w:tcW w:w="0" w:type="auto"/>
          </w:tcPr>
          <w:p w14:paraId="7A18C947" w14:textId="418786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NTN co-existence study</w:t>
            </w:r>
          </w:p>
        </w:tc>
        <w:tc>
          <w:tcPr>
            <w:tcW w:w="0" w:type="auto"/>
          </w:tcPr>
          <w:p w14:paraId="23EEAC85" w14:textId="0734F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65D2A62" w14:textId="168EBF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2FB0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A4DE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F2E39E" w14:textId="77777777" w:rsidTr="00AB1096">
        <w:tc>
          <w:tcPr>
            <w:tcW w:w="0" w:type="auto"/>
          </w:tcPr>
          <w:p w14:paraId="2C9A3479" w14:textId="1412FB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R4-2120750</w:t>
            </w:r>
          </w:p>
        </w:tc>
        <w:tc>
          <w:tcPr>
            <w:tcW w:w="0" w:type="auto"/>
          </w:tcPr>
          <w:p w14:paraId="32DBDC0D" w14:textId="374020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HAPS co-existence study</w:t>
            </w:r>
          </w:p>
        </w:tc>
        <w:tc>
          <w:tcPr>
            <w:tcW w:w="0" w:type="auto"/>
          </w:tcPr>
          <w:p w14:paraId="3795AD40" w14:textId="323A12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4243184" w14:textId="78D2A2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8C50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707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2F47DE" w14:textId="77777777" w:rsidTr="00AB1096">
        <w:tc>
          <w:tcPr>
            <w:tcW w:w="0" w:type="auto"/>
          </w:tcPr>
          <w:p w14:paraId="399961EA" w14:textId="2EE4C0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R4-2120751</w:t>
            </w:r>
          </w:p>
        </w:tc>
        <w:tc>
          <w:tcPr>
            <w:tcW w:w="0" w:type="auto"/>
          </w:tcPr>
          <w:p w14:paraId="4C4E224D" w14:textId="18CB18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38.803: Addition of array antenna model extension in subclause 5.2.3</w:t>
            </w:r>
          </w:p>
        </w:tc>
        <w:tc>
          <w:tcPr>
            <w:tcW w:w="0" w:type="auto"/>
          </w:tcPr>
          <w:p w14:paraId="6C86CB12" w14:textId="426662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296F59" w14:textId="6CD0F5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2A15BE8" w14:textId="276116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R4-2118459</w:t>
            </w:r>
          </w:p>
        </w:tc>
        <w:tc>
          <w:tcPr>
            <w:tcW w:w="0" w:type="auto"/>
          </w:tcPr>
          <w:p w14:paraId="334FC4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CC652D" w14:textId="77777777" w:rsidTr="00AB1096">
        <w:tc>
          <w:tcPr>
            <w:tcW w:w="0" w:type="auto"/>
          </w:tcPr>
          <w:p w14:paraId="52247115" w14:textId="19520D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R4-2120752</w:t>
            </w:r>
          </w:p>
        </w:tc>
        <w:tc>
          <w:tcPr>
            <w:tcW w:w="0" w:type="auto"/>
          </w:tcPr>
          <w:p w14:paraId="5B131DED" w14:textId="7BE9E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38.820: Addition of array antenna model extension in subclause 7.2</w:t>
            </w:r>
          </w:p>
        </w:tc>
        <w:tc>
          <w:tcPr>
            <w:tcW w:w="0" w:type="auto"/>
          </w:tcPr>
          <w:p w14:paraId="076FEB23" w14:textId="5870F1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9C4F9D" w14:textId="7FE081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A73930" w14:textId="62CB0F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R4-2118460</w:t>
            </w:r>
          </w:p>
        </w:tc>
        <w:tc>
          <w:tcPr>
            <w:tcW w:w="0" w:type="auto"/>
          </w:tcPr>
          <w:p w14:paraId="3849C9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413479" w14:textId="77777777" w:rsidTr="00AB1096">
        <w:tc>
          <w:tcPr>
            <w:tcW w:w="0" w:type="auto"/>
          </w:tcPr>
          <w:p w14:paraId="4F2D6A79" w14:textId="3186B2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R4-2120753</w:t>
            </w:r>
          </w:p>
        </w:tc>
        <w:tc>
          <w:tcPr>
            <w:tcW w:w="0" w:type="auto"/>
          </w:tcPr>
          <w:p w14:paraId="1C5A8E22" w14:textId="1787B4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PAD management</w:t>
            </w:r>
          </w:p>
        </w:tc>
        <w:tc>
          <w:tcPr>
            <w:tcW w:w="0" w:type="auto"/>
          </w:tcPr>
          <w:p w14:paraId="590B7096" w14:textId="4C1FB1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6EB1A36" w14:textId="76EF00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595CCA" w14:textId="4A0352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R4-2118904</w:t>
            </w:r>
          </w:p>
        </w:tc>
        <w:tc>
          <w:tcPr>
            <w:tcW w:w="0" w:type="auto"/>
          </w:tcPr>
          <w:p w14:paraId="13497C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A99468" w14:textId="77777777" w:rsidTr="00AB1096">
        <w:tc>
          <w:tcPr>
            <w:tcW w:w="0" w:type="auto"/>
          </w:tcPr>
          <w:p w14:paraId="04C6B893" w14:textId="54AF1A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R4-2120754</w:t>
            </w:r>
          </w:p>
        </w:tc>
        <w:tc>
          <w:tcPr>
            <w:tcW w:w="0" w:type="auto"/>
          </w:tcPr>
          <w:p w14:paraId="56A38863" w14:textId="5CA1D7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Introduction of Noc power level for n259 PC5</w:t>
            </w:r>
          </w:p>
        </w:tc>
        <w:tc>
          <w:tcPr>
            <w:tcW w:w="0" w:type="auto"/>
          </w:tcPr>
          <w:p w14:paraId="5AB42584" w14:textId="47D024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1013D7" w14:textId="170272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D6059C" w14:textId="53EB1E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R4-2118687</w:t>
            </w:r>
          </w:p>
        </w:tc>
        <w:tc>
          <w:tcPr>
            <w:tcW w:w="0" w:type="auto"/>
          </w:tcPr>
          <w:p w14:paraId="70A1F7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843F01" w14:textId="77777777" w:rsidTr="00AB1096">
        <w:tc>
          <w:tcPr>
            <w:tcW w:w="0" w:type="auto"/>
          </w:tcPr>
          <w:p w14:paraId="203E885F" w14:textId="4D71ED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R4-2120755</w:t>
            </w:r>
          </w:p>
        </w:tc>
        <w:tc>
          <w:tcPr>
            <w:tcW w:w="0" w:type="auto"/>
          </w:tcPr>
          <w:p w14:paraId="1A025691" w14:textId="269EA2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BFB90A" w14:textId="2ED184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42A8F98" w14:textId="36D056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D3A7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4F3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7A8A72" w14:textId="77777777" w:rsidTr="00AB1096">
        <w:tc>
          <w:tcPr>
            <w:tcW w:w="0" w:type="auto"/>
          </w:tcPr>
          <w:p w14:paraId="63CB3A56" w14:textId="6B1DDF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R4-2120756</w:t>
            </w:r>
          </w:p>
        </w:tc>
        <w:tc>
          <w:tcPr>
            <w:tcW w:w="0" w:type="auto"/>
          </w:tcPr>
          <w:p w14:paraId="0689E557" w14:textId="7419D1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with NRTC6 test configuration updates</w:t>
            </w:r>
          </w:p>
        </w:tc>
        <w:tc>
          <w:tcPr>
            <w:tcW w:w="0" w:type="auto"/>
          </w:tcPr>
          <w:p w14:paraId="732FE3E3" w14:textId="1D96424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0" w:type="auto"/>
          </w:tcPr>
          <w:p w14:paraId="0F467EE4" w14:textId="2879F3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7EBB62" w14:textId="69877D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R4-2119439</w:t>
            </w:r>
          </w:p>
        </w:tc>
        <w:tc>
          <w:tcPr>
            <w:tcW w:w="0" w:type="auto"/>
          </w:tcPr>
          <w:p w14:paraId="7EE76E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21045D" w14:textId="77777777" w:rsidTr="00AB1096">
        <w:tc>
          <w:tcPr>
            <w:tcW w:w="0" w:type="auto"/>
          </w:tcPr>
          <w:p w14:paraId="2DA03283" w14:textId="11B137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R4-2120757</w:t>
            </w:r>
          </w:p>
        </w:tc>
        <w:tc>
          <w:tcPr>
            <w:tcW w:w="0" w:type="auto"/>
          </w:tcPr>
          <w:p w14:paraId="75BEA221" w14:textId="56BB7E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36.124: correction of the frequency range for the RI test, Rel-17</w:t>
            </w:r>
          </w:p>
        </w:tc>
        <w:tc>
          <w:tcPr>
            <w:tcW w:w="0" w:type="auto"/>
          </w:tcPr>
          <w:p w14:paraId="2D5EC453" w14:textId="71F59F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9E7334" w14:textId="7700A0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B65D92" w14:textId="6E130E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R4-2119128</w:t>
            </w:r>
          </w:p>
        </w:tc>
        <w:tc>
          <w:tcPr>
            <w:tcW w:w="0" w:type="auto"/>
          </w:tcPr>
          <w:p w14:paraId="63306F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939DFF" w14:textId="77777777" w:rsidTr="00AB1096">
        <w:tc>
          <w:tcPr>
            <w:tcW w:w="0" w:type="auto"/>
          </w:tcPr>
          <w:p w14:paraId="736651CA" w14:textId="4B211C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R4-2120758</w:t>
            </w:r>
          </w:p>
        </w:tc>
        <w:tc>
          <w:tcPr>
            <w:tcW w:w="0" w:type="auto"/>
          </w:tcPr>
          <w:p w14:paraId="375CB49D" w14:textId="50486A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scope on Luant modem</w:t>
            </w:r>
          </w:p>
        </w:tc>
        <w:tc>
          <w:tcPr>
            <w:tcW w:w="0" w:type="auto"/>
          </w:tcPr>
          <w:p w14:paraId="7A89A9BF" w14:textId="051A57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4205DE" w14:textId="5E9BF2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E7C455" w14:textId="1FBA29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R4-2119004</w:t>
            </w:r>
          </w:p>
        </w:tc>
        <w:tc>
          <w:tcPr>
            <w:tcW w:w="0" w:type="auto"/>
          </w:tcPr>
          <w:p w14:paraId="7763AA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F4C65B" w14:textId="77777777" w:rsidTr="00AB1096">
        <w:tc>
          <w:tcPr>
            <w:tcW w:w="0" w:type="auto"/>
          </w:tcPr>
          <w:p w14:paraId="5A47820A" w14:textId="466A4B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R4-2120759</w:t>
            </w:r>
          </w:p>
        </w:tc>
        <w:tc>
          <w:tcPr>
            <w:tcW w:w="0" w:type="auto"/>
          </w:tcPr>
          <w:p w14:paraId="0454999F" w14:textId="76E801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 38.863:Operating bands and channel arrangements</w:t>
            </w:r>
          </w:p>
        </w:tc>
        <w:tc>
          <w:tcPr>
            <w:tcW w:w="0" w:type="auto"/>
          </w:tcPr>
          <w:p w14:paraId="3C961006" w14:textId="3D7C36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3F196E9" w14:textId="6154AD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375597" w14:textId="089D04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R4-2119204</w:t>
            </w:r>
          </w:p>
        </w:tc>
        <w:tc>
          <w:tcPr>
            <w:tcW w:w="0" w:type="auto"/>
          </w:tcPr>
          <w:p w14:paraId="53DB5F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B82AB0" w14:textId="77777777" w:rsidTr="00AB1096">
        <w:tc>
          <w:tcPr>
            <w:tcW w:w="0" w:type="auto"/>
          </w:tcPr>
          <w:p w14:paraId="1459BA8F" w14:textId="0B4A8A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R4-2120760</w:t>
            </w:r>
          </w:p>
        </w:tc>
        <w:tc>
          <w:tcPr>
            <w:tcW w:w="0" w:type="auto"/>
          </w:tcPr>
          <w:p w14:paraId="5156C93A" w14:textId="45BD18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38.863 on system parameters on satellite bands</w:t>
            </w:r>
          </w:p>
        </w:tc>
        <w:tc>
          <w:tcPr>
            <w:tcW w:w="0" w:type="auto"/>
          </w:tcPr>
          <w:p w14:paraId="0972A8A4" w14:textId="0273CB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BC44A4" w14:textId="2F4517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A20FBB" w14:textId="089986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R4-2118716</w:t>
            </w:r>
          </w:p>
        </w:tc>
        <w:tc>
          <w:tcPr>
            <w:tcW w:w="0" w:type="auto"/>
          </w:tcPr>
          <w:p w14:paraId="4F4276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E1A81D1" w14:textId="77777777" w:rsidTr="00AB1096">
        <w:tc>
          <w:tcPr>
            <w:tcW w:w="0" w:type="auto"/>
          </w:tcPr>
          <w:p w14:paraId="5EE99460" w14:textId="19F2F4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R4-2120761</w:t>
            </w:r>
          </w:p>
        </w:tc>
        <w:tc>
          <w:tcPr>
            <w:tcW w:w="0" w:type="auto"/>
          </w:tcPr>
          <w:p w14:paraId="41EE1060" w14:textId="188D9C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Regulatory information - TP to TR 38.863</w:t>
            </w:r>
          </w:p>
        </w:tc>
        <w:tc>
          <w:tcPr>
            <w:tcW w:w="0" w:type="auto"/>
          </w:tcPr>
          <w:p w14:paraId="64F7031F" w14:textId="0BB762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3FAAB4" w14:textId="15575F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84B18D" w14:textId="53FDF8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R4-2118157</w:t>
            </w:r>
          </w:p>
        </w:tc>
        <w:tc>
          <w:tcPr>
            <w:tcW w:w="0" w:type="auto"/>
          </w:tcPr>
          <w:p w14:paraId="399C59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0E74F4" w14:textId="77777777" w:rsidTr="00AB1096">
        <w:tc>
          <w:tcPr>
            <w:tcW w:w="0" w:type="auto"/>
          </w:tcPr>
          <w:p w14:paraId="06FD294E" w14:textId="34A982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R4-2120762</w:t>
            </w:r>
          </w:p>
        </w:tc>
        <w:tc>
          <w:tcPr>
            <w:tcW w:w="0" w:type="auto"/>
          </w:tcPr>
          <w:p w14:paraId="392647C3" w14:textId="65F74B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38.863: node class, RF RX (6.2)</w:t>
            </w:r>
          </w:p>
        </w:tc>
        <w:tc>
          <w:tcPr>
            <w:tcW w:w="0" w:type="auto"/>
          </w:tcPr>
          <w:p w14:paraId="0C9BE70C" w14:textId="5B15CE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3FB7DB7" w14:textId="6E970A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12C4D2" w14:textId="338BFC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R4-2119142</w:t>
            </w:r>
          </w:p>
        </w:tc>
        <w:tc>
          <w:tcPr>
            <w:tcW w:w="0" w:type="auto"/>
          </w:tcPr>
          <w:p w14:paraId="5515A95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A96AF1" w14:textId="77777777" w:rsidTr="00AB1096">
        <w:tc>
          <w:tcPr>
            <w:tcW w:w="0" w:type="auto"/>
          </w:tcPr>
          <w:p w14:paraId="0B1A556B" w14:textId="73789E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R4-2120763</w:t>
            </w:r>
          </w:p>
        </w:tc>
        <w:tc>
          <w:tcPr>
            <w:tcW w:w="0" w:type="auto"/>
          </w:tcPr>
          <w:p w14:paraId="0C4B95B5" w14:textId="7564A3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38.863 on NTN UE transmission characteristics</w:t>
            </w:r>
          </w:p>
        </w:tc>
        <w:tc>
          <w:tcPr>
            <w:tcW w:w="0" w:type="auto"/>
          </w:tcPr>
          <w:p w14:paraId="4ABAFE32" w14:textId="30D33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B69BE9" w14:textId="30E882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87E1A8" w14:textId="62E8FF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R4-2118718</w:t>
            </w:r>
          </w:p>
        </w:tc>
        <w:tc>
          <w:tcPr>
            <w:tcW w:w="0" w:type="auto"/>
          </w:tcPr>
          <w:p w14:paraId="21E8C3B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DD2B3C" w14:textId="77777777" w:rsidTr="00AB1096">
        <w:tc>
          <w:tcPr>
            <w:tcW w:w="0" w:type="auto"/>
          </w:tcPr>
          <w:p w14:paraId="73E6CB14" w14:textId="10D040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R4-2120764</w:t>
            </w:r>
          </w:p>
        </w:tc>
        <w:tc>
          <w:tcPr>
            <w:tcW w:w="0" w:type="auto"/>
          </w:tcPr>
          <w:p w14:paraId="7809C5BC" w14:textId="204B9A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 reference measurement channels</w:t>
            </w:r>
          </w:p>
        </w:tc>
        <w:tc>
          <w:tcPr>
            <w:tcW w:w="0" w:type="auto"/>
          </w:tcPr>
          <w:p w14:paraId="29F3A6B9" w14:textId="0F64CE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34FD091" w14:textId="295A02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00F77C" w14:textId="7D222D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R4-2117995</w:t>
            </w:r>
          </w:p>
        </w:tc>
        <w:tc>
          <w:tcPr>
            <w:tcW w:w="0" w:type="auto"/>
          </w:tcPr>
          <w:p w14:paraId="48231B5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7AF8C9" w14:textId="77777777" w:rsidTr="00AB1096">
        <w:tc>
          <w:tcPr>
            <w:tcW w:w="0" w:type="auto"/>
          </w:tcPr>
          <w:p w14:paraId="0AB5DF12" w14:textId="10A700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R4-2120765</w:t>
            </w:r>
          </w:p>
        </w:tc>
        <w:tc>
          <w:tcPr>
            <w:tcW w:w="0" w:type="auto"/>
          </w:tcPr>
          <w:p w14:paraId="7E3B5D53" w14:textId="71C076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 reference measurement channels</w:t>
            </w:r>
          </w:p>
        </w:tc>
        <w:tc>
          <w:tcPr>
            <w:tcW w:w="0" w:type="auto"/>
          </w:tcPr>
          <w:p w14:paraId="4678244D" w14:textId="7F8761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A156E39" w14:textId="07C2E2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3248C9" w14:textId="5A89B2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R4-2117996</w:t>
            </w:r>
          </w:p>
        </w:tc>
        <w:tc>
          <w:tcPr>
            <w:tcW w:w="0" w:type="auto"/>
          </w:tcPr>
          <w:p w14:paraId="6B1F3D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696A43" w14:textId="77777777" w:rsidTr="00AB1096">
        <w:tc>
          <w:tcPr>
            <w:tcW w:w="0" w:type="auto"/>
          </w:tcPr>
          <w:p w14:paraId="1FB43CF5" w14:textId="701E56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R4-2120766</w:t>
            </w:r>
          </w:p>
        </w:tc>
        <w:tc>
          <w:tcPr>
            <w:tcW w:w="0" w:type="auto"/>
          </w:tcPr>
          <w:p w14:paraId="60933CB2" w14:textId="56F85E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8C73A0" w14:textId="11585B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63C7760" w14:textId="05B900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BC64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519B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8494A7" w14:textId="77777777" w:rsidTr="00AB1096">
        <w:tc>
          <w:tcPr>
            <w:tcW w:w="0" w:type="auto"/>
          </w:tcPr>
          <w:p w14:paraId="38840C40" w14:textId="7047B0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R4-2120767</w:t>
            </w:r>
          </w:p>
        </w:tc>
        <w:tc>
          <w:tcPr>
            <w:tcW w:w="0" w:type="auto"/>
          </w:tcPr>
          <w:p w14:paraId="3CD6C599" w14:textId="093F4C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OTA test methods for 52.6~71GHz</w:t>
            </w:r>
          </w:p>
        </w:tc>
        <w:tc>
          <w:tcPr>
            <w:tcW w:w="0" w:type="auto"/>
          </w:tcPr>
          <w:p w14:paraId="166749F6" w14:textId="5C6F380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38D31DF" w14:textId="31C5A1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BEE0C6" w14:textId="05D1FC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R4-2120698</w:t>
            </w:r>
          </w:p>
        </w:tc>
        <w:tc>
          <w:tcPr>
            <w:tcW w:w="0" w:type="auto"/>
          </w:tcPr>
          <w:p w14:paraId="77C1DE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077232D" w14:textId="77777777" w:rsidTr="00AB1096">
        <w:tc>
          <w:tcPr>
            <w:tcW w:w="0" w:type="auto"/>
          </w:tcPr>
          <w:p w14:paraId="247BE6FE" w14:textId="458D25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R4-2120768</w:t>
            </w:r>
          </w:p>
        </w:tc>
        <w:tc>
          <w:tcPr>
            <w:tcW w:w="0" w:type="auto"/>
          </w:tcPr>
          <w:p w14:paraId="4059623C" w14:textId="52F6BD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v1.2.0</w:t>
            </w:r>
          </w:p>
        </w:tc>
        <w:tc>
          <w:tcPr>
            <w:tcW w:w="0" w:type="auto"/>
          </w:tcPr>
          <w:p w14:paraId="401A67F8" w14:textId="5EC6A9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vivo, Intel</w:t>
            </w:r>
          </w:p>
        </w:tc>
        <w:tc>
          <w:tcPr>
            <w:tcW w:w="0" w:type="auto"/>
          </w:tcPr>
          <w:p w14:paraId="50137C92" w14:textId="0668F8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9EC0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D61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A53AC5" w14:textId="77777777" w:rsidTr="00AB1096">
        <w:tc>
          <w:tcPr>
            <w:tcW w:w="0" w:type="auto"/>
          </w:tcPr>
          <w:p w14:paraId="253E6C5A" w14:textId="6DCC71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R4-2120769</w:t>
            </w:r>
          </w:p>
        </w:tc>
        <w:tc>
          <w:tcPr>
            <w:tcW w:w="0" w:type="auto"/>
          </w:tcPr>
          <w:p w14:paraId="66CF7828" w14:textId="5721B4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towards two new recommendations "Generic unwanted emission characteristics of base / mobile stations using the terrestrial radio interfaces of IMT-2020"</w:t>
            </w:r>
          </w:p>
        </w:tc>
        <w:tc>
          <w:tcPr>
            <w:tcW w:w="0" w:type="auto"/>
          </w:tcPr>
          <w:p w14:paraId="404190F7" w14:textId="431E8B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6325EE" w14:textId="05E412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B2D8E7" w14:textId="199C0D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R4-2120661</w:t>
            </w:r>
          </w:p>
        </w:tc>
        <w:tc>
          <w:tcPr>
            <w:tcW w:w="0" w:type="auto"/>
          </w:tcPr>
          <w:p w14:paraId="6437ED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6861F4" w14:textId="77777777" w:rsidTr="00AB1096">
        <w:tc>
          <w:tcPr>
            <w:tcW w:w="0" w:type="auto"/>
          </w:tcPr>
          <w:p w14:paraId="53F04CD2" w14:textId="498282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R4-2120770</w:t>
            </w:r>
          </w:p>
        </w:tc>
        <w:tc>
          <w:tcPr>
            <w:tcW w:w="0" w:type="auto"/>
          </w:tcPr>
          <w:p w14:paraId="44C001D6" w14:textId="2EC58B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1024QAM</w:t>
            </w:r>
          </w:p>
        </w:tc>
        <w:tc>
          <w:tcPr>
            <w:tcW w:w="0" w:type="auto"/>
          </w:tcPr>
          <w:p w14:paraId="151337A6" w14:textId="6B9474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4AAB08" w14:textId="393343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900F92" w14:textId="7EBDBA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R4-2120657</w:t>
            </w:r>
          </w:p>
        </w:tc>
        <w:tc>
          <w:tcPr>
            <w:tcW w:w="0" w:type="auto"/>
          </w:tcPr>
          <w:p w14:paraId="35B240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2A01AF" w14:textId="77777777" w:rsidTr="00AB1096">
        <w:tc>
          <w:tcPr>
            <w:tcW w:w="0" w:type="auto"/>
          </w:tcPr>
          <w:p w14:paraId="6406E4BB" w14:textId="008F71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R4-2120771</w:t>
            </w:r>
          </w:p>
        </w:tc>
        <w:tc>
          <w:tcPr>
            <w:tcW w:w="0" w:type="auto"/>
          </w:tcPr>
          <w:p w14:paraId="7781D8A2" w14:textId="19FAE2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4B60C4F9" w14:textId="48D508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A7163B1" w14:textId="2FBF0B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0A51F8" w14:textId="4F2D0F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R4-2120669</w:t>
            </w:r>
          </w:p>
        </w:tc>
        <w:tc>
          <w:tcPr>
            <w:tcW w:w="0" w:type="auto"/>
          </w:tcPr>
          <w:p w14:paraId="65F77AAC" w14:textId="0EC310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R4-2120774</w:t>
            </w:r>
          </w:p>
        </w:tc>
      </w:tr>
      <w:tr w:rsidR="00AB1096" w14:paraId="55EFEA60" w14:textId="77777777" w:rsidTr="00AB1096">
        <w:tc>
          <w:tcPr>
            <w:tcW w:w="0" w:type="auto"/>
          </w:tcPr>
          <w:p w14:paraId="420E51CA" w14:textId="6FFF51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R4-2120772</w:t>
            </w:r>
          </w:p>
        </w:tc>
        <w:tc>
          <w:tcPr>
            <w:tcW w:w="0" w:type="auto"/>
          </w:tcPr>
          <w:p w14:paraId="3A648FBE" w14:textId="30D8E4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text proposal to update TR 38.863 NTN related RF and co-existence aspects</w:t>
            </w:r>
          </w:p>
        </w:tc>
        <w:tc>
          <w:tcPr>
            <w:tcW w:w="0" w:type="auto"/>
          </w:tcPr>
          <w:p w14:paraId="3EEB524D" w14:textId="0BBCA6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C12B7D" w14:textId="5F527F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AE3A3E" w14:textId="7AE117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R4-2120673</w:t>
            </w:r>
          </w:p>
        </w:tc>
        <w:tc>
          <w:tcPr>
            <w:tcW w:w="0" w:type="auto"/>
          </w:tcPr>
          <w:p w14:paraId="73FD42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8FC0B4" w14:textId="77777777" w:rsidTr="00AB1096">
        <w:tc>
          <w:tcPr>
            <w:tcW w:w="0" w:type="auto"/>
          </w:tcPr>
          <w:p w14:paraId="6F42ACD8" w14:textId="4AE0A2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R4-2120773</w:t>
            </w:r>
          </w:p>
        </w:tc>
        <w:tc>
          <w:tcPr>
            <w:tcW w:w="0" w:type="auto"/>
          </w:tcPr>
          <w:p w14:paraId="6BEDDD37" w14:textId="26C495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4C85D6" w14:textId="5EB5AD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5B72A26" w14:textId="7ABACC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ED8D1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E5D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5D77C0C" w14:textId="77777777" w:rsidTr="00AB1096">
        <w:tc>
          <w:tcPr>
            <w:tcW w:w="0" w:type="auto"/>
          </w:tcPr>
          <w:p w14:paraId="03ADA078" w14:textId="06BE91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R4-2120774</w:t>
            </w:r>
          </w:p>
        </w:tc>
        <w:tc>
          <w:tcPr>
            <w:tcW w:w="0" w:type="auto"/>
          </w:tcPr>
          <w:p w14:paraId="36F1CA93" w14:textId="57ED58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74F53EF8" w14:textId="47586D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F7D9A90" w14:textId="266037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9F8ADD" w14:textId="542ADF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R4-2120771</w:t>
            </w:r>
          </w:p>
        </w:tc>
        <w:tc>
          <w:tcPr>
            <w:tcW w:w="0" w:type="auto"/>
          </w:tcPr>
          <w:p w14:paraId="539F00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3638F9" w14:textId="77777777" w:rsidTr="00AB1096">
        <w:tc>
          <w:tcPr>
            <w:tcW w:w="0" w:type="auto"/>
          </w:tcPr>
          <w:p w14:paraId="38B1F4AA" w14:textId="7E3470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R4-2120775</w:t>
            </w:r>
          </w:p>
        </w:tc>
        <w:tc>
          <w:tcPr>
            <w:tcW w:w="0" w:type="auto"/>
          </w:tcPr>
          <w:p w14:paraId="1E03E1B8" w14:textId="3CBCEE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and UE demodulation requirement for FR2 HST</w:t>
            </w:r>
          </w:p>
        </w:tc>
        <w:tc>
          <w:tcPr>
            <w:tcW w:w="0" w:type="auto"/>
          </w:tcPr>
          <w:p w14:paraId="15F72005" w14:textId="371E73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49420EE" w14:textId="2635E5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C01E62" w14:textId="7CB93D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R4-2120702</w:t>
            </w:r>
          </w:p>
        </w:tc>
        <w:tc>
          <w:tcPr>
            <w:tcW w:w="0" w:type="auto"/>
          </w:tcPr>
          <w:p w14:paraId="425A59D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FECC5E" w14:textId="77777777" w:rsidTr="00AB1096">
        <w:tc>
          <w:tcPr>
            <w:tcW w:w="0" w:type="auto"/>
          </w:tcPr>
          <w:p w14:paraId="38FB68CA" w14:textId="78F32F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R4-2120776</w:t>
            </w:r>
          </w:p>
        </w:tc>
        <w:tc>
          <w:tcPr>
            <w:tcW w:w="0" w:type="auto"/>
          </w:tcPr>
          <w:p w14:paraId="1FEFE859" w14:textId="2466BD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for 38.863 v0.1.0</w:t>
            </w:r>
          </w:p>
        </w:tc>
        <w:tc>
          <w:tcPr>
            <w:tcW w:w="0" w:type="auto"/>
          </w:tcPr>
          <w:p w14:paraId="51B16570" w14:textId="148F08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vivo, Intel</w:t>
            </w:r>
          </w:p>
        </w:tc>
        <w:tc>
          <w:tcPr>
            <w:tcW w:w="0" w:type="auto"/>
          </w:tcPr>
          <w:p w14:paraId="1D8D61FD" w14:textId="4E35A8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F4FA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4A1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17EA8FB" w14:textId="77777777" w:rsidTr="00AB1096">
        <w:tc>
          <w:tcPr>
            <w:tcW w:w="0" w:type="auto"/>
          </w:tcPr>
          <w:p w14:paraId="67AC2680" w14:textId="53259E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R4-2120777</w:t>
            </w:r>
          </w:p>
        </w:tc>
        <w:tc>
          <w:tcPr>
            <w:tcW w:w="0" w:type="auto"/>
          </w:tcPr>
          <w:p w14:paraId="524DFC54" w14:textId="654F63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36.104 Maintenance (Rel-14, CAT F) </w:t>
            </w:r>
          </w:p>
        </w:tc>
        <w:tc>
          <w:tcPr>
            <w:tcW w:w="0" w:type="auto"/>
          </w:tcPr>
          <w:p w14:paraId="14D5F7B6" w14:textId="31B2EC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6F8CC8BF" w14:textId="3814DD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FE3A1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07D4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56ACBA" w14:textId="77777777" w:rsidTr="00AB1096">
        <w:tc>
          <w:tcPr>
            <w:tcW w:w="0" w:type="auto"/>
          </w:tcPr>
          <w:p w14:paraId="7F9932E9" w14:textId="222D2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R4-2120778</w:t>
            </w:r>
          </w:p>
        </w:tc>
        <w:tc>
          <w:tcPr>
            <w:tcW w:w="0" w:type="auto"/>
          </w:tcPr>
          <w:p w14:paraId="33431260" w14:textId="388427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(Rel-15, CAT F)</w:t>
            </w:r>
          </w:p>
        </w:tc>
        <w:tc>
          <w:tcPr>
            <w:tcW w:w="0" w:type="auto"/>
          </w:tcPr>
          <w:p w14:paraId="2F24BEEC" w14:textId="40DB2B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2FBD399B" w14:textId="3328C6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57A8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880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DB0E6E" w14:textId="77777777" w:rsidTr="00AB1096">
        <w:tc>
          <w:tcPr>
            <w:tcW w:w="0" w:type="auto"/>
          </w:tcPr>
          <w:p w14:paraId="27D5735F" w14:textId="27C55A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R4-2120779</w:t>
            </w:r>
          </w:p>
        </w:tc>
        <w:tc>
          <w:tcPr>
            <w:tcW w:w="0" w:type="auto"/>
          </w:tcPr>
          <w:p w14:paraId="42B7C872" w14:textId="593EA6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(Rel-16, CAT F)</w:t>
            </w:r>
          </w:p>
        </w:tc>
        <w:tc>
          <w:tcPr>
            <w:tcW w:w="0" w:type="auto"/>
          </w:tcPr>
          <w:p w14:paraId="1F919B74" w14:textId="537C78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3005630B" w14:textId="692500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B575C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4833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69D5B8" w14:textId="77777777" w:rsidTr="00AB1096">
        <w:tc>
          <w:tcPr>
            <w:tcW w:w="0" w:type="auto"/>
          </w:tcPr>
          <w:p w14:paraId="2A86DE8A" w14:textId="3B38A5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R4-2120780</w:t>
            </w:r>
          </w:p>
        </w:tc>
        <w:tc>
          <w:tcPr>
            <w:tcW w:w="0" w:type="auto"/>
          </w:tcPr>
          <w:p w14:paraId="13141699" w14:textId="072D09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36.104 Maintenance (Rel-17, CAT A) </w:t>
            </w:r>
          </w:p>
        </w:tc>
        <w:tc>
          <w:tcPr>
            <w:tcW w:w="0" w:type="auto"/>
          </w:tcPr>
          <w:p w14:paraId="04B3A37C" w14:textId="65DEB5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7A936C7D" w14:textId="2BD66A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B5EA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68AD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A09399" w14:textId="77777777" w:rsidTr="00AB1096">
        <w:tc>
          <w:tcPr>
            <w:tcW w:w="0" w:type="auto"/>
          </w:tcPr>
          <w:p w14:paraId="6C780783" w14:textId="724B5A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R4-2120781</w:t>
            </w:r>
          </w:p>
        </w:tc>
        <w:tc>
          <w:tcPr>
            <w:tcW w:w="0" w:type="auto"/>
          </w:tcPr>
          <w:p w14:paraId="53C50D52" w14:textId="4FCC8B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(Rel-14, CAT F)</w:t>
            </w:r>
          </w:p>
        </w:tc>
        <w:tc>
          <w:tcPr>
            <w:tcW w:w="0" w:type="auto"/>
          </w:tcPr>
          <w:p w14:paraId="499CEFCF" w14:textId="7516A1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24A8BD0E" w14:textId="0047DD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6988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E86A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E125AD" w14:textId="77777777" w:rsidTr="00AB1096">
        <w:tc>
          <w:tcPr>
            <w:tcW w:w="0" w:type="auto"/>
          </w:tcPr>
          <w:p w14:paraId="7379119E" w14:textId="576F113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R4-2120782</w:t>
            </w:r>
          </w:p>
        </w:tc>
        <w:tc>
          <w:tcPr>
            <w:tcW w:w="0" w:type="auto"/>
          </w:tcPr>
          <w:p w14:paraId="06A5C34D" w14:textId="5AF58EF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36.141 Maintenance (Rel-15, CAT F)</w:t>
            </w:r>
          </w:p>
        </w:tc>
        <w:tc>
          <w:tcPr>
            <w:tcW w:w="0" w:type="auto"/>
          </w:tcPr>
          <w:p w14:paraId="20421FD7" w14:textId="197A04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23CC3DCB" w14:textId="78FE1A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6B61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A18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AE8199C" w14:textId="77777777" w:rsidTr="00AB1096">
        <w:tc>
          <w:tcPr>
            <w:tcW w:w="0" w:type="auto"/>
          </w:tcPr>
          <w:p w14:paraId="351CFC18" w14:textId="752B3C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R4-2120783</w:t>
            </w:r>
          </w:p>
        </w:tc>
        <w:tc>
          <w:tcPr>
            <w:tcW w:w="0" w:type="auto"/>
          </w:tcPr>
          <w:p w14:paraId="33FFEB14" w14:textId="16B367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36.141 Maintenance (Rel-16, CAT A)</w:t>
            </w:r>
          </w:p>
        </w:tc>
        <w:tc>
          <w:tcPr>
            <w:tcW w:w="0" w:type="auto"/>
          </w:tcPr>
          <w:p w14:paraId="7BEA273E" w14:textId="7B9663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60F07294" w14:textId="53837C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6877C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C6CE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48C583" w14:textId="77777777" w:rsidTr="00AB1096">
        <w:tc>
          <w:tcPr>
            <w:tcW w:w="0" w:type="auto"/>
          </w:tcPr>
          <w:p w14:paraId="0A4A2E2E" w14:textId="12CE0B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R4-2120784</w:t>
            </w:r>
          </w:p>
        </w:tc>
        <w:tc>
          <w:tcPr>
            <w:tcW w:w="0" w:type="auto"/>
          </w:tcPr>
          <w:p w14:paraId="5ADA5454" w14:textId="05976B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36.141 Maintenance (Rel-17, CAT A) </w:t>
            </w:r>
          </w:p>
        </w:tc>
        <w:tc>
          <w:tcPr>
            <w:tcW w:w="0" w:type="auto"/>
          </w:tcPr>
          <w:p w14:paraId="04E20E82" w14:textId="1D01BA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6F534B98" w14:textId="666706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87F3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870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55EE44" w14:textId="77777777" w:rsidTr="00AB1096">
        <w:tc>
          <w:tcPr>
            <w:tcW w:w="0" w:type="auto"/>
          </w:tcPr>
          <w:p w14:paraId="45E4EC60" w14:textId="1AA282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R4-2120785</w:t>
            </w:r>
          </w:p>
        </w:tc>
        <w:tc>
          <w:tcPr>
            <w:tcW w:w="0" w:type="auto"/>
          </w:tcPr>
          <w:p w14:paraId="7A4D04ED" w14:textId="678342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(Rel-15, CAT F)</w:t>
            </w:r>
          </w:p>
        </w:tc>
        <w:tc>
          <w:tcPr>
            <w:tcW w:w="0" w:type="auto"/>
          </w:tcPr>
          <w:p w14:paraId="77C2E112" w14:textId="318DEB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0A415BD0" w14:textId="2C950C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6C002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4F68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869824" w14:textId="77777777" w:rsidTr="00AB1096">
        <w:tc>
          <w:tcPr>
            <w:tcW w:w="0" w:type="auto"/>
          </w:tcPr>
          <w:p w14:paraId="7EAE9367" w14:textId="558773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R4-2120786</w:t>
            </w:r>
          </w:p>
        </w:tc>
        <w:tc>
          <w:tcPr>
            <w:tcW w:w="0" w:type="auto"/>
          </w:tcPr>
          <w:p w14:paraId="0A59E430" w14:textId="486B6C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(Rel-16, CAT A)</w:t>
            </w:r>
          </w:p>
        </w:tc>
        <w:tc>
          <w:tcPr>
            <w:tcW w:w="0" w:type="auto"/>
          </w:tcPr>
          <w:p w14:paraId="3593AC07" w14:textId="5C3737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7D3B50EC" w14:textId="4D4D5D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9C59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EC5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C999E27" w14:textId="77777777" w:rsidTr="00AB1096">
        <w:tc>
          <w:tcPr>
            <w:tcW w:w="0" w:type="auto"/>
          </w:tcPr>
          <w:p w14:paraId="62C8D5F4" w14:textId="1C54FE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R4-2120787</w:t>
            </w:r>
          </w:p>
        </w:tc>
        <w:tc>
          <w:tcPr>
            <w:tcW w:w="0" w:type="auto"/>
          </w:tcPr>
          <w:p w14:paraId="4DC4CA5B" w14:textId="03C101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36.141 Maintenance (Rel-14, CAT F) </w:t>
            </w:r>
          </w:p>
        </w:tc>
        <w:tc>
          <w:tcPr>
            <w:tcW w:w="0" w:type="auto"/>
          </w:tcPr>
          <w:p w14:paraId="1193E14C" w14:textId="1E70E5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7136EB16" w14:textId="6C14FF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E599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04C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D9BDCB" w14:textId="77777777" w:rsidTr="00AB1096">
        <w:tc>
          <w:tcPr>
            <w:tcW w:w="0" w:type="auto"/>
          </w:tcPr>
          <w:p w14:paraId="4C2651DE" w14:textId="1A5304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R4-2120788</w:t>
            </w:r>
          </w:p>
        </w:tc>
        <w:tc>
          <w:tcPr>
            <w:tcW w:w="0" w:type="auto"/>
          </w:tcPr>
          <w:p w14:paraId="751F9A2C" w14:textId="7DDF1C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(Rel-15, CAT F)</w:t>
            </w:r>
          </w:p>
        </w:tc>
        <w:tc>
          <w:tcPr>
            <w:tcW w:w="0" w:type="auto"/>
          </w:tcPr>
          <w:p w14:paraId="586A72BC" w14:textId="735446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06C06DBE" w14:textId="0324F9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3EC48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632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CCB2BB" w14:textId="77777777" w:rsidTr="00AB1096">
        <w:tc>
          <w:tcPr>
            <w:tcW w:w="0" w:type="auto"/>
          </w:tcPr>
          <w:p w14:paraId="22B33AFD" w14:textId="2BF179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R4-2120789</w:t>
            </w:r>
          </w:p>
        </w:tc>
        <w:tc>
          <w:tcPr>
            <w:tcW w:w="0" w:type="auto"/>
          </w:tcPr>
          <w:p w14:paraId="50EABF58" w14:textId="69DAFE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(Rel-16, CAT A)</w:t>
            </w:r>
          </w:p>
        </w:tc>
        <w:tc>
          <w:tcPr>
            <w:tcW w:w="0" w:type="auto"/>
          </w:tcPr>
          <w:p w14:paraId="58BB7F17" w14:textId="1154CC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2C077351" w14:textId="7D3AE1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DFBB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185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0768AE" w14:textId="77777777" w:rsidTr="00AB1096">
        <w:tc>
          <w:tcPr>
            <w:tcW w:w="0" w:type="auto"/>
          </w:tcPr>
          <w:p w14:paraId="731F36A0" w14:textId="0D47C9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R4-2120790</w:t>
            </w:r>
          </w:p>
        </w:tc>
        <w:tc>
          <w:tcPr>
            <w:tcW w:w="0" w:type="auto"/>
          </w:tcPr>
          <w:p w14:paraId="0F7F8693" w14:textId="161001D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(Rel-17, CAT A)</w:t>
            </w:r>
          </w:p>
        </w:tc>
        <w:tc>
          <w:tcPr>
            <w:tcW w:w="0" w:type="auto"/>
          </w:tcPr>
          <w:p w14:paraId="2A5A5EFD" w14:textId="7F230D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MCC,Ericsson</w:t>
            </w:r>
          </w:p>
        </w:tc>
        <w:tc>
          <w:tcPr>
            <w:tcW w:w="0" w:type="auto"/>
          </w:tcPr>
          <w:p w14:paraId="67FAE27B" w14:textId="7EB714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CF68F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FAB53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C054CD" w14:textId="77777777" w:rsidTr="00AB1096">
        <w:tc>
          <w:tcPr>
            <w:tcW w:w="0" w:type="auto"/>
          </w:tcPr>
          <w:p w14:paraId="10DC2454" w14:textId="5281FF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R4-2120791</w:t>
            </w:r>
          </w:p>
        </w:tc>
        <w:tc>
          <w:tcPr>
            <w:tcW w:w="0" w:type="auto"/>
          </w:tcPr>
          <w:p w14:paraId="686A724B" w14:textId="604353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(Rel-14, CAT F)</w:t>
            </w:r>
          </w:p>
        </w:tc>
        <w:tc>
          <w:tcPr>
            <w:tcW w:w="0" w:type="auto"/>
          </w:tcPr>
          <w:p w14:paraId="56AFA7E6" w14:textId="11E374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2BC8F7AD" w14:textId="5DF47E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D268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03A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F25255" w14:textId="77777777" w:rsidTr="00AB1096">
        <w:tc>
          <w:tcPr>
            <w:tcW w:w="0" w:type="auto"/>
          </w:tcPr>
          <w:p w14:paraId="5925E51C" w14:textId="2D4D5B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R4-2120792</w:t>
            </w:r>
          </w:p>
        </w:tc>
        <w:tc>
          <w:tcPr>
            <w:tcW w:w="0" w:type="auto"/>
          </w:tcPr>
          <w:p w14:paraId="1DD33F7C" w14:textId="0BACAE3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(Rel-15, CAT F)</w:t>
            </w:r>
          </w:p>
        </w:tc>
        <w:tc>
          <w:tcPr>
            <w:tcW w:w="0" w:type="auto"/>
          </w:tcPr>
          <w:p w14:paraId="4C37497E" w14:textId="7AA44F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000B51A0" w14:textId="0C8C5F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471B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116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7D19B4A" w14:textId="77777777" w:rsidTr="00AB1096">
        <w:tc>
          <w:tcPr>
            <w:tcW w:w="0" w:type="auto"/>
          </w:tcPr>
          <w:p w14:paraId="51B471EF" w14:textId="3F3F57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R4-2120793</w:t>
            </w:r>
          </w:p>
        </w:tc>
        <w:tc>
          <w:tcPr>
            <w:tcW w:w="0" w:type="auto"/>
          </w:tcPr>
          <w:p w14:paraId="1283ADED" w14:textId="7C0E84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(Rel-16, CAT A)</w:t>
            </w:r>
          </w:p>
        </w:tc>
        <w:tc>
          <w:tcPr>
            <w:tcW w:w="0" w:type="auto"/>
          </w:tcPr>
          <w:p w14:paraId="60B4173E" w14:textId="540A93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77EC7D90" w14:textId="34BF0C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99E7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548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C8AA39" w14:textId="77777777" w:rsidTr="00AB1096">
        <w:tc>
          <w:tcPr>
            <w:tcW w:w="0" w:type="auto"/>
          </w:tcPr>
          <w:p w14:paraId="2FD3CF09" w14:textId="003734F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R4-2120794</w:t>
            </w:r>
          </w:p>
        </w:tc>
        <w:tc>
          <w:tcPr>
            <w:tcW w:w="0" w:type="auto"/>
          </w:tcPr>
          <w:p w14:paraId="6BBA6043" w14:textId="60F681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(Rel-17, CAT A)</w:t>
            </w:r>
          </w:p>
        </w:tc>
        <w:tc>
          <w:tcPr>
            <w:tcW w:w="0" w:type="auto"/>
          </w:tcPr>
          <w:p w14:paraId="680BDBEE" w14:textId="6BDD77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2A012163" w14:textId="2A44FB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6AAA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550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E35398" w14:textId="77777777" w:rsidTr="00AB1096">
        <w:tc>
          <w:tcPr>
            <w:tcW w:w="0" w:type="auto"/>
          </w:tcPr>
          <w:p w14:paraId="152DFD4E" w14:textId="4F0AF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R4-2120795</w:t>
            </w:r>
          </w:p>
        </w:tc>
        <w:tc>
          <w:tcPr>
            <w:tcW w:w="0" w:type="auto"/>
          </w:tcPr>
          <w:p w14:paraId="205B659D" w14:textId="736640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(Rel-14, CAT F)</w:t>
            </w:r>
          </w:p>
        </w:tc>
        <w:tc>
          <w:tcPr>
            <w:tcW w:w="0" w:type="auto"/>
          </w:tcPr>
          <w:p w14:paraId="6D560E6D" w14:textId="34B2B2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19745600" w14:textId="466FB7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13EE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C2B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1B5E3C" w14:textId="77777777" w:rsidTr="00AB1096">
        <w:tc>
          <w:tcPr>
            <w:tcW w:w="0" w:type="auto"/>
          </w:tcPr>
          <w:p w14:paraId="1D2F7D12" w14:textId="61FAD5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R4-2120796</w:t>
            </w:r>
          </w:p>
        </w:tc>
        <w:tc>
          <w:tcPr>
            <w:tcW w:w="0" w:type="auto"/>
          </w:tcPr>
          <w:p w14:paraId="41DDD1B6" w14:textId="6ED98D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(Rel-15, CAT F)</w:t>
            </w:r>
          </w:p>
        </w:tc>
        <w:tc>
          <w:tcPr>
            <w:tcW w:w="0" w:type="auto"/>
          </w:tcPr>
          <w:p w14:paraId="75C31977" w14:textId="2B0FE99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58B4EF14" w14:textId="1C804A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44AE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D616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173DEB" w14:textId="77777777" w:rsidTr="00AB1096">
        <w:tc>
          <w:tcPr>
            <w:tcW w:w="0" w:type="auto"/>
          </w:tcPr>
          <w:p w14:paraId="2705466B" w14:textId="6FAF1A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R4-2120797</w:t>
            </w:r>
          </w:p>
        </w:tc>
        <w:tc>
          <w:tcPr>
            <w:tcW w:w="0" w:type="auto"/>
          </w:tcPr>
          <w:p w14:paraId="106B48FF" w14:textId="2B9911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(Rel-16, CAT A)</w:t>
            </w:r>
          </w:p>
        </w:tc>
        <w:tc>
          <w:tcPr>
            <w:tcW w:w="0" w:type="auto"/>
          </w:tcPr>
          <w:p w14:paraId="7EDC151B" w14:textId="2A5427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5C22AF08" w14:textId="797FE8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A1BA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986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9DD492" w14:textId="77777777" w:rsidTr="00AB1096">
        <w:tc>
          <w:tcPr>
            <w:tcW w:w="0" w:type="auto"/>
          </w:tcPr>
          <w:p w14:paraId="44BE8417" w14:textId="05F0A7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R4-2120798</w:t>
            </w:r>
          </w:p>
        </w:tc>
        <w:tc>
          <w:tcPr>
            <w:tcW w:w="0" w:type="auto"/>
          </w:tcPr>
          <w:p w14:paraId="5BDE4E95" w14:textId="7C6517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(Rel-17, CAT A)</w:t>
            </w:r>
          </w:p>
        </w:tc>
        <w:tc>
          <w:tcPr>
            <w:tcW w:w="0" w:type="auto"/>
          </w:tcPr>
          <w:p w14:paraId="7A798277" w14:textId="4D348C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228F155B" w14:textId="73EF8F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32FC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E0B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C39CC7" w14:textId="77777777" w:rsidTr="00AB1096">
        <w:tc>
          <w:tcPr>
            <w:tcW w:w="0" w:type="auto"/>
          </w:tcPr>
          <w:p w14:paraId="2281565D" w14:textId="116276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R4-2120799</w:t>
            </w:r>
          </w:p>
        </w:tc>
        <w:tc>
          <w:tcPr>
            <w:tcW w:w="0" w:type="auto"/>
          </w:tcPr>
          <w:p w14:paraId="56DAE0A9" w14:textId="0970AD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(Rel-14, CAT F)</w:t>
            </w:r>
          </w:p>
        </w:tc>
        <w:tc>
          <w:tcPr>
            <w:tcW w:w="0" w:type="auto"/>
          </w:tcPr>
          <w:p w14:paraId="25E99A0C" w14:textId="42B39C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0DC7925B" w14:textId="7F9956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4678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170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0B0156" w14:textId="77777777" w:rsidTr="00AB1096">
        <w:tc>
          <w:tcPr>
            <w:tcW w:w="0" w:type="auto"/>
          </w:tcPr>
          <w:p w14:paraId="3C0DD445" w14:textId="003F0F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R4-2120800</w:t>
            </w:r>
          </w:p>
        </w:tc>
        <w:tc>
          <w:tcPr>
            <w:tcW w:w="0" w:type="auto"/>
          </w:tcPr>
          <w:p w14:paraId="79952FBB" w14:textId="0E4E9B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(Rel-15, CAT F)</w:t>
            </w:r>
          </w:p>
        </w:tc>
        <w:tc>
          <w:tcPr>
            <w:tcW w:w="0" w:type="auto"/>
          </w:tcPr>
          <w:p w14:paraId="6B5522E0" w14:textId="789DDD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3C27D4A6" w14:textId="5B4148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15C6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D156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9A2B85" w14:textId="77777777" w:rsidTr="00AB1096">
        <w:tc>
          <w:tcPr>
            <w:tcW w:w="0" w:type="auto"/>
          </w:tcPr>
          <w:p w14:paraId="664BCF55" w14:textId="268455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R4-2120801</w:t>
            </w:r>
          </w:p>
        </w:tc>
        <w:tc>
          <w:tcPr>
            <w:tcW w:w="0" w:type="auto"/>
          </w:tcPr>
          <w:p w14:paraId="055DED8A" w14:textId="3DCA19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(Rel-16, CAT A)</w:t>
            </w:r>
          </w:p>
        </w:tc>
        <w:tc>
          <w:tcPr>
            <w:tcW w:w="0" w:type="auto"/>
          </w:tcPr>
          <w:p w14:paraId="7F6E6BB2" w14:textId="0D53A1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4A267E14" w14:textId="5C5FEF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BFAD3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4082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65F54D" w14:textId="77777777" w:rsidTr="00AB1096">
        <w:tc>
          <w:tcPr>
            <w:tcW w:w="0" w:type="auto"/>
          </w:tcPr>
          <w:p w14:paraId="3CDFD2C8" w14:textId="41808B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R4-2120802</w:t>
            </w:r>
          </w:p>
        </w:tc>
        <w:tc>
          <w:tcPr>
            <w:tcW w:w="0" w:type="auto"/>
          </w:tcPr>
          <w:p w14:paraId="71A61AB2" w14:textId="7B766E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(Rel-17, CAT A)</w:t>
            </w:r>
          </w:p>
        </w:tc>
        <w:tc>
          <w:tcPr>
            <w:tcW w:w="0" w:type="auto"/>
          </w:tcPr>
          <w:p w14:paraId="0C5B08EA" w14:textId="09751D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1B71C25D" w14:textId="6CFFAC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3A3C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14E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2621F4" w14:textId="77777777" w:rsidTr="00AB1096">
        <w:tc>
          <w:tcPr>
            <w:tcW w:w="0" w:type="auto"/>
          </w:tcPr>
          <w:p w14:paraId="771CB40E" w14:textId="19F18D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R4-2120803</w:t>
            </w:r>
          </w:p>
        </w:tc>
        <w:tc>
          <w:tcPr>
            <w:tcW w:w="0" w:type="auto"/>
          </w:tcPr>
          <w:p w14:paraId="23347A38" w14:textId="62DB69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(Rel-15, CAT F)</w:t>
            </w:r>
          </w:p>
        </w:tc>
        <w:tc>
          <w:tcPr>
            <w:tcW w:w="0" w:type="auto"/>
          </w:tcPr>
          <w:p w14:paraId="2F417702" w14:textId="165D637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7D7F5832" w14:textId="17BDC0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6779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D80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B58F97" w14:textId="77777777" w:rsidTr="00AB1096">
        <w:tc>
          <w:tcPr>
            <w:tcW w:w="0" w:type="auto"/>
          </w:tcPr>
          <w:p w14:paraId="6A9A806E" w14:textId="085245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R4-2120804</w:t>
            </w:r>
          </w:p>
        </w:tc>
        <w:tc>
          <w:tcPr>
            <w:tcW w:w="0" w:type="auto"/>
          </w:tcPr>
          <w:p w14:paraId="443DDB92" w14:textId="5733FD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(Rel-16, CAT A)</w:t>
            </w:r>
          </w:p>
        </w:tc>
        <w:tc>
          <w:tcPr>
            <w:tcW w:w="0" w:type="auto"/>
          </w:tcPr>
          <w:p w14:paraId="141D4130" w14:textId="008950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415A9D6A" w14:textId="2EECF2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55B03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61D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F4B789" w14:textId="77777777" w:rsidTr="00AB1096">
        <w:tc>
          <w:tcPr>
            <w:tcW w:w="0" w:type="auto"/>
          </w:tcPr>
          <w:p w14:paraId="7960B057" w14:textId="5531F6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R4-2120805</w:t>
            </w:r>
          </w:p>
        </w:tc>
        <w:tc>
          <w:tcPr>
            <w:tcW w:w="0" w:type="auto"/>
          </w:tcPr>
          <w:p w14:paraId="0D5A049A" w14:textId="78CE9C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(Rel-17, CAT A)</w:t>
            </w:r>
          </w:p>
        </w:tc>
        <w:tc>
          <w:tcPr>
            <w:tcW w:w="0" w:type="auto"/>
          </w:tcPr>
          <w:p w14:paraId="516F3953" w14:textId="296743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32F6F387" w14:textId="799A6A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E95B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0FF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D53C44" w14:textId="77777777" w:rsidTr="00AB1096">
        <w:tc>
          <w:tcPr>
            <w:tcW w:w="0" w:type="auto"/>
          </w:tcPr>
          <w:p w14:paraId="05BE0206" w14:textId="49759E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R4-2120806</w:t>
            </w:r>
          </w:p>
        </w:tc>
        <w:tc>
          <w:tcPr>
            <w:tcW w:w="0" w:type="auto"/>
          </w:tcPr>
          <w:p w14:paraId="65604977" w14:textId="405404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(Rel-15, CAT F)</w:t>
            </w:r>
          </w:p>
        </w:tc>
        <w:tc>
          <w:tcPr>
            <w:tcW w:w="0" w:type="auto"/>
          </w:tcPr>
          <w:p w14:paraId="39EF374B" w14:textId="724323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0" w:type="auto"/>
          </w:tcPr>
          <w:p w14:paraId="292902A7" w14:textId="14B8C5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5782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EC8A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8E002E" w14:textId="77777777" w:rsidTr="00AB1096">
        <w:tc>
          <w:tcPr>
            <w:tcW w:w="0" w:type="auto"/>
          </w:tcPr>
          <w:p w14:paraId="2E3B1E82" w14:textId="09A9C3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R4-2120807</w:t>
            </w:r>
          </w:p>
        </w:tc>
        <w:tc>
          <w:tcPr>
            <w:tcW w:w="0" w:type="auto"/>
          </w:tcPr>
          <w:p w14:paraId="2D0E2EB4" w14:textId="50BAD0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(Rel-16, CAT F)</w:t>
            </w:r>
          </w:p>
        </w:tc>
        <w:tc>
          <w:tcPr>
            <w:tcW w:w="0" w:type="auto"/>
          </w:tcPr>
          <w:p w14:paraId="14228230" w14:textId="29DD25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0" w:type="auto"/>
          </w:tcPr>
          <w:p w14:paraId="0AE93A44" w14:textId="23F379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6CF9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B8E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0C070D" w14:textId="77777777" w:rsidTr="00AB1096">
        <w:tc>
          <w:tcPr>
            <w:tcW w:w="0" w:type="auto"/>
          </w:tcPr>
          <w:p w14:paraId="55E3E311" w14:textId="7677792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R4-2120808</w:t>
            </w:r>
          </w:p>
        </w:tc>
        <w:tc>
          <w:tcPr>
            <w:tcW w:w="0" w:type="auto"/>
          </w:tcPr>
          <w:p w14:paraId="228AEA5B" w14:textId="606EC7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(Rel-17, CAT A)</w:t>
            </w:r>
          </w:p>
        </w:tc>
        <w:tc>
          <w:tcPr>
            <w:tcW w:w="0" w:type="auto"/>
          </w:tcPr>
          <w:p w14:paraId="464D5D1B" w14:textId="14D6EC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0" w:type="auto"/>
          </w:tcPr>
          <w:p w14:paraId="20F9A98E" w14:textId="142C8B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EA70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51A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3D422D" w14:textId="77777777" w:rsidTr="00AB1096">
        <w:tc>
          <w:tcPr>
            <w:tcW w:w="0" w:type="auto"/>
          </w:tcPr>
          <w:p w14:paraId="7715C372" w14:textId="762060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R4-2120809</w:t>
            </w:r>
          </w:p>
        </w:tc>
        <w:tc>
          <w:tcPr>
            <w:tcW w:w="0" w:type="auto"/>
          </w:tcPr>
          <w:p w14:paraId="18F7E99F" w14:textId="5331A23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(Rel-15, CAT F)</w:t>
            </w:r>
          </w:p>
        </w:tc>
        <w:tc>
          <w:tcPr>
            <w:tcW w:w="0" w:type="auto"/>
          </w:tcPr>
          <w:p w14:paraId="79CA4051" w14:textId="322898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5F124F2C" w14:textId="5A6F71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742C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076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CA8F05" w14:textId="77777777" w:rsidTr="00AB1096">
        <w:tc>
          <w:tcPr>
            <w:tcW w:w="0" w:type="auto"/>
          </w:tcPr>
          <w:p w14:paraId="6DB4B533" w14:textId="09DD8B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R4-2120810</w:t>
            </w:r>
          </w:p>
        </w:tc>
        <w:tc>
          <w:tcPr>
            <w:tcW w:w="0" w:type="auto"/>
          </w:tcPr>
          <w:p w14:paraId="489856E5" w14:textId="134A3C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(Rel-16, CAT F)</w:t>
            </w:r>
          </w:p>
        </w:tc>
        <w:tc>
          <w:tcPr>
            <w:tcW w:w="0" w:type="auto"/>
          </w:tcPr>
          <w:p w14:paraId="174A624A" w14:textId="21F177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1BA97538" w14:textId="4794C8A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02B1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3568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27F4AE" w14:textId="77777777" w:rsidTr="00AB1096">
        <w:tc>
          <w:tcPr>
            <w:tcW w:w="0" w:type="auto"/>
          </w:tcPr>
          <w:p w14:paraId="2190A0AD" w14:textId="11E284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R4-2120811</w:t>
            </w:r>
          </w:p>
        </w:tc>
        <w:tc>
          <w:tcPr>
            <w:tcW w:w="0" w:type="auto"/>
          </w:tcPr>
          <w:p w14:paraId="4470E14B" w14:textId="39FAC7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(Rel-17, CAT F)</w:t>
            </w:r>
          </w:p>
        </w:tc>
        <w:tc>
          <w:tcPr>
            <w:tcW w:w="0" w:type="auto"/>
          </w:tcPr>
          <w:p w14:paraId="397FC8EC" w14:textId="64BFB7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0" w:type="auto"/>
          </w:tcPr>
          <w:p w14:paraId="764BD4EE" w14:textId="29F5F6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34AE7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4E1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D42B42" w14:textId="77777777" w:rsidTr="00AB1096">
        <w:tc>
          <w:tcPr>
            <w:tcW w:w="0" w:type="auto"/>
          </w:tcPr>
          <w:p w14:paraId="016EB8C8" w14:textId="3C8C59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R4-2120812</w:t>
            </w:r>
          </w:p>
        </w:tc>
        <w:tc>
          <w:tcPr>
            <w:tcW w:w="0" w:type="auto"/>
          </w:tcPr>
          <w:p w14:paraId="0FB37B98" w14:textId="6F44B5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(Rel-16, CAT F)</w:t>
            </w:r>
          </w:p>
        </w:tc>
        <w:tc>
          <w:tcPr>
            <w:tcW w:w="0" w:type="auto"/>
          </w:tcPr>
          <w:p w14:paraId="73992CC4" w14:textId="3A0475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56574989" w14:textId="5815F9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ACE5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9C2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75BBD4" w14:textId="77777777" w:rsidTr="00AB1096">
        <w:tc>
          <w:tcPr>
            <w:tcW w:w="0" w:type="auto"/>
          </w:tcPr>
          <w:p w14:paraId="7093B641" w14:textId="01B372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R4-2120813</w:t>
            </w:r>
          </w:p>
        </w:tc>
        <w:tc>
          <w:tcPr>
            <w:tcW w:w="0" w:type="auto"/>
          </w:tcPr>
          <w:p w14:paraId="6DC3E002" w14:textId="5C3F8B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(Rel-17, CAT F)</w:t>
            </w:r>
          </w:p>
        </w:tc>
        <w:tc>
          <w:tcPr>
            <w:tcW w:w="0" w:type="auto"/>
          </w:tcPr>
          <w:p w14:paraId="0E75AB6F" w14:textId="0CD00C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533E7ACB" w14:textId="248126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F9A3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DB2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B4D61E" w14:textId="77777777" w:rsidTr="00AB1096">
        <w:tc>
          <w:tcPr>
            <w:tcW w:w="0" w:type="auto"/>
          </w:tcPr>
          <w:p w14:paraId="0CC12BD2" w14:textId="078733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R4-2120814</w:t>
            </w:r>
          </w:p>
        </w:tc>
        <w:tc>
          <w:tcPr>
            <w:tcW w:w="0" w:type="auto"/>
          </w:tcPr>
          <w:p w14:paraId="69BAD973" w14:textId="68D5B0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(Rel-16, CAT F)</w:t>
            </w:r>
          </w:p>
        </w:tc>
        <w:tc>
          <w:tcPr>
            <w:tcW w:w="0" w:type="auto"/>
          </w:tcPr>
          <w:p w14:paraId="4034F987" w14:textId="68E079E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4B558756" w14:textId="06B2AD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35B9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D99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49CD97" w14:textId="77777777" w:rsidTr="00AB1096">
        <w:tc>
          <w:tcPr>
            <w:tcW w:w="0" w:type="auto"/>
          </w:tcPr>
          <w:p w14:paraId="766A5009" w14:textId="0760C7A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R4-2120815</w:t>
            </w:r>
          </w:p>
        </w:tc>
        <w:tc>
          <w:tcPr>
            <w:tcW w:w="0" w:type="auto"/>
          </w:tcPr>
          <w:p w14:paraId="678D631A" w14:textId="26D791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(Rel-17, CAT A)</w:t>
            </w:r>
          </w:p>
        </w:tc>
        <w:tc>
          <w:tcPr>
            <w:tcW w:w="0" w:type="auto"/>
          </w:tcPr>
          <w:p w14:paraId="361FC3C6" w14:textId="36F121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7BA648E9" w14:textId="5B9C12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4805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837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5FEEBB" w14:textId="77777777" w:rsidTr="00AB1096">
        <w:tc>
          <w:tcPr>
            <w:tcW w:w="0" w:type="auto"/>
          </w:tcPr>
          <w:p w14:paraId="2EA22F33" w14:textId="5B5676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R4-2120816</w:t>
            </w:r>
          </w:p>
        </w:tc>
        <w:tc>
          <w:tcPr>
            <w:tcW w:w="0" w:type="auto"/>
          </w:tcPr>
          <w:p w14:paraId="1EF97FFC" w14:textId="1F1625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part(Rel-15, CAT F)</w:t>
            </w:r>
          </w:p>
        </w:tc>
        <w:tc>
          <w:tcPr>
            <w:tcW w:w="0" w:type="auto"/>
          </w:tcPr>
          <w:p w14:paraId="64AFB2D2" w14:textId="2FB113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436C1F0B" w14:textId="373B71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EFD36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DA0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C5688A" w14:textId="77777777" w:rsidTr="00AB1096">
        <w:tc>
          <w:tcPr>
            <w:tcW w:w="0" w:type="auto"/>
          </w:tcPr>
          <w:p w14:paraId="2B8A147D" w14:textId="7A484C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R4-2120817</w:t>
            </w:r>
          </w:p>
        </w:tc>
        <w:tc>
          <w:tcPr>
            <w:tcW w:w="0" w:type="auto"/>
          </w:tcPr>
          <w:p w14:paraId="6B40D460" w14:textId="42B81A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(Rel-16, CAT F)</w:t>
            </w:r>
          </w:p>
        </w:tc>
        <w:tc>
          <w:tcPr>
            <w:tcW w:w="0" w:type="auto"/>
          </w:tcPr>
          <w:p w14:paraId="31206654" w14:textId="2BDFCC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43027D4E" w14:textId="43C72A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8DFC8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E26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4C30A13" w14:textId="77777777" w:rsidTr="00AB1096">
        <w:tc>
          <w:tcPr>
            <w:tcW w:w="0" w:type="auto"/>
          </w:tcPr>
          <w:p w14:paraId="34A0D8B5" w14:textId="596653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R4-2120818</w:t>
            </w:r>
          </w:p>
        </w:tc>
        <w:tc>
          <w:tcPr>
            <w:tcW w:w="0" w:type="auto"/>
          </w:tcPr>
          <w:p w14:paraId="19A67604" w14:textId="458E91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(Rel-17, CAT A)</w:t>
            </w:r>
          </w:p>
        </w:tc>
        <w:tc>
          <w:tcPr>
            <w:tcW w:w="0" w:type="auto"/>
          </w:tcPr>
          <w:p w14:paraId="220A3E43" w14:textId="097242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7E035CC3" w14:textId="7F6C6E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0AAF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CD6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FFC4E4" w14:textId="77777777" w:rsidTr="00AB1096">
        <w:tc>
          <w:tcPr>
            <w:tcW w:w="0" w:type="auto"/>
          </w:tcPr>
          <w:p w14:paraId="3D79DAE8" w14:textId="42315B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R4-2120819</w:t>
            </w:r>
          </w:p>
        </w:tc>
        <w:tc>
          <w:tcPr>
            <w:tcW w:w="0" w:type="auto"/>
          </w:tcPr>
          <w:p w14:paraId="06CFD2E5" w14:textId="7A87CE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(Rel-15, CAT F)</w:t>
            </w:r>
          </w:p>
        </w:tc>
        <w:tc>
          <w:tcPr>
            <w:tcW w:w="0" w:type="auto"/>
          </w:tcPr>
          <w:p w14:paraId="6DDA6225" w14:textId="46FB43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6DF4262A" w14:textId="305916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691B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E91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7F328B" w14:textId="77777777" w:rsidTr="00AB1096">
        <w:tc>
          <w:tcPr>
            <w:tcW w:w="0" w:type="auto"/>
          </w:tcPr>
          <w:p w14:paraId="00AC474A" w14:textId="46C2D3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R4-2120820</w:t>
            </w:r>
          </w:p>
        </w:tc>
        <w:tc>
          <w:tcPr>
            <w:tcW w:w="0" w:type="auto"/>
          </w:tcPr>
          <w:p w14:paraId="6C379EA6" w14:textId="3B4B74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(Rel-16, CAT A)</w:t>
            </w:r>
          </w:p>
        </w:tc>
        <w:tc>
          <w:tcPr>
            <w:tcW w:w="0" w:type="auto"/>
          </w:tcPr>
          <w:p w14:paraId="2CCE2C0F" w14:textId="58BDE8B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7C7D1416" w14:textId="089679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788B9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147E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8D955A" w14:textId="77777777" w:rsidTr="00AB1096">
        <w:tc>
          <w:tcPr>
            <w:tcW w:w="0" w:type="auto"/>
          </w:tcPr>
          <w:p w14:paraId="52E837FF" w14:textId="2CA75A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R4-2120821</w:t>
            </w:r>
          </w:p>
        </w:tc>
        <w:tc>
          <w:tcPr>
            <w:tcW w:w="0" w:type="auto"/>
          </w:tcPr>
          <w:p w14:paraId="31B914C5" w14:textId="2B4646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(Rel-17, CAT A)</w:t>
            </w:r>
          </w:p>
        </w:tc>
        <w:tc>
          <w:tcPr>
            <w:tcW w:w="0" w:type="auto"/>
          </w:tcPr>
          <w:p w14:paraId="245E88F5" w14:textId="42100E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59B8EC1B" w14:textId="7D170A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469E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2D15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0867BA" w14:textId="77777777" w:rsidTr="00AB1096">
        <w:tc>
          <w:tcPr>
            <w:tcW w:w="0" w:type="auto"/>
          </w:tcPr>
          <w:p w14:paraId="74A2E132" w14:textId="1C8027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R4-2120822</w:t>
            </w:r>
          </w:p>
        </w:tc>
        <w:tc>
          <w:tcPr>
            <w:tcW w:w="0" w:type="auto"/>
          </w:tcPr>
          <w:p w14:paraId="27A6305B" w14:textId="7B7A5C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part(Rel-15, CAT F)</w:t>
            </w:r>
          </w:p>
        </w:tc>
        <w:tc>
          <w:tcPr>
            <w:tcW w:w="0" w:type="auto"/>
          </w:tcPr>
          <w:p w14:paraId="2D99C9D5" w14:textId="203707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0" w:type="auto"/>
          </w:tcPr>
          <w:p w14:paraId="7FE0C1BF" w14:textId="7A3022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75C6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51ED4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BFEDDA" w14:textId="77777777" w:rsidTr="00AB1096">
        <w:tc>
          <w:tcPr>
            <w:tcW w:w="0" w:type="auto"/>
          </w:tcPr>
          <w:p w14:paraId="2762B1E6" w14:textId="3014D0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R4-2120823</w:t>
            </w:r>
          </w:p>
        </w:tc>
        <w:tc>
          <w:tcPr>
            <w:tcW w:w="0" w:type="auto"/>
          </w:tcPr>
          <w:p w14:paraId="104F8EF6" w14:textId="29829A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(Rel-16, CAT F)</w:t>
            </w:r>
          </w:p>
        </w:tc>
        <w:tc>
          <w:tcPr>
            <w:tcW w:w="0" w:type="auto"/>
          </w:tcPr>
          <w:p w14:paraId="572C3501" w14:textId="126AFF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0" w:type="auto"/>
          </w:tcPr>
          <w:p w14:paraId="55FA45B2" w14:textId="2DE3F1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50B1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1F4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F54581B" w14:textId="77777777" w:rsidTr="00AB1096">
        <w:tc>
          <w:tcPr>
            <w:tcW w:w="0" w:type="auto"/>
          </w:tcPr>
          <w:p w14:paraId="633AE10A" w14:textId="31C4CA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R4-2120824</w:t>
            </w:r>
          </w:p>
        </w:tc>
        <w:tc>
          <w:tcPr>
            <w:tcW w:w="0" w:type="auto"/>
          </w:tcPr>
          <w:p w14:paraId="64D835A4" w14:textId="65925C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(Rel-17, CAT A)</w:t>
            </w:r>
          </w:p>
        </w:tc>
        <w:tc>
          <w:tcPr>
            <w:tcW w:w="0" w:type="auto"/>
          </w:tcPr>
          <w:p w14:paraId="558EBBD4" w14:textId="3AED6A6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0" w:type="auto"/>
          </w:tcPr>
          <w:p w14:paraId="5FC89964" w14:textId="41186B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B188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C74F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B29033" w14:textId="77777777" w:rsidTr="00AB1096">
        <w:tc>
          <w:tcPr>
            <w:tcW w:w="0" w:type="auto"/>
          </w:tcPr>
          <w:p w14:paraId="6799F248" w14:textId="3552C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R4-2120825</w:t>
            </w:r>
          </w:p>
        </w:tc>
        <w:tc>
          <w:tcPr>
            <w:tcW w:w="0" w:type="auto"/>
          </w:tcPr>
          <w:p w14:paraId="17F0A454" w14:textId="433CCF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(Rel-16, CAT F)</w:t>
            </w:r>
          </w:p>
        </w:tc>
        <w:tc>
          <w:tcPr>
            <w:tcW w:w="0" w:type="auto"/>
          </w:tcPr>
          <w:p w14:paraId="05DCDAC6" w14:textId="0EEDB9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0" w:type="auto"/>
          </w:tcPr>
          <w:p w14:paraId="04C19083" w14:textId="50F417D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D196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488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E12F27B" w14:textId="77777777" w:rsidTr="00AB1096">
        <w:tc>
          <w:tcPr>
            <w:tcW w:w="0" w:type="auto"/>
          </w:tcPr>
          <w:p w14:paraId="3C05E08E" w14:textId="57ED15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R4-2120826</w:t>
            </w:r>
          </w:p>
        </w:tc>
        <w:tc>
          <w:tcPr>
            <w:tcW w:w="0" w:type="auto"/>
          </w:tcPr>
          <w:p w14:paraId="48848DCA" w14:textId="3D59E2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Maintenance (Rel-16, CAT F)</w:t>
            </w:r>
          </w:p>
        </w:tc>
        <w:tc>
          <w:tcPr>
            <w:tcW w:w="0" w:type="auto"/>
          </w:tcPr>
          <w:p w14:paraId="20404EEF" w14:textId="3C593E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5E20E46A" w14:textId="46C409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E79C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5FA3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2183424" w14:textId="77777777" w:rsidTr="00AB1096">
        <w:tc>
          <w:tcPr>
            <w:tcW w:w="0" w:type="auto"/>
          </w:tcPr>
          <w:p w14:paraId="3AB5402C" w14:textId="259539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R4-2120827</w:t>
            </w:r>
          </w:p>
        </w:tc>
        <w:tc>
          <w:tcPr>
            <w:tcW w:w="0" w:type="auto"/>
          </w:tcPr>
          <w:p w14:paraId="566B9C65" w14:textId="68D05C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Maintenance (Rel-16, CAT F)</w:t>
            </w:r>
          </w:p>
        </w:tc>
        <w:tc>
          <w:tcPr>
            <w:tcW w:w="0" w:type="auto"/>
          </w:tcPr>
          <w:p w14:paraId="795BA24F" w14:textId="1C668B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0" w:type="auto"/>
          </w:tcPr>
          <w:p w14:paraId="4B6EA5D0" w14:textId="24EF43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DBF2C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EA5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8BD7623" w14:textId="77777777" w:rsidTr="00AB1096">
        <w:tc>
          <w:tcPr>
            <w:tcW w:w="0" w:type="auto"/>
          </w:tcPr>
          <w:p w14:paraId="3CF9A01C" w14:textId="776A0F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R4-2120828</w:t>
            </w:r>
          </w:p>
        </w:tc>
        <w:tc>
          <w:tcPr>
            <w:tcW w:w="0" w:type="auto"/>
          </w:tcPr>
          <w:p w14:paraId="4F803155" w14:textId="3AE1AC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38.809 Maintenance (Rel-16, CAT F)</w:t>
            </w:r>
          </w:p>
        </w:tc>
        <w:tc>
          <w:tcPr>
            <w:tcW w:w="0" w:type="auto"/>
          </w:tcPr>
          <w:p w14:paraId="03F15795" w14:textId="7E97B6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0" w:type="auto"/>
          </w:tcPr>
          <w:p w14:paraId="5CB9B077" w14:textId="1D2F2F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B3AE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92D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D95DA0" w14:textId="77777777" w:rsidTr="00AB1096">
        <w:tc>
          <w:tcPr>
            <w:tcW w:w="0" w:type="auto"/>
          </w:tcPr>
          <w:p w14:paraId="5EC3623B" w14:textId="02E9A5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R4-2120829</w:t>
            </w:r>
          </w:p>
        </w:tc>
        <w:tc>
          <w:tcPr>
            <w:tcW w:w="0" w:type="auto"/>
          </w:tcPr>
          <w:p w14:paraId="089C4CDA" w14:textId="5887D2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38.827 maintenance (Rel-16, CAT F)</w:t>
            </w:r>
          </w:p>
        </w:tc>
        <w:tc>
          <w:tcPr>
            <w:tcW w:w="0" w:type="auto"/>
          </w:tcPr>
          <w:p w14:paraId="6F3CEB62" w14:textId="6D9A8B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0" w:type="auto"/>
          </w:tcPr>
          <w:p w14:paraId="0F1F048B" w14:textId="5CD403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FDF86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E57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1BAA979" w14:textId="77777777" w:rsidTr="00AB1096">
        <w:tc>
          <w:tcPr>
            <w:tcW w:w="0" w:type="auto"/>
          </w:tcPr>
          <w:p w14:paraId="00620E22" w14:textId="710438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R4-2120830</w:t>
            </w:r>
          </w:p>
        </w:tc>
        <w:tc>
          <w:tcPr>
            <w:tcW w:w="0" w:type="auto"/>
          </w:tcPr>
          <w:p w14:paraId="4CC4CFFE" w14:textId="49E68A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37.941 maintenance (Rel-16, CAT F)</w:t>
            </w:r>
          </w:p>
        </w:tc>
        <w:tc>
          <w:tcPr>
            <w:tcW w:w="0" w:type="auto"/>
          </w:tcPr>
          <w:p w14:paraId="356C3278" w14:textId="2C4E3B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12D8FCBD" w14:textId="505169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649BA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429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3824EA" w14:textId="77777777" w:rsidTr="00AB1096">
        <w:tc>
          <w:tcPr>
            <w:tcW w:w="0" w:type="auto"/>
          </w:tcPr>
          <w:p w14:paraId="2F17F8E6" w14:textId="79ED25B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R4-2120831</w:t>
            </w:r>
          </w:p>
        </w:tc>
        <w:tc>
          <w:tcPr>
            <w:tcW w:w="0" w:type="auto"/>
          </w:tcPr>
          <w:p w14:paraId="45B46AAB" w14:textId="19CD79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(Rel-15, CAT F)</w:t>
            </w:r>
          </w:p>
        </w:tc>
        <w:tc>
          <w:tcPr>
            <w:tcW w:w="0" w:type="auto"/>
          </w:tcPr>
          <w:p w14:paraId="356CF72A" w14:textId="211E24F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0" w:type="auto"/>
          </w:tcPr>
          <w:p w14:paraId="3052E651" w14:textId="24090A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5A860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44A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CAC54E6" w14:textId="77777777" w:rsidTr="00AB1096">
        <w:tc>
          <w:tcPr>
            <w:tcW w:w="0" w:type="auto"/>
          </w:tcPr>
          <w:p w14:paraId="0581F82F" w14:textId="2A41E0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R4-2120832</w:t>
            </w:r>
          </w:p>
        </w:tc>
        <w:tc>
          <w:tcPr>
            <w:tcW w:w="0" w:type="auto"/>
          </w:tcPr>
          <w:p w14:paraId="661ACF48" w14:textId="3C4242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8EF46F" w14:textId="550A1A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0441778" w14:textId="7F9FD5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454B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ED4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75B4F32" w14:textId="77777777" w:rsidTr="00AB1096">
        <w:tc>
          <w:tcPr>
            <w:tcW w:w="0" w:type="auto"/>
          </w:tcPr>
          <w:p w14:paraId="46E88DB2" w14:textId="54F9EE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R4-2120833</w:t>
            </w:r>
          </w:p>
        </w:tc>
        <w:tc>
          <w:tcPr>
            <w:tcW w:w="0" w:type="auto"/>
          </w:tcPr>
          <w:p w14:paraId="6290D083" w14:textId="1351E7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9C0C2D" w14:textId="48273A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58C0B57" w14:textId="23FE0E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89BDF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C86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B8D28CF" w14:textId="77777777" w:rsidTr="00AB1096">
        <w:tc>
          <w:tcPr>
            <w:tcW w:w="0" w:type="auto"/>
          </w:tcPr>
          <w:p w14:paraId="0A3A98D3" w14:textId="116356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R4-2120834</w:t>
            </w:r>
          </w:p>
        </w:tc>
        <w:tc>
          <w:tcPr>
            <w:tcW w:w="0" w:type="auto"/>
          </w:tcPr>
          <w:p w14:paraId="05058ABB" w14:textId="2B0218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A7E4A0" w14:textId="0A72A9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3FAACEA" w14:textId="6BDFC2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2C837D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415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38CF943" w14:textId="77777777" w:rsidTr="00AB1096">
        <w:tc>
          <w:tcPr>
            <w:tcW w:w="0" w:type="auto"/>
          </w:tcPr>
          <w:p w14:paraId="0857B1C2" w14:textId="324376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R4-2120835</w:t>
            </w:r>
          </w:p>
        </w:tc>
        <w:tc>
          <w:tcPr>
            <w:tcW w:w="0" w:type="auto"/>
          </w:tcPr>
          <w:p w14:paraId="274B1D12" w14:textId="613638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A6FADB" w14:textId="7810BE9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BF269B1" w14:textId="356C49F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DCD85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086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3A618B" w14:textId="77777777" w:rsidTr="00AB1096">
        <w:tc>
          <w:tcPr>
            <w:tcW w:w="0" w:type="auto"/>
          </w:tcPr>
          <w:p w14:paraId="063BA081" w14:textId="01BCE8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R4-2120836</w:t>
            </w:r>
          </w:p>
        </w:tc>
        <w:tc>
          <w:tcPr>
            <w:tcW w:w="0" w:type="auto"/>
          </w:tcPr>
          <w:p w14:paraId="3889203F" w14:textId="472739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A6F13E" w14:textId="46CADB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281C7FE" w14:textId="6F6242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7E2277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142B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1A53DB" w14:textId="77777777" w:rsidTr="00AB1096">
        <w:tc>
          <w:tcPr>
            <w:tcW w:w="0" w:type="auto"/>
          </w:tcPr>
          <w:p w14:paraId="208BD429" w14:textId="5F0FEA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R4-2120837</w:t>
            </w:r>
          </w:p>
        </w:tc>
        <w:tc>
          <w:tcPr>
            <w:tcW w:w="0" w:type="auto"/>
          </w:tcPr>
          <w:p w14:paraId="2F56E6DD" w14:textId="00997B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E36814" w14:textId="1B2A76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61C9F28" w14:textId="47001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3129D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E38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AEB4D1" w14:textId="77777777" w:rsidTr="00AB1096">
        <w:tc>
          <w:tcPr>
            <w:tcW w:w="0" w:type="auto"/>
          </w:tcPr>
          <w:p w14:paraId="33C9DB5C" w14:textId="085B84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R4-2120838</w:t>
            </w:r>
          </w:p>
        </w:tc>
        <w:tc>
          <w:tcPr>
            <w:tcW w:w="0" w:type="auto"/>
          </w:tcPr>
          <w:p w14:paraId="61F1199C" w14:textId="3A0936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70508F" w14:textId="0E7C91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4CF6473" w14:textId="5BE70D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34D7C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A283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7E4636" w14:textId="77777777" w:rsidTr="00AB1096">
        <w:tc>
          <w:tcPr>
            <w:tcW w:w="0" w:type="auto"/>
          </w:tcPr>
          <w:p w14:paraId="1F263D7F" w14:textId="7B5834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R4-2120839</w:t>
            </w:r>
          </w:p>
        </w:tc>
        <w:tc>
          <w:tcPr>
            <w:tcW w:w="0" w:type="auto"/>
          </w:tcPr>
          <w:p w14:paraId="1911E8BC" w14:textId="01D288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1A4598" w14:textId="04BA62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DECB522" w14:textId="7D52FB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CED95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9963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A722124" w14:textId="77777777" w:rsidTr="00AB1096">
        <w:tc>
          <w:tcPr>
            <w:tcW w:w="0" w:type="auto"/>
          </w:tcPr>
          <w:p w14:paraId="7CF7F38E" w14:textId="276E2F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R4-2120840</w:t>
            </w:r>
          </w:p>
        </w:tc>
        <w:tc>
          <w:tcPr>
            <w:tcW w:w="0" w:type="auto"/>
          </w:tcPr>
          <w:p w14:paraId="4F4784F9" w14:textId="49260D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C51E00" w14:textId="53D741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61C9BCC" w14:textId="03F19D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291CA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4F2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97916A" w14:textId="77777777" w:rsidTr="00AB1096">
        <w:tc>
          <w:tcPr>
            <w:tcW w:w="0" w:type="auto"/>
          </w:tcPr>
          <w:p w14:paraId="1F5CEA5E" w14:textId="10B25F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R4-2120841</w:t>
            </w:r>
          </w:p>
        </w:tc>
        <w:tc>
          <w:tcPr>
            <w:tcW w:w="0" w:type="auto"/>
          </w:tcPr>
          <w:p w14:paraId="4A97E506" w14:textId="25FC3E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39FEF5" w14:textId="58F521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BF6C670" w14:textId="4F1386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5276A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C1E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D091161" w14:textId="77777777" w:rsidTr="00AB1096">
        <w:tc>
          <w:tcPr>
            <w:tcW w:w="0" w:type="auto"/>
          </w:tcPr>
          <w:p w14:paraId="130683D0" w14:textId="3FEC90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R4-2120842</w:t>
            </w:r>
          </w:p>
        </w:tc>
        <w:tc>
          <w:tcPr>
            <w:tcW w:w="0" w:type="auto"/>
          </w:tcPr>
          <w:p w14:paraId="7BFB72D0" w14:textId="716300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7094DD" w14:textId="7E22DA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20BD381" w14:textId="1A23FC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ABDC1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2CF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35E6DA" w14:textId="77777777" w:rsidTr="00AB1096">
        <w:tc>
          <w:tcPr>
            <w:tcW w:w="0" w:type="auto"/>
          </w:tcPr>
          <w:p w14:paraId="4242D0FD" w14:textId="03E620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R4-2120843</w:t>
            </w:r>
          </w:p>
        </w:tc>
        <w:tc>
          <w:tcPr>
            <w:tcW w:w="0" w:type="auto"/>
          </w:tcPr>
          <w:p w14:paraId="18584943" w14:textId="2E74BA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FF5088" w14:textId="4F33C4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6C125EF" w14:textId="100566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D901F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D26C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0CC9466" w14:textId="77777777" w:rsidTr="00AB1096">
        <w:tc>
          <w:tcPr>
            <w:tcW w:w="0" w:type="auto"/>
          </w:tcPr>
          <w:p w14:paraId="5B6AD7D3" w14:textId="3365C9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R4-2120844</w:t>
            </w:r>
          </w:p>
        </w:tc>
        <w:tc>
          <w:tcPr>
            <w:tcW w:w="0" w:type="auto"/>
          </w:tcPr>
          <w:p w14:paraId="2CE6907F" w14:textId="62EB23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4421F9F" w14:textId="71C9EE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7C3D52E" w14:textId="6AD936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ED604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8C3C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DE8CF7" w14:textId="77777777" w:rsidTr="00AB1096">
        <w:tc>
          <w:tcPr>
            <w:tcW w:w="0" w:type="auto"/>
          </w:tcPr>
          <w:p w14:paraId="66B3C4F6" w14:textId="54D2DB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R4-2120845</w:t>
            </w:r>
          </w:p>
        </w:tc>
        <w:tc>
          <w:tcPr>
            <w:tcW w:w="0" w:type="auto"/>
          </w:tcPr>
          <w:p w14:paraId="19980330" w14:textId="38478C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BEF88A" w14:textId="2BEA12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451B77F" w14:textId="4DD6181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DF97C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DBDF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FBB065" w14:textId="77777777" w:rsidTr="00AB1096">
        <w:tc>
          <w:tcPr>
            <w:tcW w:w="0" w:type="auto"/>
          </w:tcPr>
          <w:p w14:paraId="3490ECFE" w14:textId="36AAE6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R4-2120846</w:t>
            </w:r>
          </w:p>
        </w:tc>
        <w:tc>
          <w:tcPr>
            <w:tcW w:w="0" w:type="auto"/>
          </w:tcPr>
          <w:p w14:paraId="36E091A8" w14:textId="556958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40BB83" w14:textId="457FA5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E66767E" w14:textId="4D0A9B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DC9A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BEBA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18FAEA" w14:textId="77777777" w:rsidTr="00AB1096">
        <w:tc>
          <w:tcPr>
            <w:tcW w:w="0" w:type="auto"/>
          </w:tcPr>
          <w:p w14:paraId="33F85329" w14:textId="5E5EBA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R4-2120847</w:t>
            </w:r>
          </w:p>
        </w:tc>
        <w:tc>
          <w:tcPr>
            <w:tcW w:w="0" w:type="auto"/>
          </w:tcPr>
          <w:p w14:paraId="589B0836" w14:textId="732F26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E96E1EC" w14:textId="72D673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D660091" w14:textId="2812AE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D30686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149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032373" w14:textId="77777777" w:rsidTr="00AB1096">
        <w:tc>
          <w:tcPr>
            <w:tcW w:w="0" w:type="auto"/>
          </w:tcPr>
          <w:p w14:paraId="3B1F6BBF" w14:textId="6B73C4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R4-2120848</w:t>
            </w:r>
          </w:p>
        </w:tc>
        <w:tc>
          <w:tcPr>
            <w:tcW w:w="0" w:type="auto"/>
          </w:tcPr>
          <w:p w14:paraId="3F7557A0" w14:textId="534CE8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AF7BC8" w14:textId="488B02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E2C5549" w14:textId="17EC75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5D0C3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9F11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7C019F9" w14:textId="77777777" w:rsidTr="00AB1096">
        <w:tc>
          <w:tcPr>
            <w:tcW w:w="0" w:type="auto"/>
          </w:tcPr>
          <w:p w14:paraId="6B790AA4" w14:textId="4FB155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R4-2120849</w:t>
            </w:r>
          </w:p>
        </w:tc>
        <w:tc>
          <w:tcPr>
            <w:tcW w:w="0" w:type="auto"/>
          </w:tcPr>
          <w:p w14:paraId="1D9A1F01" w14:textId="6117B2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A432B8" w14:textId="65324F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23A9005" w14:textId="562DB2E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B3B4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A3F0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473D8E" w14:textId="77777777" w:rsidTr="00AB1096">
        <w:tc>
          <w:tcPr>
            <w:tcW w:w="0" w:type="auto"/>
          </w:tcPr>
          <w:p w14:paraId="1CB918AA" w14:textId="21112B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R4-2120850</w:t>
            </w:r>
          </w:p>
        </w:tc>
        <w:tc>
          <w:tcPr>
            <w:tcW w:w="0" w:type="auto"/>
          </w:tcPr>
          <w:p w14:paraId="03F3E53D" w14:textId="2AAF7F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EAE0078" w14:textId="29B48F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454D4FC" w14:textId="0EE4E2F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57B95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D98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E53C19" w14:textId="77777777" w:rsidTr="00AB1096">
        <w:tc>
          <w:tcPr>
            <w:tcW w:w="0" w:type="auto"/>
          </w:tcPr>
          <w:p w14:paraId="73B33E44" w14:textId="103F7B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R4-2120851</w:t>
            </w:r>
          </w:p>
        </w:tc>
        <w:tc>
          <w:tcPr>
            <w:tcW w:w="0" w:type="auto"/>
          </w:tcPr>
          <w:p w14:paraId="3E68A154" w14:textId="6E6AFC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01D946" w14:textId="196EB3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4F93065" w14:textId="46E840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6C23D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3000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A9F86B" w14:textId="77777777" w:rsidTr="00AB1096">
        <w:tc>
          <w:tcPr>
            <w:tcW w:w="0" w:type="auto"/>
          </w:tcPr>
          <w:p w14:paraId="1C88A879" w14:textId="2FABEC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R4-2120852</w:t>
            </w:r>
          </w:p>
        </w:tc>
        <w:tc>
          <w:tcPr>
            <w:tcW w:w="0" w:type="auto"/>
          </w:tcPr>
          <w:p w14:paraId="41B3E753" w14:textId="719BC2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BE2BED" w14:textId="7F7C2C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3A7F597" w14:textId="59C5CA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D85A1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2CC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1B2008" w14:textId="77777777" w:rsidTr="00AB1096">
        <w:tc>
          <w:tcPr>
            <w:tcW w:w="0" w:type="auto"/>
          </w:tcPr>
          <w:p w14:paraId="4D403F8C" w14:textId="2BA88C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R4-2120853</w:t>
            </w:r>
          </w:p>
        </w:tc>
        <w:tc>
          <w:tcPr>
            <w:tcW w:w="0" w:type="auto"/>
          </w:tcPr>
          <w:p w14:paraId="34D2A9D6" w14:textId="7C1585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CA57A1" w14:textId="60A851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D9069A5" w14:textId="3456727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831B4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9A9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626AD1" w14:textId="77777777" w:rsidTr="00AB1096">
        <w:tc>
          <w:tcPr>
            <w:tcW w:w="0" w:type="auto"/>
          </w:tcPr>
          <w:p w14:paraId="415FBEE7" w14:textId="4EA87EB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R4-2120854</w:t>
            </w:r>
          </w:p>
        </w:tc>
        <w:tc>
          <w:tcPr>
            <w:tcW w:w="0" w:type="auto"/>
          </w:tcPr>
          <w:p w14:paraId="112B84CE" w14:textId="3111DB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D9280FE" w14:textId="150EEC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86B65EC" w14:textId="789101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31B3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E1CC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086B0B" w14:textId="77777777" w:rsidTr="00AB1096">
        <w:tc>
          <w:tcPr>
            <w:tcW w:w="0" w:type="auto"/>
          </w:tcPr>
          <w:p w14:paraId="06C4124D" w14:textId="1DFF55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R4-2120855</w:t>
            </w:r>
          </w:p>
        </w:tc>
        <w:tc>
          <w:tcPr>
            <w:tcW w:w="0" w:type="auto"/>
          </w:tcPr>
          <w:p w14:paraId="2AFECECB" w14:textId="677BD9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500BC7" w14:textId="155BE2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5E09673" w14:textId="0113C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3F8AC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6DA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A3530C" w14:textId="77777777" w:rsidTr="00AB1096">
        <w:tc>
          <w:tcPr>
            <w:tcW w:w="0" w:type="auto"/>
          </w:tcPr>
          <w:p w14:paraId="0BF212D1" w14:textId="2CB5E1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R4-2120856</w:t>
            </w:r>
          </w:p>
        </w:tc>
        <w:tc>
          <w:tcPr>
            <w:tcW w:w="0" w:type="auto"/>
          </w:tcPr>
          <w:p w14:paraId="60C883A3" w14:textId="5887AC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6EE866" w14:textId="6801ED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4D63EE9" w14:textId="2D121B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A3850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FBD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4B863C" w14:textId="77777777" w:rsidTr="00AB1096">
        <w:tc>
          <w:tcPr>
            <w:tcW w:w="0" w:type="auto"/>
          </w:tcPr>
          <w:p w14:paraId="246B0062" w14:textId="1C6994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R4-2120857</w:t>
            </w:r>
          </w:p>
        </w:tc>
        <w:tc>
          <w:tcPr>
            <w:tcW w:w="0" w:type="auto"/>
          </w:tcPr>
          <w:p w14:paraId="37FA81CC" w14:textId="1971B6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5252EB" w14:textId="3A6D97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143B2C1" w14:textId="1949A1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D2D3E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52B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0D17B7E" w14:textId="77777777" w:rsidTr="00AB1096">
        <w:tc>
          <w:tcPr>
            <w:tcW w:w="0" w:type="auto"/>
          </w:tcPr>
          <w:p w14:paraId="6F65E146" w14:textId="7F7B40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R4-2120858</w:t>
            </w:r>
          </w:p>
        </w:tc>
        <w:tc>
          <w:tcPr>
            <w:tcW w:w="0" w:type="auto"/>
          </w:tcPr>
          <w:p w14:paraId="32801AF0" w14:textId="3674C2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96413A" w14:textId="385FD1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A513851" w14:textId="4EFB03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EA6B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D3D9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A9FC3A" w14:textId="77777777" w:rsidTr="00AB1096">
        <w:tc>
          <w:tcPr>
            <w:tcW w:w="0" w:type="auto"/>
          </w:tcPr>
          <w:p w14:paraId="4A338679" w14:textId="6D3E1A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R4-2120859</w:t>
            </w:r>
          </w:p>
        </w:tc>
        <w:tc>
          <w:tcPr>
            <w:tcW w:w="0" w:type="auto"/>
          </w:tcPr>
          <w:p w14:paraId="35BAB303" w14:textId="027A74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7258E0" w14:textId="2EE2EE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BC85A98" w14:textId="52D9DE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04875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17C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3140B7" w14:textId="77777777" w:rsidTr="00AB1096">
        <w:tc>
          <w:tcPr>
            <w:tcW w:w="0" w:type="auto"/>
          </w:tcPr>
          <w:p w14:paraId="4C80E514" w14:textId="528C8A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R4-2120860</w:t>
            </w:r>
          </w:p>
        </w:tc>
        <w:tc>
          <w:tcPr>
            <w:tcW w:w="0" w:type="auto"/>
          </w:tcPr>
          <w:p w14:paraId="07E114C0" w14:textId="74B641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E5AD1D" w14:textId="0F035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2F278C" w14:textId="0F54B7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A0D02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5E2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5897D6" w14:textId="77777777" w:rsidTr="00AB1096">
        <w:tc>
          <w:tcPr>
            <w:tcW w:w="0" w:type="auto"/>
          </w:tcPr>
          <w:p w14:paraId="5B9E09DC" w14:textId="04C5DF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R4-2120861</w:t>
            </w:r>
          </w:p>
        </w:tc>
        <w:tc>
          <w:tcPr>
            <w:tcW w:w="0" w:type="auto"/>
          </w:tcPr>
          <w:p w14:paraId="58ED2CF0" w14:textId="360929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E1E23C" w14:textId="189231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DB0D29D" w14:textId="3B7210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38CC16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55E1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D35CAB4" w14:textId="77777777" w:rsidTr="00AB1096">
        <w:tc>
          <w:tcPr>
            <w:tcW w:w="0" w:type="auto"/>
          </w:tcPr>
          <w:p w14:paraId="07FE112C" w14:textId="53AE3B8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R4-2120862</w:t>
            </w:r>
          </w:p>
        </w:tc>
        <w:tc>
          <w:tcPr>
            <w:tcW w:w="0" w:type="auto"/>
          </w:tcPr>
          <w:p w14:paraId="38E5801B" w14:textId="5E2E5F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704B59" w14:textId="3408A6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A077060" w14:textId="4AD5AE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A6EBA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8F0A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A713FF" w14:textId="77777777" w:rsidTr="00AB1096">
        <w:tc>
          <w:tcPr>
            <w:tcW w:w="0" w:type="auto"/>
          </w:tcPr>
          <w:p w14:paraId="1349EDB2" w14:textId="5DB6E0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R4-2120863</w:t>
            </w:r>
          </w:p>
        </w:tc>
        <w:tc>
          <w:tcPr>
            <w:tcW w:w="0" w:type="auto"/>
          </w:tcPr>
          <w:p w14:paraId="16307B04" w14:textId="4BD6FC4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EC0884" w14:textId="119A2E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0F9567" w14:textId="630623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E38E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9B94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381076" w14:textId="77777777" w:rsidTr="00AB1096">
        <w:tc>
          <w:tcPr>
            <w:tcW w:w="0" w:type="auto"/>
          </w:tcPr>
          <w:p w14:paraId="204F96C0" w14:textId="5ADC55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R4-2120864</w:t>
            </w:r>
          </w:p>
        </w:tc>
        <w:tc>
          <w:tcPr>
            <w:tcW w:w="0" w:type="auto"/>
          </w:tcPr>
          <w:p w14:paraId="2856FB6C" w14:textId="51D0EE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F83680" w14:textId="575E48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C4FA54A" w14:textId="570AD7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684EB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3B97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C3C7D3" w14:textId="77777777" w:rsidTr="00AB1096">
        <w:tc>
          <w:tcPr>
            <w:tcW w:w="0" w:type="auto"/>
          </w:tcPr>
          <w:p w14:paraId="37A993FB" w14:textId="13D590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R4-2120865</w:t>
            </w:r>
          </w:p>
        </w:tc>
        <w:tc>
          <w:tcPr>
            <w:tcW w:w="0" w:type="auto"/>
          </w:tcPr>
          <w:p w14:paraId="7F9ECF8F" w14:textId="0316E2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8D96D1" w14:textId="1FF7CB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4DF78C2" w14:textId="003973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C28AA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2007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7583235" w14:textId="77777777" w:rsidTr="00AB1096">
        <w:tc>
          <w:tcPr>
            <w:tcW w:w="0" w:type="auto"/>
          </w:tcPr>
          <w:p w14:paraId="7ED65D6B" w14:textId="6D8AFC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R4-2120866</w:t>
            </w:r>
          </w:p>
        </w:tc>
        <w:tc>
          <w:tcPr>
            <w:tcW w:w="0" w:type="auto"/>
          </w:tcPr>
          <w:p w14:paraId="00CACFE8" w14:textId="080BBE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969879" w14:textId="45917B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F6445B4" w14:textId="794549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4D2F7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A5C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70A37A" w14:textId="77777777" w:rsidTr="00AB1096">
        <w:tc>
          <w:tcPr>
            <w:tcW w:w="0" w:type="auto"/>
          </w:tcPr>
          <w:p w14:paraId="3E30973F" w14:textId="063C37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R4-2120867</w:t>
            </w:r>
          </w:p>
        </w:tc>
        <w:tc>
          <w:tcPr>
            <w:tcW w:w="0" w:type="auto"/>
          </w:tcPr>
          <w:p w14:paraId="6927164A" w14:textId="4F2D85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8EFCE3" w14:textId="206784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788486F" w14:textId="3E41A6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24FBE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AA3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D1A395" w14:textId="77777777" w:rsidTr="00AB1096">
        <w:tc>
          <w:tcPr>
            <w:tcW w:w="0" w:type="auto"/>
          </w:tcPr>
          <w:p w14:paraId="66C3B3A3" w14:textId="217D56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R4-2120868</w:t>
            </w:r>
          </w:p>
        </w:tc>
        <w:tc>
          <w:tcPr>
            <w:tcW w:w="0" w:type="auto"/>
          </w:tcPr>
          <w:p w14:paraId="7CCF68F3" w14:textId="6069A8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FA3255" w14:textId="507FAC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869AAB1" w14:textId="4D152D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8C60A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F19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917211" w14:textId="77777777" w:rsidTr="00AB1096">
        <w:tc>
          <w:tcPr>
            <w:tcW w:w="0" w:type="auto"/>
          </w:tcPr>
          <w:p w14:paraId="263FA95E" w14:textId="5AD1B7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R4-2120869</w:t>
            </w:r>
          </w:p>
        </w:tc>
        <w:tc>
          <w:tcPr>
            <w:tcW w:w="0" w:type="auto"/>
          </w:tcPr>
          <w:p w14:paraId="735133A4" w14:textId="3A7CE5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371923" w14:textId="6474FB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5CBFF40" w14:textId="76E749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E0C022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C86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17DA05" w14:textId="77777777" w:rsidTr="00AB1096">
        <w:tc>
          <w:tcPr>
            <w:tcW w:w="0" w:type="auto"/>
          </w:tcPr>
          <w:p w14:paraId="00885363" w14:textId="0D13E5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R4-2120870</w:t>
            </w:r>
          </w:p>
        </w:tc>
        <w:tc>
          <w:tcPr>
            <w:tcW w:w="0" w:type="auto"/>
          </w:tcPr>
          <w:p w14:paraId="08F3A2A8" w14:textId="4F4732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B3C886" w14:textId="795674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D207237" w14:textId="04BE7E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0CA8CA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8284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08E3BD2" w14:textId="77777777" w:rsidTr="00AB1096">
        <w:tc>
          <w:tcPr>
            <w:tcW w:w="0" w:type="auto"/>
          </w:tcPr>
          <w:p w14:paraId="720E7D5C" w14:textId="7B99C4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R4-2120871</w:t>
            </w:r>
          </w:p>
        </w:tc>
        <w:tc>
          <w:tcPr>
            <w:tcW w:w="0" w:type="auto"/>
          </w:tcPr>
          <w:p w14:paraId="30EC365F" w14:textId="55143AD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EEAF67" w14:textId="042229F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FCBFAE8" w14:textId="2DAFC2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F654CC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E63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F8BCA2" w14:textId="77777777" w:rsidTr="00AB1096">
        <w:tc>
          <w:tcPr>
            <w:tcW w:w="0" w:type="auto"/>
          </w:tcPr>
          <w:p w14:paraId="1C8E333B" w14:textId="2E694F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R4-2120872</w:t>
            </w:r>
          </w:p>
        </w:tc>
        <w:tc>
          <w:tcPr>
            <w:tcW w:w="0" w:type="auto"/>
          </w:tcPr>
          <w:p w14:paraId="16501848" w14:textId="190947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9C03E54" w14:textId="13FCC4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F23CA85" w14:textId="62FD92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1D3E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F2F5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51BC670" w14:textId="77777777" w:rsidTr="00AB1096">
        <w:tc>
          <w:tcPr>
            <w:tcW w:w="0" w:type="auto"/>
          </w:tcPr>
          <w:p w14:paraId="64B73400" w14:textId="55988C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R4-2120873</w:t>
            </w:r>
          </w:p>
        </w:tc>
        <w:tc>
          <w:tcPr>
            <w:tcW w:w="0" w:type="auto"/>
          </w:tcPr>
          <w:p w14:paraId="6352D24B" w14:textId="585503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5A6F78" w14:textId="5076C5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77341D5" w14:textId="7789EB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B170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E37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274AFDE" w14:textId="77777777" w:rsidTr="00AB1096">
        <w:tc>
          <w:tcPr>
            <w:tcW w:w="0" w:type="auto"/>
          </w:tcPr>
          <w:p w14:paraId="47FBE6D2" w14:textId="218B8D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R4-2120874</w:t>
            </w:r>
          </w:p>
        </w:tc>
        <w:tc>
          <w:tcPr>
            <w:tcW w:w="0" w:type="auto"/>
          </w:tcPr>
          <w:p w14:paraId="25D2D989" w14:textId="01C9B7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4F02F0B" w14:textId="329BE32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D497D68" w14:textId="2166EA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5CD2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0882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77EB41" w14:textId="77777777" w:rsidTr="00AB1096">
        <w:tc>
          <w:tcPr>
            <w:tcW w:w="0" w:type="auto"/>
          </w:tcPr>
          <w:p w14:paraId="0822A5CD" w14:textId="6E88EA6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R4-2120875</w:t>
            </w:r>
          </w:p>
        </w:tc>
        <w:tc>
          <w:tcPr>
            <w:tcW w:w="0" w:type="auto"/>
          </w:tcPr>
          <w:p w14:paraId="343F63D8" w14:textId="1594C6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E61C0C" w14:textId="079519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CCEFC9B" w14:textId="7E051B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BBDB71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53BE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7DFDC4E" w14:textId="77777777" w:rsidTr="00AB1096">
        <w:tc>
          <w:tcPr>
            <w:tcW w:w="0" w:type="auto"/>
          </w:tcPr>
          <w:p w14:paraId="2F18AB22" w14:textId="02134FA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R4-2120876</w:t>
            </w:r>
          </w:p>
        </w:tc>
        <w:tc>
          <w:tcPr>
            <w:tcW w:w="0" w:type="auto"/>
          </w:tcPr>
          <w:p w14:paraId="6069F6D0" w14:textId="39E3F0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2E83FE" w14:textId="788DF36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F8A9FD4" w14:textId="78BFC1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42292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4EECD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2EDACD" w14:textId="77777777" w:rsidTr="00AB1096">
        <w:tc>
          <w:tcPr>
            <w:tcW w:w="0" w:type="auto"/>
          </w:tcPr>
          <w:p w14:paraId="1E530A77" w14:textId="3C8CD9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R4-2120877</w:t>
            </w:r>
          </w:p>
        </w:tc>
        <w:tc>
          <w:tcPr>
            <w:tcW w:w="0" w:type="auto"/>
          </w:tcPr>
          <w:p w14:paraId="72C529E1" w14:textId="02845E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E494DA" w14:textId="2B1738A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C2F2944" w14:textId="34E48A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84EE6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828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FADB62" w14:textId="77777777" w:rsidTr="00AB1096">
        <w:tc>
          <w:tcPr>
            <w:tcW w:w="0" w:type="auto"/>
          </w:tcPr>
          <w:p w14:paraId="155A3693" w14:textId="71BF1A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R4-2120878</w:t>
            </w:r>
          </w:p>
        </w:tc>
        <w:tc>
          <w:tcPr>
            <w:tcW w:w="0" w:type="auto"/>
          </w:tcPr>
          <w:p w14:paraId="40EC7281" w14:textId="4B78547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F1952E" w14:textId="624CD11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3F4E924" w14:textId="37FD34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5A0E55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B1D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8810B00" w14:textId="77777777" w:rsidTr="00AB1096">
        <w:tc>
          <w:tcPr>
            <w:tcW w:w="0" w:type="auto"/>
          </w:tcPr>
          <w:p w14:paraId="584DD30E" w14:textId="099007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R4-2120879</w:t>
            </w:r>
          </w:p>
        </w:tc>
        <w:tc>
          <w:tcPr>
            <w:tcW w:w="0" w:type="auto"/>
          </w:tcPr>
          <w:p w14:paraId="3CA6AC05" w14:textId="756EF1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221B93" w14:textId="3C4408F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488B57C" w14:textId="1919770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BA743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7A7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B74E99" w14:textId="77777777" w:rsidTr="00AB1096">
        <w:tc>
          <w:tcPr>
            <w:tcW w:w="0" w:type="auto"/>
          </w:tcPr>
          <w:p w14:paraId="7B55465C" w14:textId="2F4F2D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R4-2120880</w:t>
            </w:r>
          </w:p>
        </w:tc>
        <w:tc>
          <w:tcPr>
            <w:tcW w:w="0" w:type="auto"/>
          </w:tcPr>
          <w:p w14:paraId="117921C0" w14:textId="0B814E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106CA2" w14:textId="7ABBD5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424714B" w14:textId="1306A9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51B40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880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1C84A48" w14:textId="77777777" w:rsidTr="00AB1096">
        <w:tc>
          <w:tcPr>
            <w:tcW w:w="0" w:type="auto"/>
          </w:tcPr>
          <w:p w14:paraId="7DC5F955" w14:textId="0BD681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R4-2120881</w:t>
            </w:r>
          </w:p>
        </w:tc>
        <w:tc>
          <w:tcPr>
            <w:tcW w:w="0" w:type="auto"/>
          </w:tcPr>
          <w:p w14:paraId="2EFB336E" w14:textId="3F3B80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F0DF0B" w14:textId="68C471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4A9B244" w14:textId="533C360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D28AB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A19B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C1ABD63" w14:textId="77777777" w:rsidTr="00AB1096">
        <w:tc>
          <w:tcPr>
            <w:tcW w:w="0" w:type="auto"/>
          </w:tcPr>
          <w:p w14:paraId="76CA7C26" w14:textId="28E080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R4-2120882</w:t>
            </w:r>
          </w:p>
        </w:tc>
        <w:tc>
          <w:tcPr>
            <w:tcW w:w="0" w:type="auto"/>
          </w:tcPr>
          <w:p w14:paraId="5109B2FE" w14:textId="47A0C4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249768" w14:textId="7DA385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2D16885" w14:textId="053A62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6A373F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550D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83EA4BC" w14:textId="77777777" w:rsidTr="00AB1096">
        <w:tc>
          <w:tcPr>
            <w:tcW w:w="0" w:type="auto"/>
          </w:tcPr>
          <w:p w14:paraId="70A589B4" w14:textId="6642727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R4-2120883</w:t>
            </w:r>
          </w:p>
        </w:tc>
        <w:tc>
          <w:tcPr>
            <w:tcW w:w="0" w:type="auto"/>
          </w:tcPr>
          <w:p w14:paraId="19A0C3B1" w14:textId="1E2F66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80162C" w14:textId="1B87993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7DF6AA8" w14:textId="3C0CDB0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10B6C3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496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36AB779" w14:textId="77777777" w:rsidTr="00AB1096">
        <w:tc>
          <w:tcPr>
            <w:tcW w:w="0" w:type="auto"/>
          </w:tcPr>
          <w:p w14:paraId="0EF0D005" w14:textId="700D84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R4-2120884</w:t>
            </w:r>
          </w:p>
        </w:tc>
        <w:tc>
          <w:tcPr>
            <w:tcW w:w="0" w:type="auto"/>
          </w:tcPr>
          <w:p w14:paraId="47691A72" w14:textId="51900A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6285DF5" w14:textId="1DFEA5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5A951F9" w14:textId="4D2A41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BAB2B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721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6FE5B7E" w14:textId="77777777" w:rsidTr="00AB1096">
        <w:tc>
          <w:tcPr>
            <w:tcW w:w="0" w:type="auto"/>
          </w:tcPr>
          <w:p w14:paraId="0679CC0D" w14:textId="4708CF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R4-2120885</w:t>
            </w:r>
          </w:p>
        </w:tc>
        <w:tc>
          <w:tcPr>
            <w:tcW w:w="0" w:type="auto"/>
          </w:tcPr>
          <w:p w14:paraId="0995B2C4" w14:textId="3809B2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EF7CAD7" w14:textId="670F04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32D7871" w14:textId="461EE5A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27254D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D115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67526F" w14:textId="77777777" w:rsidTr="00AB1096">
        <w:tc>
          <w:tcPr>
            <w:tcW w:w="0" w:type="auto"/>
          </w:tcPr>
          <w:p w14:paraId="2C9FACA0" w14:textId="56D235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R4-2120886</w:t>
            </w:r>
          </w:p>
        </w:tc>
        <w:tc>
          <w:tcPr>
            <w:tcW w:w="0" w:type="auto"/>
          </w:tcPr>
          <w:p w14:paraId="04AE475A" w14:textId="595F47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F3F747" w14:textId="37473C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6621F62" w14:textId="42D62D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D5ABC1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F38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213B25" w14:textId="77777777" w:rsidTr="00AB1096">
        <w:tc>
          <w:tcPr>
            <w:tcW w:w="0" w:type="auto"/>
          </w:tcPr>
          <w:p w14:paraId="691819B4" w14:textId="4EE6BBA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R4-2120887</w:t>
            </w:r>
          </w:p>
        </w:tc>
        <w:tc>
          <w:tcPr>
            <w:tcW w:w="0" w:type="auto"/>
          </w:tcPr>
          <w:p w14:paraId="5C9F024E" w14:textId="04B8EA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284419" w14:textId="45044B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2C96426" w14:textId="50CC8E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313E35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4684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25E418" w14:textId="77777777" w:rsidTr="00AB1096">
        <w:tc>
          <w:tcPr>
            <w:tcW w:w="0" w:type="auto"/>
          </w:tcPr>
          <w:p w14:paraId="76935158" w14:textId="62AC5A9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R4-2120888</w:t>
            </w:r>
          </w:p>
        </w:tc>
        <w:tc>
          <w:tcPr>
            <w:tcW w:w="0" w:type="auto"/>
          </w:tcPr>
          <w:p w14:paraId="0CA49861" w14:textId="091B2B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767B03" w14:textId="7250F6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959D74A" w14:textId="271EFA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6A50A5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BCC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66BFA4E" w14:textId="77777777" w:rsidTr="00AB1096">
        <w:tc>
          <w:tcPr>
            <w:tcW w:w="0" w:type="auto"/>
          </w:tcPr>
          <w:p w14:paraId="77090B7F" w14:textId="076E59E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R4-2120889</w:t>
            </w:r>
          </w:p>
        </w:tc>
        <w:tc>
          <w:tcPr>
            <w:tcW w:w="0" w:type="auto"/>
          </w:tcPr>
          <w:p w14:paraId="310B06C7" w14:textId="2F7CBF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0FD74A" w14:textId="5FDABC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DC2E0EF" w14:textId="657DCA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83C33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926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FE1C84" w14:textId="77777777" w:rsidTr="00AB1096">
        <w:tc>
          <w:tcPr>
            <w:tcW w:w="0" w:type="auto"/>
          </w:tcPr>
          <w:p w14:paraId="7819621B" w14:textId="2998BF0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R4-2120890</w:t>
            </w:r>
          </w:p>
        </w:tc>
        <w:tc>
          <w:tcPr>
            <w:tcW w:w="0" w:type="auto"/>
          </w:tcPr>
          <w:p w14:paraId="00D5A557" w14:textId="63E56F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34B414" w14:textId="740283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3ED22F5" w14:textId="1F8720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62DF1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656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2C72996" w14:textId="77777777" w:rsidTr="00AB1096">
        <w:tc>
          <w:tcPr>
            <w:tcW w:w="0" w:type="auto"/>
          </w:tcPr>
          <w:p w14:paraId="15C0A632" w14:textId="4D93188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R4-2120891</w:t>
            </w:r>
          </w:p>
        </w:tc>
        <w:tc>
          <w:tcPr>
            <w:tcW w:w="0" w:type="auto"/>
          </w:tcPr>
          <w:p w14:paraId="1AB48BDB" w14:textId="1F203C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66132C" w14:textId="32B225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5FA44D2" w14:textId="775589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D2EEA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4A0B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255172" w14:textId="77777777" w:rsidTr="00AB1096">
        <w:tc>
          <w:tcPr>
            <w:tcW w:w="0" w:type="auto"/>
          </w:tcPr>
          <w:p w14:paraId="717B37BB" w14:textId="6AB234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R4-2120892</w:t>
            </w:r>
          </w:p>
        </w:tc>
        <w:tc>
          <w:tcPr>
            <w:tcW w:w="0" w:type="auto"/>
          </w:tcPr>
          <w:p w14:paraId="1F15EE7B" w14:textId="518540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6AADBE" w14:textId="000C43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2980952" w14:textId="7186E42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DAA6A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776C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822742" w14:textId="77777777" w:rsidTr="00AB1096">
        <w:tc>
          <w:tcPr>
            <w:tcW w:w="0" w:type="auto"/>
          </w:tcPr>
          <w:p w14:paraId="588C4D15" w14:textId="4328E7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R4-2120893</w:t>
            </w:r>
          </w:p>
        </w:tc>
        <w:tc>
          <w:tcPr>
            <w:tcW w:w="0" w:type="auto"/>
          </w:tcPr>
          <w:p w14:paraId="197605F5" w14:textId="13502D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CF4DFC" w14:textId="05EADB8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EEFAF6A" w14:textId="1DF3ACD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C293A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3DF1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CEC0C6" w14:textId="77777777" w:rsidTr="00AB1096">
        <w:tc>
          <w:tcPr>
            <w:tcW w:w="0" w:type="auto"/>
          </w:tcPr>
          <w:p w14:paraId="3EFE9DAD" w14:textId="14C634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R4-2120894</w:t>
            </w:r>
          </w:p>
        </w:tc>
        <w:tc>
          <w:tcPr>
            <w:tcW w:w="0" w:type="auto"/>
          </w:tcPr>
          <w:p w14:paraId="48F3D17C" w14:textId="12C626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B86181" w14:textId="56CEBD7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8817B70" w14:textId="544740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A694E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4DE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C18D76" w14:textId="77777777" w:rsidTr="00AB1096">
        <w:tc>
          <w:tcPr>
            <w:tcW w:w="0" w:type="auto"/>
          </w:tcPr>
          <w:p w14:paraId="0B9E812F" w14:textId="6E5CF2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R4-2120895</w:t>
            </w:r>
          </w:p>
        </w:tc>
        <w:tc>
          <w:tcPr>
            <w:tcW w:w="0" w:type="auto"/>
          </w:tcPr>
          <w:p w14:paraId="5ACEAFA1" w14:textId="7ECC7A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349F3C" w14:textId="058201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BCDA247" w14:textId="678E59C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AD763B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87E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9631AE1" w14:textId="77777777" w:rsidTr="00AB1096">
        <w:tc>
          <w:tcPr>
            <w:tcW w:w="0" w:type="auto"/>
          </w:tcPr>
          <w:p w14:paraId="22ADEA44" w14:textId="4A0B01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R4-2120896</w:t>
            </w:r>
          </w:p>
        </w:tc>
        <w:tc>
          <w:tcPr>
            <w:tcW w:w="0" w:type="auto"/>
          </w:tcPr>
          <w:p w14:paraId="0500F52B" w14:textId="235019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CA2A85" w14:textId="52F0B2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6CDF720" w14:textId="7704689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68E530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4FE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AFBDA35" w14:textId="77777777" w:rsidTr="00AB1096">
        <w:tc>
          <w:tcPr>
            <w:tcW w:w="0" w:type="auto"/>
          </w:tcPr>
          <w:p w14:paraId="3DA400AB" w14:textId="5AEF0B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R4-2120897</w:t>
            </w:r>
          </w:p>
        </w:tc>
        <w:tc>
          <w:tcPr>
            <w:tcW w:w="0" w:type="auto"/>
          </w:tcPr>
          <w:p w14:paraId="57BA7730" w14:textId="1F9B1A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7B48D3" w14:textId="1C51D1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FA59F11" w14:textId="09E364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D435E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4B9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D8DFE1" w14:textId="77777777" w:rsidTr="00AB1096">
        <w:tc>
          <w:tcPr>
            <w:tcW w:w="0" w:type="auto"/>
          </w:tcPr>
          <w:p w14:paraId="057DD33D" w14:textId="191184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R4-2120898</w:t>
            </w:r>
          </w:p>
        </w:tc>
        <w:tc>
          <w:tcPr>
            <w:tcW w:w="0" w:type="auto"/>
          </w:tcPr>
          <w:p w14:paraId="471D80F5" w14:textId="50221E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1E920E0" w14:textId="47FC9C0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79F2476" w14:textId="40FAF7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46C3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65B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1009B7" w14:textId="77777777" w:rsidTr="00AB1096">
        <w:tc>
          <w:tcPr>
            <w:tcW w:w="0" w:type="auto"/>
          </w:tcPr>
          <w:p w14:paraId="30A2B440" w14:textId="1B519C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R4-2120899</w:t>
            </w:r>
          </w:p>
        </w:tc>
        <w:tc>
          <w:tcPr>
            <w:tcW w:w="0" w:type="auto"/>
          </w:tcPr>
          <w:p w14:paraId="6CE9D41D" w14:textId="24FB3C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7B46B5" w14:textId="554424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154766E" w14:textId="323ABD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0502A4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301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E121741" w14:textId="77777777" w:rsidTr="00AB1096">
        <w:tc>
          <w:tcPr>
            <w:tcW w:w="0" w:type="auto"/>
          </w:tcPr>
          <w:p w14:paraId="47CF6D62" w14:textId="6712D17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R4-2120900</w:t>
            </w:r>
          </w:p>
        </w:tc>
        <w:tc>
          <w:tcPr>
            <w:tcW w:w="0" w:type="auto"/>
          </w:tcPr>
          <w:p w14:paraId="7BA41972" w14:textId="57FB56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712A3D" w14:textId="603A8E0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D6E61DE" w14:textId="4168BE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EAD57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7C3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8BFEA6F" w14:textId="77777777" w:rsidTr="00AB1096">
        <w:tc>
          <w:tcPr>
            <w:tcW w:w="0" w:type="auto"/>
          </w:tcPr>
          <w:p w14:paraId="4CE623E8" w14:textId="35916C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R4-2120901</w:t>
            </w:r>
          </w:p>
        </w:tc>
        <w:tc>
          <w:tcPr>
            <w:tcW w:w="0" w:type="auto"/>
          </w:tcPr>
          <w:p w14:paraId="33FC5EDD" w14:textId="26FE61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D0071E" w14:textId="07E8698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EAE0B01" w14:textId="7A25E2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5E8D7A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583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E211A2" w14:textId="77777777" w:rsidTr="00AB1096">
        <w:tc>
          <w:tcPr>
            <w:tcW w:w="0" w:type="auto"/>
          </w:tcPr>
          <w:p w14:paraId="62DF33B1" w14:textId="14CB5E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R4-2120902</w:t>
            </w:r>
          </w:p>
        </w:tc>
        <w:tc>
          <w:tcPr>
            <w:tcW w:w="0" w:type="auto"/>
          </w:tcPr>
          <w:p w14:paraId="27CF07BC" w14:textId="58E2F4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68897E" w14:textId="15D845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16F8A94" w14:textId="24FDBE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24278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C74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925102" w14:textId="77777777" w:rsidTr="00AB1096">
        <w:tc>
          <w:tcPr>
            <w:tcW w:w="0" w:type="auto"/>
          </w:tcPr>
          <w:p w14:paraId="0C72C341" w14:textId="693AA3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R4-2120903</w:t>
            </w:r>
          </w:p>
        </w:tc>
        <w:tc>
          <w:tcPr>
            <w:tcW w:w="0" w:type="auto"/>
          </w:tcPr>
          <w:p w14:paraId="29B9391B" w14:textId="09A317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D085E5" w14:textId="50CFFB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7AD67CC" w14:textId="55E970D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273F3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128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387E7FC" w14:textId="77777777" w:rsidTr="00AB1096">
        <w:tc>
          <w:tcPr>
            <w:tcW w:w="0" w:type="auto"/>
          </w:tcPr>
          <w:p w14:paraId="2D0D2BD4" w14:textId="1FDB8B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R4-2120904</w:t>
            </w:r>
          </w:p>
        </w:tc>
        <w:tc>
          <w:tcPr>
            <w:tcW w:w="0" w:type="auto"/>
          </w:tcPr>
          <w:p w14:paraId="6D572B92" w14:textId="448A89F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2F6BC9" w14:textId="11DAEC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A46DFA6" w14:textId="16BB06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BFED7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0793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11B64FE" w14:textId="77777777" w:rsidTr="00AB1096">
        <w:tc>
          <w:tcPr>
            <w:tcW w:w="0" w:type="auto"/>
          </w:tcPr>
          <w:p w14:paraId="4CBF80B6" w14:textId="62FE31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R4-2120905</w:t>
            </w:r>
          </w:p>
        </w:tc>
        <w:tc>
          <w:tcPr>
            <w:tcW w:w="0" w:type="auto"/>
          </w:tcPr>
          <w:p w14:paraId="69B9ACB1" w14:textId="4CB9063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22F5B2" w14:textId="712F69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F3856A6" w14:textId="42E4D7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F6105D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A7D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3E3275" w14:textId="77777777" w:rsidTr="00AB1096">
        <w:tc>
          <w:tcPr>
            <w:tcW w:w="0" w:type="auto"/>
          </w:tcPr>
          <w:p w14:paraId="5628B0FF" w14:textId="382290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R4-2120906</w:t>
            </w:r>
          </w:p>
        </w:tc>
        <w:tc>
          <w:tcPr>
            <w:tcW w:w="0" w:type="auto"/>
          </w:tcPr>
          <w:p w14:paraId="721AFE86" w14:textId="20FBB7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A35D5C" w14:textId="73B3FA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413D81" w14:textId="5AA213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FE168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AE8B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2BE7C8A" w14:textId="77777777" w:rsidTr="00AB1096">
        <w:tc>
          <w:tcPr>
            <w:tcW w:w="0" w:type="auto"/>
          </w:tcPr>
          <w:p w14:paraId="662F2C62" w14:textId="60BC5A3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R4-2120907</w:t>
            </w:r>
          </w:p>
        </w:tc>
        <w:tc>
          <w:tcPr>
            <w:tcW w:w="0" w:type="auto"/>
          </w:tcPr>
          <w:p w14:paraId="3AC6A18A" w14:textId="34DD4C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300139" w14:textId="28D9BDA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9ABDC98" w14:textId="444E93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13A9AD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332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CD8AE76" w14:textId="77777777" w:rsidTr="00AB1096">
        <w:tc>
          <w:tcPr>
            <w:tcW w:w="0" w:type="auto"/>
          </w:tcPr>
          <w:p w14:paraId="0D0BDB2B" w14:textId="6FA98D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R4-2120908</w:t>
            </w:r>
          </w:p>
        </w:tc>
        <w:tc>
          <w:tcPr>
            <w:tcW w:w="0" w:type="auto"/>
          </w:tcPr>
          <w:p w14:paraId="1AE3AFAE" w14:textId="56B0EBE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D75C63" w14:textId="5C55C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00001F5" w14:textId="6304A8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57CC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EC3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60DE050" w14:textId="77777777" w:rsidTr="00AB1096">
        <w:tc>
          <w:tcPr>
            <w:tcW w:w="0" w:type="auto"/>
          </w:tcPr>
          <w:p w14:paraId="02232F04" w14:textId="0D6352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R4-2120909</w:t>
            </w:r>
          </w:p>
        </w:tc>
        <w:tc>
          <w:tcPr>
            <w:tcW w:w="0" w:type="auto"/>
          </w:tcPr>
          <w:p w14:paraId="1ACF628E" w14:textId="36545E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049A9C" w14:textId="5DBDA3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8AC25EB" w14:textId="4F2F39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377A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8D05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6A2A780" w14:textId="77777777" w:rsidTr="00AB1096">
        <w:tc>
          <w:tcPr>
            <w:tcW w:w="0" w:type="auto"/>
          </w:tcPr>
          <w:p w14:paraId="10BED930" w14:textId="79009D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R4-2120910</w:t>
            </w:r>
          </w:p>
        </w:tc>
        <w:tc>
          <w:tcPr>
            <w:tcW w:w="0" w:type="auto"/>
          </w:tcPr>
          <w:p w14:paraId="049EC070" w14:textId="27A867E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492C6D" w14:textId="02A739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73A4416" w14:textId="644569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152EE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06D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841D30" w14:textId="77777777" w:rsidTr="00AB1096">
        <w:tc>
          <w:tcPr>
            <w:tcW w:w="0" w:type="auto"/>
          </w:tcPr>
          <w:p w14:paraId="307163CF" w14:textId="336083C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R4-2120911</w:t>
            </w:r>
          </w:p>
        </w:tc>
        <w:tc>
          <w:tcPr>
            <w:tcW w:w="0" w:type="auto"/>
          </w:tcPr>
          <w:p w14:paraId="090ED07F" w14:textId="18ACD5E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6158E1" w14:textId="399763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99B60D0" w14:textId="7FD7AC6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8DE0AC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0D18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66C53B" w14:textId="77777777" w:rsidTr="00AB1096">
        <w:tc>
          <w:tcPr>
            <w:tcW w:w="0" w:type="auto"/>
          </w:tcPr>
          <w:p w14:paraId="744C50F5" w14:textId="4EA929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R4-2120912</w:t>
            </w:r>
          </w:p>
        </w:tc>
        <w:tc>
          <w:tcPr>
            <w:tcW w:w="0" w:type="auto"/>
          </w:tcPr>
          <w:p w14:paraId="2ECAB3A7" w14:textId="4ABA13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5ACFD5" w14:textId="5F7CD5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3E3E0C5" w14:textId="531265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832967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451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8DC35D" w14:textId="77777777" w:rsidTr="00AB1096">
        <w:tc>
          <w:tcPr>
            <w:tcW w:w="0" w:type="auto"/>
          </w:tcPr>
          <w:p w14:paraId="6957EC8D" w14:textId="538CA48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R4-2120913</w:t>
            </w:r>
          </w:p>
        </w:tc>
        <w:tc>
          <w:tcPr>
            <w:tcW w:w="0" w:type="auto"/>
          </w:tcPr>
          <w:p w14:paraId="6D1ABD5A" w14:textId="559065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DF279F" w14:textId="1F824C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CFFD767" w14:textId="64C9A9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DF75F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1EB18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B5FBC74" w14:textId="77777777" w:rsidTr="00AB1096">
        <w:tc>
          <w:tcPr>
            <w:tcW w:w="0" w:type="auto"/>
          </w:tcPr>
          <w:p w14:paraId="568370FC" w14:textId="12CD78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R4-2120914</w:t>
            </w:r>
          </w:p>
        </w:tc>
        <w:tc>
          <w:tcPr>
            <w:tcW w:w="0" w:type="auto"/>
          </w:tcPr>
          <w:p w14:paraId="0B924659" w14:textId="6F9094C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A16CCC" w14:textId="18A796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CD784E2" w14:textId="704CD1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311A3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93CD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E7572F8" w14:textId="77777777" w:rsidTr="00AB1096">
        <w:tc>
          <w:tcPr>
            <w:tcW w:w="0" w:type="auto"/>
          </w:tcPr>
          <w:p w14:paraId="4CFB4DD6" w14:textId="5AC87E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R4-2120915</w:t>
            </w:r>
          </w:p>
        </w:tc>
        <w:tc>
          <w:tcPr>
            <w:tcW w:w="0" w:type="auto"/>
          </w:tcPr>
          <w:p w14:paraId="5FE5EE2C" w14:textId="58AC5E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EEE940" w14:textId="67BD244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276F8DD" w14:textId="5E24A6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936347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78E9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F89CFCD" w14:textId="77777777" w:rsidTr="00AB1096">
        <w:tc>
          <w:tcPr>
            <w:tcW w:w="0" w:type="auto"/>
          </w:tcPr>
          <w:p w14:paraId="76A44E2C" w14:textId="74F5D4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R4-2120916</w:t>
            </w:r>
          </w:p>
        </w:tc>
        <w:tc>
          <w:tcPr>
            <w:tcW w:w="0" w:type="auto"/>
          </w:tcPr>
          <w:p w14:paraId="1857D22B" w14:textId="15D5A6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26698C" w14:textId="405805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8AC2D52" w14:textId="0BCD2DF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053A0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4C0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C79477" w14:textId="77777777" w:rsidTr="00AB1096">
        <w:tc>
          <w:tcPr>
            <w:tcW w:w="0" w:type="auto"/>
          </w:tcPr>
          <w:p w14:paraId="3A1C8CA8" w14:textId="4E9761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R4-2120917</w:t>
            </w:r>
          </w:p>
        </w:tc>
        <w:tc>
          <w:tcPr>
            <w:tcW w:w="0" w:type="auto"/>
          </w:tcPr>
          <w:p w14:paraId="744CE7E3" w14:textId="2088895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68EE05" w14:textId="3109CF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58007B6" w14:textId="60698B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B4BF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0075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364D37" w14:textId="77777777" w:rsidTr="00AB1096">
        <w:tc>
          <w:tcPr>
            <w:tcW w:w="0" w:type="auto"/>
          </w:tcPr>
          <w:p w14:paraId="5FA8CCEF" w14:textId="3B3CF1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R4-2120918</w:t>
            </w:r>
          </w:p>
        </w:tc>
        <w:tc>
          <w:tcPr>
            <w:tcW w:w="0" w:type="auto"/>
          </w:tcPr>
          <w:p w14:paraId="69CAE63E" w14:textId="2C00F06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EFD2F5" w14:textId="3B13A7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67CD333" w14:textId="7C18BA5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DBF2F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7A79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8CE31B4" w14:textId="77777777" w:rsidTr="00AB1096">
        <w:tc>
          <w:tcPr>
            <w:tcW w:w="0" w:type="auto"/>
          </w:tcPr>
          <w:p w14:paraId="53B1AD45" w14:textId="2955A7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R4-2120919</w:t>
            </w:r>
          </w:p>
        </w:tc>
        <w:tc>
          <w:tcPr>
            <w:tcW w:w="0" w:type="auto"/>
          </w:tcPr>
          <w:p w14:paraId="62511D4F" w14:textId="560D5C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DE5975" w14:textId="599ADD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91ABDB6" w14:textId="252B78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1ECD1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33A1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6F19AC" w14:textId="77777777" w:rsidTr="00AB1096">
        <w:tc>
          <w:tcPr>
            <w:tcW w:w="0" w:type="auto"/>
          </w:tcPr>
          <w:p w14:paraId="10BD6FB9" w14:textId="0D38AF4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R4-2120920</w:t>
            </w:r>
          </w:p>
        </w:tc>
        <w:tc>
          <w:tcPr>
            <w:tcW w:w="0" w:type="auto"/>
          </w:tcPr>
          <w:p w14:paraId="4E73BF28" w14:textId="52A82D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794F27" w14:textId="18DEB0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DDE5B0A" w14:textId="32353D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657809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D51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186753" w14:textId="77777777" w:rsidTr="00AB1096">
        <w:tc>
          <w:tcPr>
            <w:tcW w:w="0" w:type="auto"/>
          </w:tcPr>
          <w:p w14:paraId="2252B36D" w14:textId="5C40C1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R4-2120921</w:t>
            </w:r>
          </w:p>
        </w:tc>
        <w:tc>
          <w:tcPr>
            <w:tcW w:w="0" w:type="auto"/>
          </w:tcPr>
          <w:p w14:paraId="59BA1697" w14:textId="3B49708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018F52" w14:textId="0B6FB8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DE42F47" w14:textId="57F3A01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5F6A5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C446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908D83C" w14:textId="77777777" w:rsidTr="00AB1096">
        <w:tc>
          <w:tcPr>
            <w:tcW w:w="0" w:type="auto"/>
          </w:tcPr>
          <w:p w14:paraId="36F22483" w14:textId="535C3E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R4-2120922</w:t>
            </w:r>
          </w:p>
        </w:tc>
        <w:tc>
          <w:tcPr>
            <w:tcW w:w="0" w:type="auto"/>
          </w:tcPr>
          <w:p w14:paraId="026F89BD" w14:textId="14CFFB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03CA77" w14:textId="09E71A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87AF08F" w14:textId="01E8B1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F6B40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8FD5C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B23FC20" w14:textId="77777777" w:rsidTr="00AB1096">
        <w:tc>
          <w:tcPr>
            <w:tcW w:w="0" w:type="auto"/>
          </w:tcPr>
          <w:p w14:paraId="5AE63194" w14:textId="7E8C11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R4-2120923</w:t>
            </w:r>
          </w:p>
        </w:tc>
        <w:tc>
          <w:tcPr>
            <w:tcW w:w="0" w:type="auto"/>
          </w:tcPr>
          <w:p w14:paraId="4C08DF52" w14:textId="5E870B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6C1D7E" w14:textId="7DC29F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DB40FF0" w14:textId="2E5D443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D447A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C8C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2CE4DD6" w14:textId="77777777" w:rsidTr="00AB1096">
        <w:tc>
          <w:tcPr>
            <w:tcW w:w="0" w:type="auto"/>
          </w:tcPr>
          <w:p w14:paraId="72A07A20" w14:textId="1F8CFE6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R4-2120924</w:t>
            </w:r>
          </w:p>
        </w:tc>
        <w:tc>
          <w:tcPr>
            <w:tcW w:w="0" w:type="auto"/>
          </w:tcPr>
          <w:p w14:paraId="117A227A" w14:textId="7F09AD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8957BF" w14:textId="3145BB2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0F8016B" w14:textId="5B2930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55B47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76DD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8BCEB0" w14:textId="77777777" w:rsidTr="00AB1096">
        <w:tc>
          <w:tcPr>
            <w:tcW w:w="0" w:type="auto"/>
          </w:tcPr>
          <w:p w14:paraId="3030C7EB" w14:textId="2284FB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R4-2120925</w:t>
            </w:r>
          </w:p>
        </w:tc>
        <w:tc>
          <w:tcPr>
            <w:tcW w:w="0" w:type="auto"/>
          </w:tcPr>
          <w:p w14:paraId="5A723DF0" w14:textId="62AA5A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BBF0989" w14:textId="3C55EE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ADDB572" w14:textId="47BD7B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686A6D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BA4F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DF7AF72" w14:textId="77777777" w:rsidTr="00AB1096">
        <w:tc>
          <w:tcPr>
            <w:tcW w:w="0" w:type="auto"/>
          </w:tcPr>
          <w:p w14:paraId="249C7D87" w14:textId="42127C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R4-2120926</w:t>
            </w:r>
          </w:p>
        </w:tc>
        <w:tc>
          <w:tcPr>
            <w:tcW w:w="0" w:type="auto"/>
          </w:tcPr>
          <w:p w14:paraId="22886349" w14:textId="5A3E73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55A6AF" w14:textId="28D7F55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1E86623" w14:textId="7FEB6F4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BA3090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E5A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BCE2849" w14:textId="77777777" w:rsidTr="00AB1096">
        <w:tc>
          <w:tcPr>
            <w:tcW w:w="0" w:type="auto"/>
          </w:tcPr>
          <w:p w14:paraId="1BD12AEA" w14:textId="3EEC674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R4-2120927</w:t>
            </w:r>
          </w:p>
        </w:tc>
        <w:tc>
          <w:tcPr>
            <w:tcW w:w="0" w:type="auto"/>
          </w:tcPr>
          <w:p w14:paraId="42681492" w14:textId="0E42610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E9FC68" w14:textId="23908A9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484F3AF" w14:textId="7B221F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85222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BA74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C31E5E" w14:textId="77777777" w:rsidTr="00AB1096">
        <w:tc>
          <w:tcPr>
            <w:tcW w:w="0" w:type="auto"/>
          </w:tcPr>
          <w:p w14:paraId="7220ED18" w14:textId="0670BB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R4-2120928</w:t>
            </w:r>
          </w:p>
        </w:tc>
        <w:tc>
          <w:tcPr>
            <w:tcW w:w="0" w:type="auto"/>
          </w:tcPr>
          <w:p w14:paraId="7434AE79" w14:textId="2DD48A5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416426F" w14:textId="4DCCEC3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4FF5426" w14:textId="498F29C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24BF5A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B8B7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426FC7C" w14:textId="77777777" w:rsidTr="00AB1096">
        <w:tc>
          <w:tcPr>
            <w:tcW w:w="0" w:type="auto"/>
          </w:tcPr>
          <w:p w14:paraId="5044024D" w14:textId="46B116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R4-2120929</w:t>
            </w:r>
          </w:p>
        </w:tc>
        <w:tc>
          <w:tcPr>
            <w:tcW w:w="0" w:type="auto"/>
          </w:tcPr>
          <w:p w14:paraId="5C192F7E" w14:textId="12A6395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D3FE7B7" w14:textId="0DF1DC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7A92362" w14:textId="12A5E37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EBF40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AE0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BE7C295" w14:textId="77777777" w:rsidTr="00AB1096">
        <w:tc>
          <w:tcPr>
            <w:tcW w:w="0" w:type="auto"/>
          </w:tcPr>
          <w:p w14:paraId="7C5F762F" w14:textId="6520AF7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R4-2120930</w:t>
            </w:r>
          </w:p>
        </w:tc>
        <w:tc>
          <w:tcPr>
            <w:tcW w:w="0" w:type="auto"/>
          </w:tcPr>
          <w:p w14:paraId="7545F377" w14:textId="31F819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9A08F4" w14:textId="1603E3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B5641B3" w14:textId="2E4197B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723275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876F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B799EB" w14:textId="77777777" w:rsidTr="00AB1096">
        <w:tc>
          <w:tcPr>
            <w:tcW w:w="0" w:type="auto"/>
          </w:tcPr>
          <w:p w14:paraId="29C75C2C" w14:textId="6C989A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R4-2120931</w:t>
            </w:r>
          </w:p>
        </w:tc>
        <w:tc>
          <w:tcPr>
            <w:tcW w:w="0" w:type="auto"/>
          </w:tcPr>
          <w:p w14:paraId="6027C5EB" w14:textId="35756B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E0C294" w14:textId="7499A2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9958B6B" w14:textId="44EB9B8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91278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9AE1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9AFB115" w14:textId="77777777" w:rsidTr="00AB1096">
        <w:tc>
          <w:tcPr>
            <w:tcW w:w="0" w:type="auto"/>
          </w:tcPr>
          <w:p w14:paraId="450DBD0C" w14:textId="142970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R4-2120932</w:t>
            </w:r>
          </w:p>
        </w:tc>
        <w:tc>
          <w:tcPr>
            <w:tcW w:w="0" w:type="auto"/>
          </w:tcPr>
          <w:p w14:paraId="3B1A459C" w14:textId="14D6AAA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ED39C0" w14:textId="0A5E62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CCD70EA" w14:textId="61E91C1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07185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3ACF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34381DB" w14:textId="77777777" w:rsidTr="00AB1096">
        <w:tc>
          <w:tcPr>
            <w:tcW w:w="0" w:type="auto"/>
          </w:tcPr>
          <w:p w14:paraId="217DD708" w14:textId="3FD96C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R4-2120933</w:t>
            </w:r>
          </w:p>
        </w:tc>
        <w:tc>
          <w:tcPr>
            <w:tcW w:w="0" w:type="auto"/>
          </w:tcPr>
          <w:p w14:paraId="73AF0640" w14:textId="1319B3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8FB5DF" w14:textId="5C026C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040DFC9" w14:textId="63F8C9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3D60F9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1FF69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85AE0D" w14:textId="77777777" w:rsidTr="00AB1096">
        <w:tc>
          <w:tcPr>
            <w:tcW w:w="0" w:type="auto"/>
          </w:tcPr>
          <w:p w14:paraId="5FC6BB91" w14:textId="0C7313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R4-2120934</w:t>
            </w:r>
          </w:p>
        </w:tc>
        <w:tc>
          <w:tcPr>
            <w:tcW w:w="0" w:type="auto"/>
          </w:tcPr>
          <w:p w14:paraId="66169C77" w14:textId="35C2A2C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7D6590" w14:textId="06EB84D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1AE011B" w14:textId="1454BA3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B6D40B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57EF5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2AE3D7" w14:textId="77777777" w:rsidTr="00AB1096">
        <w:tc>
          <w:tcPr>
            <w:tcW w:w="0" w:type="auto"/>
          </w:tcPr>
          <w:p w14:paraId="22FD8D3F" w14:textId="59735B1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R4-2120935</w:t>
            </w:r>
          </w:p>
        </w:tc>
        <w:tc>
          <w:tcPr>
            <w:tcW w:w="0" w:type="auto"/>
          </w:tcPr>
          <w:p w14:paraId="74206F31" w14:textId="397A4C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56ABAE" w14:textId="23DE97C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704F5DE" w14:textId="2D723C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45946A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92C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B9DCCA5" w14:textId="77777777" w:rsidTr="00AB1096">
        <w:tc>
          <w:tcPr>
            <w:tcW w:w="0" w:type="auto"/>
          </w:tcPr>
          <w:p w14:paraId="523FB48A" w14:textId="2FC0B6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R4-2120936</w:t>
            </w:r>
          </w:p>
        </w:tc>
        <w:tc>
          <w:tcPr>
            <w:tcW w:w="0" w:type="auto"/>
          </w:tcPr>
          <w:p w14:paraId="70FDE586" w14:textId="0F18B25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5B4C40" w14:textId="417E61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48915C7" w14:textId="28738B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A156E0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ACA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D9DE056" w14:textId="77777777" w:rsidTr="00AB1096">
        <w:tc>
          <w:tcPr>
            <w:tcW w:w="0" w:type="auto"/>
          </w:tcPr>
          <w:p w14:paraId="1780748B" w14:textId="7CB3F95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R4-2120937</w:t>
            </w:r>
          </w:p>
        </w:tc>
        <w:tc>
          <w:tcPr>
            <w:tcW w:w="0" w:type="auto"/>
          </w:tcPr>
          <w:p w14:paraId="3603B68A" w14:textId="1F715D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7E8EE5" w14:textId="5B2F95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D3CBAF6" w14:textId="4B8AA4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DDD4C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B830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163AD65" w14:textId="77777777" w:rsidTr="00AB1096">
        <w:tc>
          <w:tcPr>
            <w:tcW w:w="0" w:type="auto"/>
          </w:tcPr>
          <w:p w14:paraId="4F491530" w14:textId="57FFD7D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R4-2120938</w:t>
            </w:r>
          </w:p>
        </w:tc>
        <w:tc>
          <w:tcPr>
            <w:tcW w:w="0" w:type="auto"/>
          </w:tcPr>
          <w:p w14:paraId="41BEB86A" w14:textId="0D08B01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B59C83" w14:textId="21576F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E423DE8" w14:textId="32545D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4DD1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77CF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7EFE43" w14:textId="77777777" w:rsidTr="00AB1096">
        <w:tc>
          <w:tcPr>
            <w:tcW w:w="0" w:type="auto"/>
          </w:tcPr>
          <w:p w14:paraId="0C39BED0" w14:textId="27ED37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R4-2120939</w:t>
            </w:r>
          </w:p>
        </w:tc>
        <w:tc>
          <w:tcPr>
            <w:tcW w:w="0" w:type="auto"/>
          </w:tcPr>
          <w:p w14:paraId="1E59E0D8" w14:textId="527D61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13898B" w14:textId="2F0315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D9099D8" w14:textId="245563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6AF9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3152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4C2E69C" w14:textId="77777777" w:rsidTr="00AB1096">
        <w:tc>
          <w:tcPr>
            <w:tcW w:w="0" w:type="auto"/>
          </w:tcPr>
          <w:p w14:paraId="669F858C" w14:textId="4415A5D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R4-2120940</w:t>
            </w:r>
          </w:p>
        </w:tc>
        <w:tc>
          <w:tcPr>
            <w:tcW w:w="0" w:type="auto"/>
          </w:tcPr>
          <w:p w14:paraId="10D32900" w14:textId="0D8737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D89003" w14:textId="175B2F5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219809C" w14:textId="203470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767990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61F1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16471A4" w14:textId="77777777" w:rsidTr="00AB1096">
        <w:tc>
          <w:tcPr>
            <w:tcW w:w="0" w:type="auto"/>
          </w:tcPr>
          <w:p w14:paraId="38AFF205" w14:textId="45686EC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R4-2120941</w:t>
            </w:r>
          </w:p>
        </w:tc>
        <w:tc>
          <w:tcPr>
            <w:tcW w:w="0" w:type="auto"/>
          </w:tcPr>
          <w:p w14:paraId="50E48454" w14:textId="526FA0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B57489" w14:textId="1F708CD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144ACCB" w14:textId="3BD7A84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2A5DFB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3F54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87398A9" w14:textId="77777777" w:rsidTr="00AB1096">
        <w:tc>
          <w:tcPr>
            <w:tcW w:w="0" w:type="auto"/>
          </w:tcPr>
          <w:p w14:paraId="71222DD8" w14:textId="75B460A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R4-2120942</w:t>
            </w:r>
          </w:p>
        </w:tc>
        <w:tc>
          <w:tcPr>
            <w:tcW w:w="0" w:type="auto"/>
          </w:tcPr>
          <w:p w14:paraId="4745A982" w14:textId="23ED28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84CBBF" w14:textId="5C3219B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F895154" w14:textId="0911D9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201CF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F15C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847B2B5" w14:textId="77777777" w:rsidTr="00AB1096">
        <w:tc>
          <w:tcPr>
            <w:tcW w:w="0" w:type="auto"/>
          </w:tcPr>
          <w:p w14:paraId="207974DF" w14:textId="219FB42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R4-2120943</w:t>
            </w:r>
          </w:p>
        </w:tc>
        <w:tc>
          <w:tcPr>
            <w:tcW w:w="0" w:type="auto"/>
          </w:tcPr>
          <w:p w14:paraId="6E855524" w14:textId="06CF135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2046E2" w14:textId="5124A1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D4C08DE" w14:textId="05436A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FD12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B7C68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C5E1AB7" w14:textId="77777777" w:rsidTr="00AB1096">
        <w:tc>
          <w:tcPr>
            <w:tcW w:w="0" w:type="auto"/>
          </w:tcPr>
          <w:p w14:paraId="50FA8289" w14:textId="5133BB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R4-2120944</w:t>
            </w:r>
          </w:p>
        </w:tc>
        <w:tc>
          <w:tcPr>
            <w:tcW w:w="0" w:type="auto"/>
          </w:tcPr>
          <w:p w14:paraId="356EB370" w14:textId="48AE8D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E69837" w14:textId="6B8698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36A6F98" w14:textId="25975D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547C63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B844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FD1ACE6" w14:textId="77777777" w:rsidTr="00AB1096">
        <w:tc>
          <w:tcPr>
            <w:tcW w:w="0" w:type="auto"/>
          </w:tcPr>
          <w:p w14:paraId="62346DE3" w14:textId="59E2E6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R4-2120945</w:t>
            </w:r>
          </w:p>
        </w:tc>
        <w:tc>
          <w:tcPr>
            <w:tcW w:w="0" w:type="auto"/>
          </w:tcPr>
          <w:p w14:paraId="106882C5" w14:textId="70B1623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6D8939" w14:textId="6010B34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9361863" w14:textId="7BBAEE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B526F2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ECED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3C915D" w14:textId="77777777" w:rsidTr="00AB1096">
        <w:tc>
          <w:tcPr>
            <w:tcW w:w="0" w:type="auto"/>
          </w:tcPr>
          <w:p w14:paraId="656D59ED" w14:textId="74A1A0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R4-2120946</w:t>
            </w:r>
          </w:p>
        </w:tc>
        <w:tc>
          <w:tcPr>
            <w:tcW w:w="0" w:type="auto"/>
          </w:tcPr>
          <w:p w14:paraId="2F1FD927" w14:textId="779D413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DA70E6" w14:textId="66DCDD3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E2A2F8D" w14:textId="42202E6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36F01C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3E2B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D9F5397" w14:textId="77777777" w:rsidTr="00AB1096">
        <w:tc>
          <w:tcPr>
            <w:tcW w:w="0" w:type="auto"/>
          </w:tcPr>
          <w:p w14:paraId="106F315F" w14:textId="6456B74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R4-2120947</w:t>
            </w:r>
          </w:p>
        </w:tc>
        <w:tc>
          <w:tcPr>
            <w:tcW w:w="0" w:type="auto"/>
          </w:tcPr>
          <w:p w14:paraId="14C5D185" w14:textId="6DC1D62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03A427" w14:textId="4041EC0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ABD0E90" w14:textId="3C08188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1E46C1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3E7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24789BF" w14:textId="77777777" w:rsidTr="00AB1096">
        <w:tc>
          <w:tcPr>
            <w:tcW w:w="0" w:type="auto"/>
          </w:tcPr>
          <w:p w14:paraId="415D44D3" w14:textId="1D7C39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R4-2120948</w:t>
            </w:r>
          </w:p>
        </w:tc>
        <w:tc>
          <w:tcPr>
            <w:tcW w:w="0" w:type="auto"/>
          </w:tcPr>
          <w:p w14:paraId="32263842" w14:textId="41AB71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48FB23" w14:textId="692A83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DD772A4" w14:textId="1F0CC52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D55BA0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F283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8AE918B" w14:textId="77777777" w:rsidTr="00AB1096">
        <w:tc>
          <w:tcPr>
            <w:tcW w:w="0" w:type="auto"/>
          </w:tcPr>
          <w:p w14:paraId="1042339F" w14:textId="7C122D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R4-2120949</w:t>
            </w:r>
          </w:p>
        </w:tc>
        <w:tc>
          <w:tcPr>
            <w:tcW w:w="0" w:type="auto"/>
          </w:tcPr>
          <w:p w14:paraId="56C32637" w14:textId="606D52C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9DE273" w14:textId="5D0E70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F0520C8" w14:textId="0DEF18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2C76BA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AAF9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E2C578A" w14:textId="77777777" w:rsidTr="00AB1096">
        <w:tc>
          <w:tcPr>
            <w:tcW w:w="0" w:type="auto"/>
          </w:tcPr>
          <w:p w14:paraId="79934D5C" w14:textId="16271ED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R4-2120950</w:t>
            </w:r>
          </w:p>
        </w:tc>
        <w:tc>
          <w:tcPr>
            <w:tcW w:w="0" w:type="auto"/>
          </w:tcPr>
          <w:p w14:paraId="230BC540" w14:textId="75D7633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9AE16C" w14:textId="6307176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1C6B669" w14:textId="221937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F50D3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2A5B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8DBEAD" w14:textId="77777777" w:rsidTr="00AB1096">
        <w:tc>
          <w:tcPr>
            <w:tcW w:w="0" w:type="auto"/>
          </w:tcPr>
          <w:p w14:paraId="05D2387A" w14:textId="46D8D51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R4-2120951</w:t>
            </w:r>
          </w:p>
        </w:tc>
        <w:tc>
          <w:tcPr>
            <w:tcW w:w="0" w:type="auto"/>
          </w:tcPr>
          <w:p w14:paraId="6CCD5F7C" w14:textId="07733F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D4F69C" w14:textId="6B4986D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E057B24" w14:textId="7EC5D1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351DDF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CDD9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A8BB1D1" w14:textId="77777777" w:rsidTr="00AB1096">
        <w:tc>
          <w:tcPr>
            <w:tcW w:w="0" w:type="auto"/>
          </w:tcPr>
          <w:p w14:paraId="7D37829D" w14:textId="2C3151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R4-2120952</w:t>
            </w:r>
          </w:p>
        </w:tc>
        <w:tc>
          <w:tcPr>
            <w:tcW w:w="0" w:type="auto"/>
          </w:tcPr>
          <w:p w14:paraId="559ACC7A" w14:textId="7B07ED0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A33F82" w14:textId="7A1D16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7C83A3D" w14:textId="48F09C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76F121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61E0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E48664" w14:textId="77777777" w:rsidTr="00AB1096">
        <w:tc>
          <w:tcPr>
            <w:tcW w:w="0" w:type="auto"/>
          </w:tcPr>
          <w:p w14:paraId="216FBEFE" w14:textId="3C04766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R4-2120953</w:t>
            </w:r>
          </w:p>
        </w:tc>
        <w:tc>
          <w:tcPr>
            <w:tcW w:w="0" w:type="auto"/>
          </w:tcPr>
          <w:p w14:paraId="56FEE612" w14:textId="123E4F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CD2B8A" w14:textId="7B6CF5C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90C0F4B" w14:textId="1E1CC32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EB398F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0145E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0DD822" w14:textId="77777777" w:rsidTr="00AB1096">
        <w:tc>
          <w:tcPr>
            <w:tcW w:w="0" w:type="auto"/>
          </w:tcPr>
          <w:p w14:paraId="50DEA88C" w14:textId="242972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R4-2120954</w:t>
            </w:r>
          </w:p>
        </w:tc>
        <w:tc>
          <w:tcPr>
            <w:tcW w:w="0" w:type="auto"/>
          </w:tcPr>
          <w:p w14:paraId="08F4D390" w14:textId="65291C8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64E07A" w14:textId="7538F5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00485C2" w14:textId="253057F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88C2A5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1DED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43F62CB" w14:textId="77777777" w:rsidTr="00AB1096">
        <w:tc>
          <w:tcPr>
            <w:tcW w:w="0" w:type="auto"/>
          </w:tcPr>
          <w:p w14:paraId="77B93D46" w14:textId="7EBDDE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R4-2120955</w:t>
            </w:r>
          </w:p>
        </w:tc>
        <w:tc>
          <w:tcPr>
            <w:tcW w:w="0" w:type="auto"/>
          </w:tcPr>
          <w:p w14:paraId="18709E2B" w14:textId="5511F0D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70954A" w14:textId="2C51772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11BFE2B" w14:textId="4C5496C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F279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116A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F4795F" w14:textId="77777777" w:rsidTr="00AB1096">
        <w:tc>
          <w:tcPr>
            <w:tcW w:w="0" w:type="auto"/>
          </w:tcPr>
          <w:p w14:paraId="2990C23B" w14:textId="16E0EC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R4-2120956</w:t>
            </w:r>
          </w:p>
        </w:tc>
        <w:tc>
          <w:tcPr>
            <w:tcW w:w="0" w:type="auto"/>
          </w:tcPr>
          <w:p w14:paraId="31781133" w14:textId="4DDD02A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389B1B" w14:textId="32BB7D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A342E3" w14:textId="5DCDB0D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649BD6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408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0527A62" w14:textId="77777777" w:rsidTr="00AB1096">
        <w:tc>
          <w:tcPr>
            <w:tcW w:w="0" w:type="auto"/>
          </w:tcPr>
          <w:p w14:paraId="59870217" w14:textId="572DD87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R4-2120957</w:t>
            </w:r>
          </w:p>
        </w:tc>
        <w:tc>
          <w:tcPr>
            <w:tcW w:w="0" w:type="auto"/>
          </w:tcPr>
          <w:p w14:paraId="2B681089" w14:textId="14D554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4F2BFD" w14:textId="5726B9F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257690B" w14:textId="03B944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E65A68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3947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09B26ED" w14:textId="77777777" w:rsidTr="00AB1096">
        <w:tc>
          <w:tcPr>
            <w:tcW w:w="0" w:type="auto"/>
          </w:tcPr>
          <w:p w14:paraId="251255AE" w14:textId="1B31210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R4-2120958</w:t>
            </w:r>
          </w:p>
        </w:tc>
        <w:tc>
          <w:tcPr>
            <w:tcW w:w="0" w:type="auto"/>
          </w:tcPr>
          <w:p w14:paraId="4B6DAECE" w14:textId="46CBBA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D7F053" w14:textId="10C7D84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C2B71AC" w14:textId="5DC0D9A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B4C5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01F18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FAD9D9" w14:textId="77777777" w:rsidTr="00AB1096">
        <w:tc>
          <w:tcPr>
            <w:tcW w:w="0" w:type="auto"/>
          </w:tcPr>
          <w:p w14:paraId="7BBA5D60" w14:textId="4684237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R4-2120959</w:t>
            </w:r>
          </w:p>
        </w:tc>
        <w:tc>
          <w:tcPr>
            <w:tcW w:w="0" w:type="auto"/>
          </w:tcPr>
          <w:p w14:paraId="379D1CCB" w14:textId="56523B1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666766" w14:textId="2BB1C28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0996AC0" w14:textId="5D80F2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8A1388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02080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9E7DFA" w14:textId="77777777" w:rsidTr="00AB1096">
        <w:tc>
          <w:tcPr>
            <w:tcW w:w="0" w:type="auto"/>
          </w:tcPr>
          <w:p w14:paraId="5801F742" w14:textId="6053C0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R4-2120960</w:t>
            </w:r>
          </w:p>
        </w:tc>
        <w:tc>
          <w:tcPr>
            <w:tcW w:w="0" w:type="auto"/>
          </w:tcPr>
          <w:p w14:paraId="5E778A0C" w14:textId="080BEE4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F7DDDB" w14:textId="4CC1BB9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206D8D4" w14:textId="3F47665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BB8EE5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B873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58D14C5" w14:textId="77777777" w:rsidTr="00AB1096">
        <w:tc>
          <w:tcPr>
            <w:tcW w:w="0" w:type="auto"/>
          </w:tcPr>
          <w:p w14:paraId="4114E99A" w14:textId="306280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R4-2120961</w:t>
            </w:r>
          </w:p>
        </w:tc>
        <w:tc>
          <w:tcPr>
            <w:tcW w:w="0" w:type="auto"/>
          </w:tcPr>
          <w:p w14:paraId="5A529BD9" w14:textId="4DEAFA9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31CB0B" w14:textId="4A9C4A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7473E76" w14:textId="68DDFE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3340A1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2CF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7A81E17" w14:textId="77777777" w:rsidTr="00AB1096">
        <w:tc>
          <w:tcPr>
            <w:tcW w:w="0" w:type="auto"/>
          </w:tcPr>
          <w:p w14:paraId="7FAF5CA2" w14:textId="17972B3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R4-2120962</w:t>
            </w:r>
          </w:p>
        </w:tc>
        <w:tc>
          <w:tcPr>
            <w:tcW w:w="0" w:type="auto"/>
          </w:tcPr>
          <w:p w14:paraId="0581B4DB" w14:textId="1D6225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03EEBA" w14:textId="5953684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DEA461D" w14:textId="6FD523B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9099A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2A03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BC0A891" w14:textId="77777777" w:rsidTr="00AB1096">
        <w:tc>
          <w:tcPr>
            <w:tcW w:w="0" w:type="auto"/>
          </w:tcPr>
          <w:p w14:paraId="6D218795" w14:textId="590FACE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R4-2120963</w:t>
            </w:r>
          </w:p>
        </w:tc>
        <w:tc>
          <w:tcPr>
            <w:tcW w:w="0" w:type="auto"/>
          </w:tcPr>
          <w:p w14:paraId="3A5B6088" w14:textId="4969E0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930F8E" w14:textId="7DD1D2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AC8A5BC" w14:textId="758E6CE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E8AED6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21C3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AD49F8" w14:textId="77777777" w:rsidTr="00AB1096">
        <w:tc>
          <w:tcPr>
            <w:tcW w:w="0" w:type="auto"/>
          </w:tcPr>
          <w:p w14:paraId="7776CA2D" w14:textId="40FB739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R4-2120964</w:t>
            </w:r>
          </w:p>
        </w:tc>
        <w:tc>
          <w:tcPr>
            <w:tcW w:w="0" w:type="auto"/>
          </w:tcPr>
          <w:p w14:paraId="233714CA" w14:textId="098DCF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25475A" w14:textId="2058A0B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82F037E" w14:textId="031956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EA5AA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83284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3761BD" w14:textId="77777777" w:rsidTr="00AB1096">
        <w:tc>
          <w:tcPr>
            <w:tcW w:w="0" w:type="auto"/>
          </w:tcPr>
          <w:p w14:paraId="18F9350D" w14:textId="6CAD71F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R4-2120965</w:t>
            </w:r>
          </w:p>
        </w:tc>
        <w:tc>
          <w:tcPr>
            <w:tcW w:w="0" w:type="auto"/>
          </w:tcPr>
          <w:p w14:paraId="2B74EA0C" w14:textId="54F9F6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439C49" w14:textId="1474A01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FCF72C4" w14:textId="592E91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4727F4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A8C5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36B3953" w14:textId="77777777" w:rsidTr="00AB1096">
        <w:tc>
          <w:tcPr>
            <w:tcW w:w="0" w:type="auto"/>
          </w:tcPr>
          <w:p w14:paraId="7D0A48D7" w14:textId="1382D6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R4-2120966</w:t>
            </w:r>
          </w:p>
        </w:tc>
        <w:tc>
          <w:tcPr>
            <w:tcW w:w="0" w:type="auto"/>
          </w:tcPr>
          <w:p w14:paraId="0E995E10" w14:textId="1D6CED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BA4C54" w14:textId="76EAEB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20EF50E" w14:textId="2D5379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2DBD8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ECB5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027876" w14:textId="77777777" w:rsidTr="00AB1096">
        <w:tc>
          <w:tcPr>
            <w:tcW w:w="0" w:type="auto"/>
          </w:tcPr>
          <w:p w14:paraId="0B2AEA71" w14:textId="0DD40D9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R4-2120967</w:t>
            </w:r>
          </w:p>
        </w:tc>
        <w:tc>
          <w:tcPr>
            <w:tcW w:w="0" w:type="auto"/>
          </w:tcPr>
          <w:p w14:paraId="0870A68E" w14:textId="1B1A92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4B23D39" w14:textId="656F61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E390EB" w14:textId="7D0A63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93B5FB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3A8E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554CDFAF" w14:textId="77777777" w:rsidTr="00AB1096">
        <w:tc>
          <w:tcPr>
            <w:tcW w:w="0" w:type="auto"/>
          </w:tcPr>
          <w:p w14:paraId="27BBE9A7" w14:textId="012E31F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R4-2120968</w:t>
            </w:r>
          </w:p>
        </w:tc>
        <w:tc>
          <w:tcPr>
            <w:tcW w:w="0" w:type="auto"/>
          </w:tcPr>
          <w:p w14:paraId="6EFF7A31" w14:textId="6440829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FF916D" w14:textId="19DE9F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7AE488" w14:textId="0CA7D1C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19DF86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EFD0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1A4EB33" w14:textId="77777777" w:rsidTr="00AB1096">
        <w:tc>
          <w:tcPr>
            <w:tcW w:w="0" w:type="auto"/>
          </w:tcPr>
          <w:p w14:paraId="69880649" w14:textId="4EDFCCE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R4-2120969</w:t>
            </w:r>
          </w:p>
        </w:tc>
        <w:tc>
          <w:tcPr>
            <w:tcW w:w="0" w:type="auto"/>
          </w:tcPr>
          <w:p w14:paraId="2266192E" w14:textId="7AC3CD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E0BA73" w14:textId="44A6C1B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55DA537" w14:textId="4C6311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4982E3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1916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09894BC" w14:textId="77777777" w:rsidTr="00AB1096">
        <w:tc>
          <w:tcPr>
            <w:tcW w:w="0" w:type="auto"/>
          </w:tcPr>
          <w:p w14:paraId="609AE9DA" w14:textId="288EE0B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R4-2120970</w:t>
            </w:r>
          </w:p>
        </w:tc>
        <w:tc>
          <w:tcPr>
            <w:tcW w:w="0" w:type="auto"/>
          </w:tcPr>
          <w:p w14:paraId="320A4024" w14:textId="0C4EAB7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E4B66CA" w14:textId="41149A7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DB338B0" w14:textId="4E75D35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F92819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26CE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FF89E09" w14:textId="77777777" w:rsidTr="00AB1096">
        <w:tc>
          <w:tcPr>
            <w:tcW w:w="0" w:type="auto"/>
          </w:tcPr>
          <w:p w14:paraId="2A3B130B" w14:textId="6FD3972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R4-2120971</w:t>
            </w:r>
          </w:p>
        </w:tc>
        <w:tc>
          <w:tcPr>
            <w:tcW w:w="0" w:type="auto"/>
          </w:tcPr>
          <w:p w14:paraId="37564FE9" w14:textId="235ADC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446FFF" w14:textId="6FBEAEB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D892EA7" w14:textId="0140F3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2CF8C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11CB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5E66D44" w14:textId="77777777" w:rsidTr="00AB1096">
        <w:tc>
          <w:tcPr>
            <w:tcW w:w="0" w:type="auto"/>
          </w:tcPr>
          <w:p w14:paraId="3EA30FAB" w14:textId="53FAAD3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R4-2120972</w:t>
            </w:r>
          </w:p>
        </w:tc>
        <w:tc>
          <w:tcPr>
            <w:tcW w:w="0" w:type="auto"/>
          </w:tcPr>
          <w:p w14:paraId="109CD609" w14:textId="52D3AC7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BCBD29C" w14:textId="1D8CEFE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55BA57C" w14:textId="42DC6F7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7E82E6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A2E7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9CD54F3" w14:textId="77777777" w:rsidTr="00AB1096">
        <w:tc>
          <w:tcPr>
            <w:tcW w:w="0" w:type="auto"/>
          </w:tcPr>
          <w:p w14:paraId="701529A3" w14:textId="25409CC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R4-2120973</w:t>
            </w:r>
          </w:p>
        </w:tc>
        <w:tc>
          <w:tcPr>
            <w:tcW w:w="0" w:type="auto"/>
          </w:tcPr>
          <w:p w14:paraId="76EB515D" w14:textId="3ACC835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9D666E" w14:textId="52D6BDA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D6F575C" w14:textId="13357E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377569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297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56D1118" w14:textId="77777777" w:rsidTr="00AB1096">
        <w:tc>
          <w:tcPr>
            <w:tcW w:w="0" w:type="auto"/>
          </w:tcPr>
          <w:p w14:paraId="4097B75F" w14:textId="443583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R4-2120974</w:t>
            </w:r>
          </w:p>
        </w:tc>
        <w:tc>
          <w:tcPr>
            <w:tcW w:w="0" w:type="auto"/>
          </w:tcPr>
          <w:p w14:paraId="1762A0B7" w14:textId="5403F2F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BC40DB" w14:textId="368DB40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A10EA1F" w14:textId="7540E58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5F29BE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4A5E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4B3FDFB" w14:textId="77777777" w:rsidTr="00AB1096">
        <w:tc>
          <w:tcPr>
            <w:tcW w:w="0" w:type="auto"/>
          </w:tcPr>
          <w:p w14:paraId="24A9FDDD" w14:textId="28233B2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R4-2120975</w:t>
            </w:r>
          </w:p>
        </w:tc>
        <w:tc>
          <w:tcPr>
            <w:tcW w:w="0" w:type="auto"/>
          </w:tcPr>
          <w:p w14:paraId="287CBD9C" w14:textId="6AA1577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82D799" w14:textId="4AA5DD6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A95DED3" w14:textId="582AA7F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292211E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D34EB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38AC028" w14:textId="77777777" w:rsidTr="00AB1096">
        <w:tc>
          <w:tcPr>
            <w:tcW w:w="0" w:type="auto"/>
          </w:tcPr>
          <w:p w14:paraId="47FAD2CC" w14:textId="2CFAB00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R4-2120976</w:t>
            </w:r>
          </w:p>
        </w:tc>
        <w:tc>
          <w:tcPr>
            <w:tcW w:w="0" w:type="auto"/>
          </w:tcPr>
          <w:p w14:paraId="7C75A456" w14:textId="28409D6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2E7B57" w14:textId="51E2E7C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A3E9B70" w14:textId="08E2D76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EDDE19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3554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BFC4272" w14:textId="77777777" w:rsidTr="00AB1096">
        <w:tc>
          <w:tcPr>
            <w:tcW w:w="0" w:type="auto"/>
          </w:tcPr>
          <w:p w14:paraId="0818ED4B" w14:textId="178E1B8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R4-2120977</w:t>
            </w:r>
          </w:p>
        </w:tc>
        <w:tc>
          <w:tcPr>
            <w:tcW w:w="0" w:type="auto"/>
          </w:tcPr>
          <w:p w14:paraId="3F541197" w14:textId="41C2FD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33A24D" w14:textId="7089FA4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2E632A6" w14:textId="78539DB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431D98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2037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240631" w14:textId="77777777" w:rsidTr="00AB1096">
        <w:tc>
          <w:tcPr>
            <w:tcW w:w="0" w:type="auto"/>
          </w:tcPr>
          <w:p w14:paraId="7AA190B3" w14:textId="2F0E427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R4-2120978</w:t>
            </w:r>
          </w:p>
        </w:tc>
        <w:tc>
          <w:tcPr>
            <w:tcW w:w="0" w:type="auto"/>
          </w:tcPr>
          <w:p w14:paraId="23392F98" w14:textId="5119BA8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E3AAC4" w14:textId="6316D12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01B0529" w14:textId="7D635A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7A1B5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19EC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A020460" w14:textId="77777777" w:rsidTr="00AB1096">
        <w:tc>
          <w:tcPr>
            <w:tcW w:w="0" w:type="auto"/>
          </w:tcPr>
          <w:p w14:paraId="53777786" w14:textId="4A6EAC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R4-2120979</w:t>
            </w:r>
          </w:p>
        </w:tc>
        <w:tc>
          <w:tcPr>
            <w:tcW w:w="0" w:type="auto"/>
          </w:tcPr>
          <w:p w14:paraId="293141F2" w14:textId="12D775A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BBBAD4" w14:textId="6EC969E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9FB2FA7" w14:textId="3FF07B6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460154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DF9B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D48B746" w14:textId="77777777" w:rsidTr="00AB1096">
        <w:tc>
          <w:tcPr>
            <w:tcW w:w="0" w:type="auto"/>
          </w:tcPr>
          <w:p w14:paraId="47F6D0D9" w14:textId="19ABDA4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R4-2120980</w:t>
            </w:r>
          </w:p>
        </w:tc>
        <w:tc>
          <w:tcPr>
            <w:tcW w:w="0" w:type="auto"/>
          </w:tcPr>
          <w:p w14:paraId="62B6F03E" w14:textId="70E2050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2B6B71" w14:textId="29E8981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FC59D9F" w14:textId="5B1F989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B3CD9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607D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28F9F7A" w14:textId="77777777" w:rsidTr="00AB1096">
        <w:tc>
          <w:tcPr>
            <w:tcW w:w="0" w:type="auto"/>
          </w:tcPr>
          <w:p w14:paraId="68F92E97" w14:textId="1AE5DB4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R4-2120981</w:t>
            </w:r>
          </w:p>
        </w:tc>
        <w:tc>
          <w:tcPr>
            <w:tcW w:w="0" w:type="auto"/>
          </w:tcPr>
          <w:p w14:paraId="3A7D40E1" w14:textId="7F19B8A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2ED266" w14:textId="18CD25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94A8B05" w14:textId="112462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BC3EAF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194597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A6AEDA2" w14:textId="77777777" w:rsidTr="00AB1096">
        <w:tc>
          <w:tcPr>
            <w:tcW w:w="0" w:type="auto"/>
          </w:tcPr>
          <w:p w14:paraId="1161FBC5" w14:textId="732B63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R4-2120982</w:t>
            </w:r>
          </w:p>
        </w:tc>
        <w:tc>
          <w:tcPr>
            <w:tcW w:w="0" w:type="auto"/>
          </w:tcPr>
          <w:p w14:paraId="77046531" w14:textId="62A6441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AB0494" w14:textId="1F8FB02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1DBA4AB" w14:textId="6664A0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248F42F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C948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D3B347F" w14:textId="77777777" w:rsidTr="00AB1096">
        <w:tc>
          <w:tcPr>
            <w:tcW w:w="0" w:type="auto"/>
          </w:tcPr>
          <w:p w14:paraId="05E3D11F" w14:textId="5359C42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R4-2120983</w:t>
            </w:r>
          </w:p>
        </w:tc>
        <w:tc>
          <w:tcPr>
            <w:tcW w:w="0" w:type="auto"/>
          </w:tcPr>
          <w:p w14:paraId="0FDA3482" w14:textId="35C7DC9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1D1314" w14:textId="4F66A2C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371B46B" w14:textId="2F7FE49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C2331A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4CA2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E8EECB0" w14:textId="77777777" w:rsidTr="00AB1096">
        <w:tc>
          <w:tcPr>
            <w:tcW w:w="0" w:type="auto"/>
          </w:tcPr>
          <w:p w14:paraId="5901743A" w14:textId="4C1B0E0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R4-2120984</w:t>
            </w:r>
          </w:p>
        </w:tc>
        <w:tc>
          <w:tcPr>
            <w:tcW w:w="0" w:type="auto"/>
          </w:tcPr>
          <w:p w14:paraId="27D4BEF2" w14:textId="44F6FB2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AE16A4" w14:textId="520D559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CA76B6A" w14:textId="64986C1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DD0B98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AE2E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FB25D43" w14:textId="77777777" w:rsidTr="00AB1096">
        <w:tc>
          <w:tcPr>
            <w:tcW w:w="0" w:type="auto"/>
          </w:tcPr>
          <w:p w14:paraId="1AFE70ED" w14:textId="18B08A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R4-2120985</w:t>
            </w:r>
          </w:p>
        </w:tc>
        <w:tc>
          <w:tcPr>
            <w:tcW w:w="0" w:type="auto"/>
          </w:tcPr>
          <w:p w14:paraId="2E3EF1EA" w14:textId="47C92AB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D3723A" w14:textId="0B79A02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DD1FB34" w14:textId="5402C06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B9ED57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F9BA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0652C5DE" w14:textId="77777777" w:rsidTr="00AB1096">
        <w:tc>
          <w:tcPr>
            <w:tcW w:w="0" w:type="auto"/>
          </w:tcPr>
          <w:p w14:paraId="1DBC66E3" w14:textId="307D8CD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R4-2120986</w:t>
            </w:r>
          </w:p>
        </w:tc>
        <w:tc>
          <w:tcPr>
            <w:tcW w:w="0" w:type="auto"/>
          </w:tcPr>
          <w:p w14:paraId="5FC3D85F" w14:textId="5B921B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50A068" w14:textId="0F4285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B26A533" w14:textId="0609935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49C734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EB42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6EF94F1B" w14:textId="77777777" w:rsidTr="00AB1096">
        <w:tc>
          <w:tcPr>
            <w:tcW w:w="0" w:type="auto"/>
          </w:tcPr>
          <w:p w14:paraId="5C514B44" w14:textId="6D5CA33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R4-2120987</w:t>
            </w:r>
          </w:p>
        </w:tc>
        <w:tc>
          <w:tcPr>
            <w:tcW w:w="0" w:type="auto"/>
          </w:tcPr>
          <w:p w14:paraId="35C166D7" w14:textId="15EE37B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93189A" w14:textId="6EDD47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123A543" w14:textId="3A1AF34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87C29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13774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60B4DA2" w14:textId="77777777" w:rsidTr="00AB1096">
        <w:tc>
          <w:tcPr>
            <w:tcW w:w="0" w:type="auto"/>
          </w:tcPr>
          <w:p w14:paraId="0EE4C4D8" w14:textId="1AADF78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R4-2120988</w:t>
            </w:r>
          </w:p>
        </w:tc>
        <w:tc>
          <w:tcPr>
            <w:tcW w:w="0" w:type="auto"/>
          </w:tcPr>
          <w:p w14:paraId="79604F28" w14:textId="1EFDA7F3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C9B6AD" w14:textId="0420C7B5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B720283" w14:textId="789A279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FD7123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28B6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FE1E17E" w14:textId="77777777" w:rsidTr="00AB1096">
        <w:tc>
          <w:tcPr>
            <w:tcW w:w="0" w:type="auto"/>
          </w:tcPr>
          <w:p w14:paraId="4D768F8A" w14:textId="1794A81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R4-2120989</w:t>
            </w:r>
          </w:p>
        </w:tc>
        <w:tc>
          <w:tcPr>
            <w:tcW w:w="0" w:type="auto"/>
          </w:tcPr>
          <w:p w14:paraId="586D8469" w14:textId="3D025EC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7DA3D5" w14:textId="1EFB47B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B030D99" w14:textId="28FA491D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2DA416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CC36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14B29A0C" w14:textId="77777777" w:rsidTr="00AB1096">
        <w:tc>
          <w:tcPr>
            <w:tcW w:w="0" w:type="auto"/>
          </w:tcPr>
          <w:p w14:paraId="768D4E5C" w14:textId="22CC7FE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R4-2120990</w:t>
            </w:r>
          </w:p>
        </w:tc>
        <w:tc>
          <w:tcPr>
            <w:tcW w:w="0" w:type="auto"/>
          </w:tcPr>
          <w:p w14:paraId="26040F4B" w14:textId="1A5458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CB6B12" w14:textId="30C4AF5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AD73535" w14:textId="04878AE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D20F769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C06A15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9FB59B0" w14:textId="77777777" w:rsidTr="00AB1096">
        <w:tc>
          <w:tcPr>
            <w:tcW w:w="0" w:type="auto"/>
          </w:tcPr>
          <w:p w14:paraId="0D517AC5" w14:textId="4AACA15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R4-2120991</w:t>
            </w:r>
          </w:p>
        </w:tc>
        <w:tc>
          <w:tcPr>
            <w:tcW w:w="0" w:type="auto"/>
          </w:tcPr>
          <w:p w14:paraId="09DF80EE" w14:textId="5BB719E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61E820" w14:textId="1A692702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D130045" w14:textId="4F0A2FC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CFE3F72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4ACF1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46F8A777" w14:textId="77777777" w:rsidTr="00AB1096">
        <w:tc>
          <w:tcPr>
            <w:tcW w:w="0" w:type="auto"/>
          </w:tcPr>
          <w:p w14:paraId="4D23492F" w14:textId="4C3D4ED4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R4-2120992</w:t>
            </w:r>
          </w:p>
        </w:tc>
        <w:tc>
          <w:tcPr>
            <w:tcW w:w="0" w:type="auto"/>
          </w:tcPr>
          <w:p w14:paraId="5DBB692A" w14:textId="6706099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BE48F8" w14:textId="6DAB8368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40254B2" w14:textId="67DD0F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877FB38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D62EA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3CB4DD09" w14:textId="77777777" w:rsidTr="00AB1096">
        <w:tc>
          <w:tcPr>
            <w:tcW w:w="0" w:type="auto"/>
          </w:tcPr>
          <w:p w14:paraId="350FB9FF" w14:textId="019084E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R4-2120993</w:t>
            </w:r>
          </w:p>
        </w:tc>
        <w:tc>
          <w:tcPr>
            <w:tcW w:w="0" w:type="auto"/>
          </w:tcPr>
          <w:p w14:paraId="375F2961" w14:textId="204660B7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8C33B7D" w14:textId="46F91011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4CE0EAA" w14:textId="5BEA3B5F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0156AF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4A1ED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791FFBBD" w14:textId="77777777" w:rsidTr="00AB1096">
        <w:tc>
          <w:tcPr>
            <w:tcW w:w="0" w:type="auto"/>
          </w:tcPr>
          <w:p w14:paraId="453D03E3" w14:textId="5B09766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R4-2120994</w:t>
            </w:r>
          </w:p>
        </w:tc>
        <w:tc>
          <w:tcPr>
            <w:tcW w:w="0" w:type="auto"/>
          </w:tcPr>
          <w:p w14:paraId="50CB01D1" w14:textId="151000E6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118D6A" w14:textId="21FF22DE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76AD0DC" w14:textId="53E951AC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DB47FC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57400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  <w:tr w:rsidR="00AB1096" w14:paraId="2A2392E8" w14:textId="77777777" w:rsidTr="00AB1096">
        <w:tc>
          <w:tcPr>
            <w:tcW w:w="0" w:type="auto"/>
          </w:tcPr>
          <w:p w14:paraId="2A0DBC7E" w14:textId="31C7AAAB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R4-2120995</w:t>
            </w:r>
          </w:p>
        </w:tc>
        <w:tc>
          <w:tcPr>
            <w:tcW w:w="0" w:type="auto"/>
          </w:tcPr>
          <w:p w14:paraId="6C0507C3" w14:textId="53EB3A89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07A373" w14:textId="02318080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81643EC" w14:textId="401B631A" w:rsidR="00AB1096" w:rsidRPr="00AB1096" w:rsidRDefault="00AB1096" w:rsidP="00AB109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38AA1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15FC3" w14:textId="77777777" w:rsidR="00AB1096" w:rsidRPr="00AB1096" w:rsidRDefault="00AB1096" w:rsidP="00AB1096">
            <w:pPr>
              <w:pStyle w:val="TAL"/>
              <w:rPr>
                <w:sz w:val="16"/>
              </w:rPr>
            </w:pPr>
          </w:p>
        </w:tc>
      </w:tr>
    </w:tbl>
    <w:p w14:paraId="21A5AD78" w14:textId="77777777" w:rsidR="00AB1096" w:rsidRDefault="00AB1096" w:rsidP="00AB1096"/>
    <w:p w14:paraId="79629275" w14:textId="77777777" w:rsidR="00AB1096" w:rsidRDefault="00AB1096" w:rsidP="00AB1096"/>
    <w:p w14:paraId="65662F25" w14:textId="77777777" w:rsidR="00AB1096" w:rsidRDefault="00AB1096" w:rsidP="00AB1096">
      <w:pPr>
        <w:pStyle w:val="Heading2"/>
      </w:pPr>
      <w:r>
        <w:br w:type="page"/>
        <w:t>Annex B: List of change requests</w:t>
      </w:r>
    </w:p>
    <w:p w14:paraId="5004B687" w14:textId="77777777" w:rsidR="00AB1096" w:rsidRDefault="00AB1096" w:rsidP="00AB1096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992"/>
        <w:gridCol w:w="850"/>
        <w:gridCol w:w="709"/>
        <w:gridCol w:w="567"/>
        <w:gridCol w:w="709"/>
        <w:gridCol w:w="567"/>
        <w:gridCol w:w="1559"/>
        <w:gridCol w:w="987"/>
      </w:tblGrid>
      <w:tr w:rsidR="00F466E1" w14:paraId="6BB14F69" w14:textId="77777777" w:rsidTr="00F466E1">
        <w:tc>
          <w:tcPr>
            <w:tcW w:w="1129" w:type="dxa"/>
          </w:tcPr>
          <w:p w14:paraId="027A26EC" w14:textId="0C405114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Document</w:t>
            </w:r>
          </w:p>
        </w:tc>
        <w:tc>
          <w:tcPr>
            <w:tcW w:w="1560" w:type="dxa"/>
          </w:tcPr>
          <w:p w14:paraId="2333D21A" w14:textId="1A732F54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Title</w:t>
            </w:r>
          </w:p>
        </w:tc>
        <w:tc>
          <w:tcPr>
            <w:tcW w:w="992" w:type="dxa"/>
          </w:tcPr>
          <w:p w14:paraId="160FEE6C" w14:textId="4FEB72CB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Source</w:t>
            </w:r>
          </w:p>
        </w:tc>
        <w:tc>
          <w:tcPr>
            <w:tcW w:w="850" w:type="dxa"/>
          </w:tcPr>
          <w:p w14:paraId="7C3A6E8C" w14:textId="169FC850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Spec</w:t>
            </w:r>
          </w:p>
        </w:tc>
        <w:tc>
          <w:tcPr>
            <w:tcW w:w="709" w:type="dxa"/>
          </w:tcPr>
          <w:p w14:paraId="68AFFA17" w14:textId="0AD4747D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</w:t>
            </w:r>
          </w:p>
        </w:tc>
        <w:tc>
          <w:tcPr>
            <w:tcW w:w="567" w:type="dxa"/>
          </w:tcPr>
          <w:p w14:paraId="421A24F0" w14:textId="1385A792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</w:t>
            </w:r>
          </w:p>
        </w:tc>
        <w:tc>
          <w:tcPr>
            <w:tcW w:w="709" w:type="dxa"/>
          </w:tcPr>
          <w:p w14:paraId="0007EA33" w14:textId="097A3C72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</w:t>
            </w:r>
          </w:p>
        </w:tc>
        <w:tc>
          <w:tcPr>
            <w:tcW w:w="567" w:type="dxa"/>
          </w:tcPr>
          <w:p w14:paraId="4AB0664A" w14:textId="316DA1EE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Cat</w:t>
            </w:r>
          </w:p>
        </w:tc>
        <w:tc>
          <w:tcPr>
            <w:tcW w:w="1559" w:type="dxa"/>
          </w:tcPr>
          <w:p w14:paraId="6C5114D3" w14:textId="55E9E9FF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</w:t>
            </w:r>
          </w:p>
        </w:tc>
        <w:tc>
          <w:tcPr>
            <w:tcW w:w="987" w:type="dxa"/>
          </w:tcPr>
          <w:p w14:paraId="7D98D85C" w14:textId="09C2C0DE" w:rsidR="00AB1096" w:rsidRPr="00F466E1" w:rsidRDefault="00AB1096" w:rsidP="00AB1096">
            <w:pPr>
              <w:pStyle w:val="TAH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Decision</w:t>
            </w:r>
          </w:p>
        </w:tc>
      </w:tr>
      <w:tr w:rsidR="00F466E1" w14:paraId="78E87E22" w14:textId="77777777" w:rsidTr="00F466E1">
        <w:tc>
          <w:tcPr>
            <w:tcW w:w="1129" w:type="dxa"/>
          </w:tcPr>
          <w:p w14:paraId="2E889BD7" w14:textId="0A3BCD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R4-2117043</w:t>
            </w:r>
          </w:p>
        </w:tc>
        <w:tc>
          <w:tcPr>
            <w:tcW w:w="1560" w:type="dxa"/>
          </w:tcPr>
          <w:p w14:paraId="49CF649E" w14:textId="33465CD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CR for adding A-MPR for LTE Band 24 for UE categories M1 and M2 </w:t>
            </w:r>
          </w:p>
        </w:tc>
        <w:tc>
          <w:tcPr>
            <w:tcW w:w="992" w:type="dxa"/>
          </w:tcPr>
          <w:p w14:paraId="3453CF40" w14:textId="2D63B1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0E429987" w14:textId="649080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2C088A44" w14:textId="168CA2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5822</w:t>
            </w:r>
          </w:p>
        </w:tc>
        <w:tc>
          <w:tcPr>
            <w:tcW w:w="567" w:type="dxa"/>
          </w:tcPr>
          <w:p w14:paraId="5EAD0B5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F993B76" w14:textId="2C4A87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48AE773" w14:textId="423043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7FDDE87C" w14:textId="50A5FEB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987" w:type="dxa"/>
          </w:tcPr>
          <w:p w14:paraId="7F2CE8B6" w14:textId="0B2A8EC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851A434" w14:textId="77777777" w:rsidTr="00F466E1">
        <w:tc>
          <w:tcPr>
            <w:tcW w:w="1129" w:type="dxa"/>
          </w:tcPr>
          <w:p w14:paraId="22232C84" w14:textId="2F151F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R4-2117044</w:t>
            </w:r>
          </w:p>
        </w:tc>
        <w:tc>
          <w:tcPr>
            <w:tcW w:w="1560" w:type="dxa"/>
          </w:tcPr>
          <w:p w14:paraId="3A6F9A6C" w14:textId="5859FB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clarify default Tx-Rx spacing for LTE band 24</w:t>
            </w:r>
          </w:p>
        </w:tc>
        <w:tc>
          <w:tcPr>
            <w:tcW w:w="992" w:type="dxa"/>
          </w:tcPr>
          <w:p w14:paraId="6683EC3C" w14:textId="0F1A19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6E0AB32E" w14:textId="77639A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2B88CF71" w14:textId="431BFB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5823</w:t>
            </w:r>
          </w:p>
        </w:tc>
        <w:tc>
          <w:tcPr>
            <w:tcW w:w="567" w:type="dxa"/>
          </w:tcPr>
          <w:p w14:paraId="3A8AF2E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F953B04" w14:textId="238DAF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Rel-10</w:t>
            </w:r>
          </w:p>
        </w:tc>
        <w:tc>
          <w:tcPr>
            <w:tcW w:w="567" w:type="dxa"/>
          </w:tcPr>
          <w:p w14:paraId="1B060403" w14:textId="0D864D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0D4AECC" w14:textId="745B06B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LTE_B24_mod-Core</w:t>
            </w:r>
          </w:p>
        </w:tc>
        <w:tc>
          <w:tcPr>
            <w:tcW w:w="987" w:type="dxa"/>
          </w:tcPr>
          <w:p w14:paraId="0A429B6F" w14:textId="631EC16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4C61133" w14:textId="77777777" w:rsidTr="00F466E1">
        <w:tc>
          <w:tcPr>
            <w:tcW w:w="1129" w:type="dxa"/>
          </w:tcPr>
          <w:p w14:paraId="2B41D3F7" w14:textId="4D8EC1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R4-2117045</w:t>
            </w:r>
          </w:p>
        </w:tc>
        <w:tc>
          <w:tcPr>
            <w:tcW w:w="1560" w:type="dxa"/>
          </w:tcPr>
          <w:p w14:paraId="176D652D" w14:textId="78A3E0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CR to clarify default Tx-Rx spacing for LTE band 24 </w:t>
            </w:r>
          </w:p>
        </w:tc>
        <w:tc>
          <w:tcPr>
            <w:tcW w:w="992" w:type="dxa"/>
          </w:tcPr>
          <w:p w14:paraId="5ACF3CE6" w14:textId="41E9EF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5B601D51" w14:textId="468EC08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11519D7F" w14:textId="6D7CED8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5824</w:t>
            </w:r>
          </w:p>
        </w:tc>
        <w:tc>
          <w:tcPr>
            <w:tcW w:w="567" w:type="dxa"/>
          </w:tcPr>
          <w:p w14:paraId="0313C84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8F7665F" w14:textId="6CB1693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Rel-11</w:t>
            </w:r>
          </w:p>
        </w:tc>
        <w:tc>
          <w:tcPr>
            <w:tcW w:w="567" w:type="dxa"/>
          </w:tcPr>
          <w:p w14:paraId="361F19CA" w14:textId="6D1EA2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22D2B9A" w14:textId="4B49E6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LTE_B24_mod-Core</w:t>
            </w:r>
          </w:p>
        </w:tc>
        <w:tc>
          <w:tcPr>
            <w:tcW w:w="987" w:type="dxa"/>
          </w:tcPr>
          <w:p w14:paraId="79EEAF40" w14:textId="6D231B7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292E54B" w14:textId="77777777" w:rsidTr="00F466E1">
        <w:tc>
          <w:tcPr>
            <w:tcW w:w="1129" w:type="dxa"/>
          </w:tcPr>
          <w:p w14:paraId="3BD20B6B" w14:textId="387358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R4-2117046</w:t>
            </w:r>
          </w:p>
        </w:tc>
        <w:tc>
          <w:tcPr>
            <w:tcW w:w="1560" w:type="dxa"/>
          </w:tcPr>
          <w:p w14:paraId="040CEE14" w14:textId="3C1109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CR to clarify default Tx-Rx spacing for LTE band 24 </w:t>
            </w:r>
          </w:p>
        </w:tc>
        <w:tc>
          <w:tcPr>
            <w:tcW w:w="992" w:type="dxa"/>
          </w:tcPr>
          <w:p w14:paraId="7F161F72" w14:textId="74AA26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0EC162BC" w14:textId="3E90D0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2BF585C3" w14:textId="548991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5825</w:t>
            </w:r>
          </w:p>
        </w:tc>
        <w:tc>
          <w:tcPr>
            <w:tcW w:w="567" w:type="dxa"/>
          </w:tcPr>
          <w:p w14:paraId="05195DE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93485D7" w14:textId="3CAB6F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Rel-12</w:t>
            </w:r>
          </w:p>
        </w:tc>
        <w:tc>
          <w:tcPr>
            <w:tcW w:w="567" w:type="dxa"/>
          </w:tcPr>
          <w:p w14:paraId="2EFF6CE9" w14:textId="17F23D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801FE63" w14:textId="4339C5B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LTE_B24_mod-Core</w:t>
            </w:r>
          </w:p>
        </w:tc>
        <w:tc>
          <w:tcPr>
            <w:tcW w:w="987" w:type="dxa"/>
          </w:tcPr>
          <w:p w14:paraId="1F88EA58" w14:textId="1A634B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CD7F8B6" w14:textId="77777777" w:rsidTr="00F466E1">
        <w:tc>
          <w:tcPr>
            <w:tcW w:w="1129" w:type="dxa"/>
          </w:tcPr>
          <w:p w14:paraId="6D40C167" w14:textId="746D3B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R4-2117047</w:t>
            </w:r>
          </w:p>
        </w:tc>
        <w:tc>
          <w:tcPr>
            <w:tcW w:w="1560" w:type="dxa"/>
          </w:tcPr>
          <w:p w14:paraId="6848765D" w14:textId="1D841E1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CR to clarify default Tx-Rx spacing for LTE band 24 </w:t>
            </w:r>
          </w:p>
        </w:tc>
        <w:tc>
          <w:tcPr>
            <w:tcW w:w="992" w:type="dxa"/>
          </w:tcPr>
          <w:p w14:paraId="3EF1C7FE" w14:textId="708426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5C923EED" w14:textId="18CA13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7184FA43" w14:textId="1B6D27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5826</w:t>
            </w:r>
          </w:p>
        </w:tc>
        <w:tc>
          <w:tcPr>
            <w:tcW w:w="567" w:type="dxa"/>
          </w:tcPr>
          <w:p w14:paraId="1581D953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17AF7BB" w14:textId="45903C0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Rel-13</w:t>
            </w:r>
          </w:p>
        </w:tc>
        <w:tc>
          <w:tcPr>
            <w:tcW w:w="567" w:type="dxa"/>
          </w:tcPr>
          <w:p w14:paraId="557E8BB6" w14:textId="495AAD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2C2A998" w14:textId="36B2AE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LTE_B24_mod-Core</w:t>
            </w:r>
          </w:p>
        </w:tc>
        <w:tc>
          <w:tcPr>
            <w:tcW w:w="987" w:type="dxa"/>
          </w:tcPr>
          <w:p w14:paraId="30F11C50" w14:textId="7FCE06F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DDE1948" w14:textId="77777777" w:rsidTr="00F466E1">
        <w:tc>
          <w:tcPr>
            <w:tcW w:w="1129" w:type="dxa"/>
          </w:tcPr>
          <w:p w14:paraId="4C085CE1" w14:textId="6C7CA6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R4-2117048</w:t>
            </w:r>
          </w:p>
        </w:tc>
        <w:tc>
          <w:tcPr>
            <w:tcW w:w="1560" w:type="dxa"/>
          </w:tcPr>
          <w:p w14:paraId="77DFF422" w14:textId="050EC02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CR to clarify default Tx-Rx spacing for LTE band 24 </w:t>
            </w:r>
          </w:p>
        </w:tc>
        <w:tc>
          <w:tcPr>
            <w:tcW w:w="992" w:type="dxa"/>
          </w:tcPr>
          <w:p w14:paraId="65A5B8BB" w14:textId="21ED4EF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21ACCBDB" w14:textId="27FBFE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7D1555F0" w14:textId="0966FB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5827</w:t>
            </w:r>
          </w:p>
        </w:tc>
        <w:tc>
          <w:tcPr>
            <w:tcW w:w="567" w:type="dxa"/>
          </w:tcPr>
          <w:p w14:paraId="368EE00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3578E3" w14:textId="4EBC321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786B581B" w14:textId="24DAA3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491FF420" w14:textId="72B1E03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LTE_B24_mod-Core</w:t>
            </w:r>
          </w:p>
        </w:tc>
        <w:tc>
          <w:tcPr>
            <w:tcW w:w="987" w:type="dxa"/>
          </w:tcPr>
          <w:p w14:paraId="69E55440" w14:textId="2CF4728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42A78F7" w14:textId="77777777" w:rsidTr="00F466E1">
        <w:tc>
          <w:tcPr>
            <w:tcW w:w="1129" w:type="dxa"/>
          </w:tcPr>
          <w:p w14:paraId="3A65C27D" w14:textId="4C6F949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R4-2117049</w:t>
            </w:r>
          </w:p>
        </w:tc>
        <w:tc>
          <w:tcPr>
            <w:tcW w:w="1560" w:type="dxa"/>
          </w:tcPr>
          <w:p w14:paraId="6CE2F938" w14:textId="6FA43E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CR to clarify default Tx-Rx spacing for LTE band 24 </w:t>
            </w:r>
          </w:p>
        </w:tc>
        <w:tc>
          <w:tcPr>
            <w:tcW w:w="992" w:type="dxa"/>
          </w:tcPr>
          <w:p w14:paraId="5A7FC1F1" w14:textId="0AF1E5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72402A44" w14:textId="7CF44B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22A26C3D" w14:textId="430033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5828</w:t>
            </w:r>
          </w:p>
        </w:tc>
        <w:tc>
          <w:tcPr>
            <w:tcW w:w="567" w:type="dxa"/>
          </w:tcPr>
          <w:p w14:paraId="4C1F2B9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D8FC80" w14:textId="79C5A2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395BABDE" w14:textId="2DF6F36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0CDD36AC" w14:textId="75E431D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LTE_B24_mod-Core</w:t>
            </w:r>
          </w:p>
        </w:tc>
        <w:tc>
          <w:tcPr>
            <w:tcW w:w="987" w:type="dxa"/>
          </w:tcPr>
          <w:p w14:paraId="1D8721DA" w14:textId="4E59289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37AD6FB" w14:textId="77777777" w:rsidTr="00F466E1">
        <w:tc>
          <w:tcPr>
            <w:tcW w:w="1129" w:type="dxa"/>
          </w:tcPr>
          <w:p w14:paraId="7888004A" w14:textId="7A9637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R4-2117050</w:t>
            </w:r>
          </w:p>
        </w:tc>
        <w:tc>
          <w:tcPr>
            <w:tcW w:w="1560" w:type="dxa"/>
          </w:tcPr>
          <w:p w14:paraId="14800C86" w14:textId="6FED13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CR to clarify default Tx-Rx spacing for LTE band 24 </w:t>
            </w:r>
          </w:p>
        </w:tc>
        <w:tc>
          <w:tcPr>
            <w:tcW w:w="992" w:type="dxa"/>
          </w:tcPr>
          <w:p w14:paraId="0F6D2B0D" w14:textId="751DBE6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6A19584E" w14:textId="111E0C9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695D8638" w14:textId="48D51B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5829</w:t>
            </w:r>
          </w:p>
        </w:tc>
        <w:tc>
          <w:tcPr>
            <w:tcW w:w="567" w:type="dxa"/>
          </w:tcPr>
          <w:p w14:paraId="43F3030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CC8514D" w14:textId="32993EE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BE3D96F" w14:textId="3C0DED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3F191E5D" w14:textId="7D56236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LTE_B24_mod-Core</w:t>
            </w:r>
          </w:p>
        </w:tc>
        <w:tc>
          <w:tcPr>
            <w:tcW w:w="987" w:type="dxa"/>
          </w:tcPr>
          <w:p w14:paraId="41AEA19D" w14:textId="6C9809B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8206820" w14:textId="77777777" w:rsidTr="00F466E1">
        <w:tc>
          <w:tcPr>
            <w:tcW w:w="1129" w:type="dxa"/>
          </w:tcPr>
          <w:p w14:paraId="5ADAC05F" w14:textId="0E4797E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R4-2117051</w:t>
            </w:r>
          </w:p>
        </w:tc>
        <w:tc>
          <w:tcPr>
            <w:tcW w:w="1560" w:type="dxa"/>
          </w:tcPr>
          <w:p w14:paraId="1512D7DA" w14:textId="6B9A36C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CR to clarify default Tx-Rx spacing for LTE band 24 </w:t>
            </w:r>
          </w:p>
        </w:tc>
        <w:tc>
          <w:tcPr>
            <w:tcW w:w="992" w:type="dxa"/>
          </w:tcPr>
          <w:p w14:paraId="0EEF89C9" w14:textId="1634584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1685915B" w14:textId="712C13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1D25FF6A" w14:textId="42F808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5830</w:t>
            </w:r>
          </w:p>
        </w:tc>
        <w:tc>
          <w:tcPr>
            <w:tcW w:w="567" w:type="dxa"/>
          </w:tcPr>
          <w:p w14:paraId="55C4578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85FB874" w14:textId="407A74B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B341A20" w14:textId="34DD42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58DB0B40" w14:textId="275DC7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LTE_B24_mod-Core</w:t>
            </w:r>
          </w:p>
        </w:tc>
        <w:tc>
          <w:tcPr>
            <w:tcW w:w="987" w:type="dxa"/>
          </w:tcPr>
          <w:p w14:paraId="664B76FB" w14:textId="53BE63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87B2F71" w14:textId="77777777" w:rsidTr="00F466E1">
        <w:tc>
          <w:tcPr>
            <w:tcW w:w="1129" w:type="dxa"/>
          </w:tcPr>
          <w:p w14:paraId="7D10B4CA" w14:textId="78D7B16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R4-2117095</w:t>
            </w:r>
          </w:p>
        </w:tc>
        <w:tc>
          <w:tcPr>
            <w:tcW w:w="1560" w:type="dxa"/>
          </w:tcPr>
          <w:p w14:paraId="04F4A458" w14:textId="05BDB4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36.101 rel. 15 to fix Out-of-band Blocking issue for inter-band case with adjacent DL spectrum</w:t>
            </w:r>
          </w:p>
        </w:tc>
        <w:tc>
          <w:tcPr>
            <w:tcW w:w="992" w:type="dxa"/>
          </w:tcPr>
          <w:p w14:paraId="38517A4B" w14:textId="59CEFE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28CD5D2C" w14:textId="7517E3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697C373A" w14:textId="3090F78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5831</w:t>
            </w:r>
          </w:p>
        </w:tc>
        <w:tc>
          <w:tcPr>
            <w:tcW w:w="567" w:type="dxa"/>
          </w:tcPr>
          <w:p w14:paraId="5D5F888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505A8CA" w14:textId="447417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35292FFD" w14:textId="34B2E1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0822D840" w14:textId="4D7540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</w:t>
            </w:r>
          </w:p>
        </w:tc>
        <w:tc>
          <w:tcPr>
            <w:tcW w:w="987" w:type="dxa"/>
          </w:tcPr>
          <w:p w14:paraId="3BCED2D6" w14:textId="263887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595C8895" w14:textId="77777777" w:rsidTr="00F466E1">
        <w:tc>
          <w:tcPr>
            <w:tcW w:w="1129" w:type="dxa"/>
          </w:tcPr>
          <w:p w14:paraId="3117C5A7" w14:textId="4DF0A3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R4-2117096</w:t>
            </w:r>
          </w:p>
        </w:tc>
        <w:tc>
          <w:tcPr>
            <w:tcW w:w="1560" w:type="dxa"/>
          </w:tcPr>
          <w:p w14:paraId="78065302" w14:textId="23BB85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36.101 rel. 16 Cat A to fix Out-of-band Blocking issue for inter-band case with adjacent DL spectrum</w:t>
            </w:r>
          </w:p>
        </w:tc>
        <w:tc>
          <w:tcPr>
            <w:tcW w:w="992" w:type="dxa"/>
          </w:tcPr>
          <w:p w14:paraId="25AB6E89" w14:textId="6BFCD8E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3CBC4C85" w14:textId="5E1A4D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1ED0607C" w14:textId="322CF4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5832</w:t>
            </w:r>
          </w:p>
        </w:tc>
        <w:tc>
          <w:tcPr>
            <w:tcW w:w="567" w:type="dxa"/>
          </w:tcPr>
          <w:p w14:paraId="3B124A8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7C273A3" w14:textId="01AFF6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9DB1673" w14:textId="569A49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34F8F246" w14:textId="77F998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</w:t>
            </w:r>
          </w:p>
        </w:tc>
        <w:tc>
          <w:tcPr>
            <w:tcW w:w="987" w:type="dxa"/>
          </w:tcPr>
          <w:p w14:paraId="4D733F9F" w14:textId="3D6C000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07AB6D12" w14:textId="77777777" w:rsidTr="00F466E1">
        <w:tc>
          <w:tcPr>
            <w:tcW w:w="1129" w:type="dxa"/>
          </w:tcPr>
          <w:p w14:paraId="2611F0CB" w14:textId="568407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R4-2117097</w:t>
            </w:r>
          </w:p>
        </w:tc>
        <w:tc>
          <w:tcPr>
            <w:tcW w:w="1560" w:type="dxa"/>
          </w:tcPr>
          <w:p w14:paraId="194F6D1F" w14:textId="2222BF6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36.101 rel. 16 Cat A to fix Out-of-band Blocking issue for inter-band case with adjacent DL spectrum</w:t>
            </w:r>
          </w:p>
        </w:tc>
        <w:tc>
          <w:tcPr>
            <w:tcW w:w="992" w:type="dxa"/>
          </w:tcPr>
          <w:p w14:paraId="1719FBC8" w14:textId="2A14E2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5ADCE000" w14:textId="7E440DC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668A509D" w14:textId="13D205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5833</w:t>
            </w:r>
          </w:p>
        </w:tc>
        <w:tc>
          <w:tcPr>
            <w:tcW w:w="567" w:type="dxa"/>
          </w:tcPr>
          <w:p w14:paraId="6343977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3167072" w14:textId="7B17C7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EE49270" w14:textId="5A3EA1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21D2C867" w14:textId="2FB7BF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</w:t>
            </w:r>
          </w:p>
        </w:tc>
        <w:tc>
          <w:tcPr>
            <w:tcW w:w="987" w:type="dxa"/>
          </w:tcPr>
          <w:p w14:paraId="2E5ED8AF" w14:textId="37482B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68DC8CB4" w14:textId="77777777" w:rsidTr="00F466E1">
        <w:tc>
          <w:tcPr>
            <w:tcW w:w="1129" w:type="dxa"/>
          </w:tcPr>
          <w:p w14:paraId="48055663" w14:textId="700EBC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R4-2117098</w:t>
            </w:r>
          </w:p>
        </w:tc>
        <w:tc>
          <w:tcPr>
            <w:tcW w:w="1560" w:type="dxa"/>
          </w:tcPr>
          <w:p w14:paraId="0FCFFA2C" w14:textId="005C45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36.101 rel. 17 Cat A to fix Out-of-band Blocking issue for inter-band case with adjacent DL spectrum</w:t>
            </w:r>
          </w:p>
        </w:tc>
        <w:tc>
          <w:tcPr>
            <w:tcW w:w="992" w:type="dxa"/>
          </w:tcPr>
          <w:p w14:paraId="38BD142B" w14:textId="6EE2142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48BB9993" w14:textId="722B73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5FFF8214" w14:textId="07EBCC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5834</w:t>
            </w:r>
          </w:p>
        </w:tc>
        <w:tc>
          <w:tcPr>
            <w:tcW w:w="567" w:type="dxa"/>
          </w:tcPr>
          <w:p w14:paraId="682E25C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D6B8447" w14:textId="7C1976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0BE7AD9" w14:textId="77EB92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67BB59F" w14:textId="2357CB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</w:t>
            </w:r>
          </w:p>
        </w:tc>
        <w:tc>
          <w:tcPr>
            <w:tcW w:w="987" w:type="dxa"/>
          </w:tcPr>
          <w:p w14:paraId="22F33F9F" w14:textId="7A2D2E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6DD3FA20" w14:textId="77777777" w:rsidTr="00F466E1">
        <w:tc>
          <w:tcPr>
            <w:tcW w:w="1129" w:type="dxa"/>
          </w:tcPr>
          <w:p w14:paraId="6FF02603" w14:textId="782F8E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R4-2117192</w:t>
            </w:r>
          </w:p>
        </w:tc>
        <w:tc>
          <w:tcPr>
            <w:tcW w:w="1560" w:type="dxa"/>
          </w:tcPr>
          <w:p w14:paraId="6AEF427D" w14:textId="536DDA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IBE mask and MPR for NB-IoT 16-QAM</w:t>
            </w:r>
          </w:p>
        </w:tc>
        <w:tc>
          <w:tcPr>
            <w:tcW w:w="992" w:type="dxa"/>
          </w:tcPr>
          <w:p w14:paraId="77D6A9EC" w14:textId="387248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0141ADF6" w14:textId="13672A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4FBB6725" w14:textId="77C3AAF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5835</w:t>
            </w:r>
          </w:p>
        </w:tc>
        <w:tc>
          <w:tcPr>
            <w:tcW w:w="567" w:type="dxa"/>
          </w:tcPr>
          <w:p w14:paraId="6370D9CC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B6046DD" w14:textId="288221C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78B91BC" w14:textId="23562E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062A01C" w14:textId="3C5022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987" w:type="dxa"/>
          </w:tcPr>
          <w:p w14:paraId="62A4F83C" w14:textId="6938650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292B8BFB" w14:textId="77777777" w:rsidTr="00F466E1">
        <w:tc>
          <w:tcPr>
            <w:tcW w:w="1129" w:type="dxa"/>
          </w:tcPr>
          <w:p w14:paraId="5EE351B9" w14:textId="06A5DC6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R4-2119952</w:t>
            </w:r>
          </w:p>
        </w:tc>
        <w:tc>
          <w:tcPr>
            <w:tcW w:w="1560" w:type="dxa"/>
          </w:tcPr>
          <w:p w14:paraId="51C307D6" w14:textId="240502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IBE mask and MPR for NB-IoT 16-QAM</w:t>
            </w:r>
          </w:p>
        </w:tc>
        <w:tc>
          <w:tcPr>
            <w:tcW w:w="992" w:type="dxa"/>
          </w:tcPr>
          <w:p w14:paraId="42109095" w14:textId="6F2DAE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108776EE" w14:textId="469E94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37EA30EC" w14:textId="4CAEDB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5835</w:t>
            </w:r>
          </w:p>
        </w:tc>
        <w:tc>
          <w:tcPr>
            <w:tcW w:w="567" w:type="dxa"/>
          </w:tcPr>
          <w:p w14:paraId="2E63AADF" w14:textId="6B297E4C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09EFE62" w14:textId="31DF0DC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E91D97B" w14:textId="5520D2A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C512265" w14:textId="673F1DF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987" w:type="dxa"/>
          </w:tcPr>
          <w:p w14:paraId="3FA146F2" w14:textId="7B6CCAB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A814D4A" w14:textId="77777777" w:rsidTr="00F466E1">
        <w:tc>
          <w:tcPr>
            <w:tcW w:w="1129" w:type="dxa"/>
          </w:tcPr>
          <w:p w14:paraId="5B7D418F" w14:textId="0D7EEC5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R4-2117941</w:t>
            </w:r>
          </w:p>
        </w:tc>
        <w:tc>
          <w:tcPr>
            <w:tcW w:w="1560" w:type="dxa"/>
          </w:tcPr>
          <w:p w14:paraId="6F48F066" w14:textId="593DCB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Introduction of LTE-A inter-band CA for x bands (x=3,4,5) DL with 2 bands UL to TS36.101</w:t>
            </w:r>
          </w:p>
        </w:tc>
        <w:tc>
          <w:tcPr>
            <w:tcW w:w="992" w:type="dxa"/>
          </w:tcPr>
          <w:p w14:paraId="5C3B7702" w14:textId="32AF1E4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LG Electronics France</w:t>
            </w:r>
          </w:p>
        </w:tc>
        <w:tc>
          <w:tcPr>
            <w:tcW w:w="850" w:type="dxa"/>
          </w:tcPr>
          <w:p w14:paraId="70516E9A" w14:textId="032A4B5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7F0CF2D7" w14:textId="0897FFA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5836</w:t>
            </w:r>
          </w:p>
        </w:tc>
        <w:tc>
          <w:tcPr>
            <w:tcW w:w="567" w:type="dxa"/>
          </w:tcPr>
          <w:p w14:paraId="2ECD2DB3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05EEECB" w14:textId="4A37570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4FB8F28" w14:textId="481187B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1AFA7DA" w14:textId="639031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987" w:type="dxa"/>
          </w:tcPr>
          <w:p w14:paraId="2AC74A7C" w14:textId="2DBB5F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44B699A" w14:textId="77777777" w:rsidTr="00F466E1">
        <w:tc>
          <w:tcPr>
            <w:tcW w:w="1129" w:type="dxa"/>
          </w:tcPr>
          <w:p w14:paraId="6B2B1E72" w14:textId="5C1EF1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R4-2117966</w:t>
            </w:r>
          </w:p>
        </w:tc>
        <w:tc>
          <w:tcPr>
            <w:tcW w:w="1560" w:type="dxa"/>
          </w:tcPr>
          <w:p w14:paraId="703BF372" w14:textId="2A29F3D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CR: Rel-17 36.101 Corrections on spurious emission band UE co-existence</w:t>
            </w:r>
          </w:p>
        </w:tc>
        <w:tc>
          <w:tcPr>
            <w:tcW w:w="992" w:type="dxa"/>
          </w:tcPr>
          <w:p w14:paraId="46F75C51" w14:textId="267CDE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1A9D6BAA" w14:textId="1F5E27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2438233D" w14:textId="7A2DAA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5837</w:t>
            </w:r>
          </w:p>
        </w:tc>
        <w:tc>
          <w:tcPr>
            <w:tcW w:w="567" w:type="dxa"/>
          </w:tcPr>
          <w:p w14:paraId="18ACA3C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213706B" w14:textId="44FA70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ECC8706" w14:textId="56B869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7764B5F6" w14:textId="7BB82E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LTE-RF</w:t>
            </w:r>
          </w:p>
        </w:tc>
        <w:tc>
          <w:tcPr>
            <w:tcW w:w="987" w:type="dxa"/>
          </w:tcPr>
          <w:p w14:paraId="6DA594D4" w14:textId="63EB6A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0AD28846" w14:textId="77777777" w:rsidTr="00F466E1">
        <w:tc>
          <w:tcPr>
            <w:tcW w:w="1129" w:type="dxa"/>
          </w:tcPr>
          <w:p w14:paraId="76B0C43B" w14:textId="49C2A0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R4-2118141</w:t>
            </w:r>
          </w:p>
        </w:tc>
        <w:tc>
          <w:tcPr>
            <w:tcW w:w="1560" w:type="dxa"/>
          </w:tcPr>
          <w:p w14:paraId="7664F30E" w14:textId="4AA73F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TS36.101: Rel-17 LTE inter-band CA for 2 bands DL and 1 band UL CA</w:t>
            </w:r>
          </w:p>
        </w:tc>
        <w:tc>
          <w:tcPr>
            <w:tcW w:w="992" w:type="dxa"/>
          </w:tcPr>
          <w:p w14:paraId="19CD6862" w14:textId="0D4E8F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782A3AA9" w14:textId="19D94E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0719550B" w14:textId="409357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5838</w:t>
            </w:r>
          </w:p>
        </w:tc>
        <w:tc>
          <w:tcPr>
            <w:tcW w:w="567" w:type="dxa"/>
          </w:tcPr>
          <w:p w14:paraId="71E02CF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02A9CE8" w14:textId="6FA21D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DD256B5" w14:textId="395987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9554335" w14:textId="3AB344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987" w:type="dxa"/>
          </w:tcPr>
          <w:p w14:paraId="67001FD8" w14:textId="0A4C80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E5C2937" w14:textId="77777777" w:rsidTr="00F466E1">
        <w:tc>
          <w:tcPr>
            <w:tcW w:w="1129" w:type="dxa"/>
          </w:tcPr>
          <w:p w14:paraId="14655F35" w14:textId="20A5F57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R4-2119228</w:t>
            </w:r>
          </w:p>
        </w:tc>
        <w:tc>
          <w:tcPr>
            <w:tcW w:w="1560" w:type="dxa"/>
          </w:tcPr>
          <w:p w14:paraId="10023F69" w14:textId="19C722A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TS36.101: LTE Advanced inter-band CA Rel-17 for x bands DL (x=4, 5, 6) with 1 band UL</w:t>
            </w:r>
          </w:p>
        </w:tc>
        <w:tc>
          <w:tcPr>
            <w:tcW w:w="992" w:type="dxa"/>
          </w:tcPr>
          <w:p w14:paraId="414759BD" w14:textId="07888E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694A8325" w14:textId="1CCE87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6A961A53" w14:textId="3A3DC1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5839</w:t>
            </w:r>
          </w:p>
        </w:tc>
        <w:tc>
          <w:tcPr>
            <w:tcW w:w="567" w:type="dxa"/>
          </w:tcPr>
          <w:p w14:paraId="1B7CD3F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EDCA790" w14:textId="6E479E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2150A52" w14:textId="4C9BC9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C399872" w14:textId="0F9286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LTE_CA_R17_xBDL_1BUL-Core</w:t>
            </w:r>
          </w:p>
        </w:tc>
        <w:tc>
          <w:tcPr>
            <w:tcW w:w="987" w:type="dxa"/>
          </w:tcPr>
          <w:p w14:paraId="589A3124" w14:textId="0334DC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1A1A89E" w14:textId="77777777" w:rsidTr="00F466E1">
        <w:tc>
          <w:tcPr>
            <w:tcW w:w="1129" w:type="dxa"/>
          </w:tcPr>
          <w:p w14:paraId="188B708A" w14:textId="61CEB14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R4-2119520</w:t>
            </w:r>
          </w:p>
        </w:tc>
        <w:tc>
          <w:tcPr>
            <w:tcW w:w="1560" w:type="dxa"/>
          </w:tcPr>
          <w:p w14:paraId="38692311" w14:textId="5172EE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Introduction of completed LTE CA for 2 bands DL with 2 bands UL into Rel-17 TS 36.101</w:t>
            </w:r>
          </w:p>
        </w:tc>
        <w:tc>
          <w:tcPr>
            <w:tcW w:w="992" w:type="dxa"/>
          </w:tcPr>
          <w:p w14:paraId="34732136" w14:textId="4128B70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3FCDECE2" w14:textId="520155B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5A0572E4" w14:textId="18430C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5840</w:t>
            </w:r>
          </w:p>
        </w:tc>
        <w:tc>
          <w:tcPr>
            <w:tcW w:w="567" w:type="dxa"/>
          </w:tcPr>
          <w:p w14:paraId="1E15780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8AAB7A1" w14:textId="5F38DB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8536479" w14:textId="23449E3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242264A" w14:textId="1A772B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LTE_CA_R17_2BDL_2BUL-Core</w:t>
            </w:r>
          </w:p>
        </w:tc>
        <w:tc>
          <w:tcPr>
            <w:tcW w:w="987" w:type="dxa"/>
          </w:tcPr>
          <w:p w14:paraId="3EC39E6E" w14:textId="68D286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4D3CA722" w14:textId="77777777" w:rsidTr="00F466E1">
        <w:tc>
          <w:tcPr>
            <w:tcW w:w="1129" w:type="dxa"/>
          </w:tcPr>
          <w:p w14:paraId="7EEB71D8" w14:textId="2AE4A6C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R4-2120079</w:t>
            </w:r>
          </w:p>
        </w:tc>
        <w:tc>
          <w:tcPr>
            <w:tcW w:w="1560" w:type="dxa"/>
          </w:tcPr>
          <w:p w14:paraId="297B5E30" w14:textId="20DF21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 Big CR for TS 36.101 Maintenance (Rel-15)</w:t>
            </w:r>
          </w:p>
        </w:tc>
        <w:tc>
          <w:tcPr>
            <w:tcW w:w="992" w:type="dxa"/>
          </w:tcPr>
          <w:p w14:paraId="7CD90E82" w14:textId="2B2517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LGE</w:t>
            </w:r>
          </w:p>
        </w:tc>
        <w:tc>
          <w:tcPr>
            <w:tcW w:w="850" w:type="dxa"/>
          </w:tcPr>
          <w:p w14:paraId="2E0E7E79" w14:textId="48FDAF8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7D16BB80" w14:textId="474309E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5841</w:t>
            </w:r>
          </w:p>
        </w:tc>
        <w:tc>
          <w:tcPr>
            <w:tcW w:w="567" w:type="dxa"/>
          </w:tcPr>
          <w:p w14:paraId="6C240BA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DDF9361" w14:textId="71E0EB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4525D35E" w14:textId="5CB345C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72AA2E6" w14:textId="6489A7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</w:t>
            </w:r>
          </w:p>
        </w:tc>
        <w:tc>
          <w:tcPr>
            <w:tcW w:w="987" w:type="dxa"/>
          </w:tcPr>
          <w:p w14:paraId="19B84506" w14:textId="0FF1BE3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5CE28A6" w14:textId="77777777" w:rsidTr="00F466E1">
        <w:tc>
          <w:tcPr>
            <w:tcW w:w="1129" w:type="dxa"/>
          </w:tcPr>
          <w:p w14:paraId="5609DC00" w14:textId="10FA40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R4-2120080</w:t>
            </w:r>
          </w:p>
        </w:tc>
        <w:tc>
          <w:tcPr>
            <w:tcW w:w="1560" w:type="dxa"/>
          </w:tcPr>
          <w:p w14:paraId="5349CA09" w14:textId="6B807A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36.101 Maintenance (Rel-16)</w:t>
            </w:r>
          </w:p>
        </w:tc>
        <w:tc>
          <w:tcPr>
            <w:tcW w:w="992" w:type="dxa"/>
          </w:tcPr>
          <w:p w14:paraId="50D89389" w14:textId="3AE275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LGE</w:t>
            </w:r>
          </w:p>
        </w:tc>
        <w:tc>
          <w:tcPr>
            <w:tcW w:w="850" w:type="dxa"/>
          </w:tcPr>
          <w:p w14:paraId="1FA0C790" w14:textId="1CC899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76149C27" w14:textId="56AC29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5842</w:t>
            </w:r>
          </w:p>
        </w:tc>
        <w:tc>
          <w:tcPr>
            <w:tcW w:w="567" w:type="dxa"/>
          </w:tcPr>
          <w:p w14:paraId="0FB770E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B72A3E3" w14:textId="25C7D49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4805F2C3" w14:textId="7E33C9F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73EFEA1" w14:textId="23D922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TEI16</w:t>
            </w:r>
          </w:p>
        </w:tc>
        <w:tc>
          <w:tcPr>
            <w:tcW w:w="987" w:type="dxa"/>
          </w:tcPr>
          <w:p w14:paraId="36BB2D85" w14:textId="5C0824D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7B57D86" w14:textId="77777777" w:rsidTr="00F466E1">
        <w:tc>
          <w:tcPr>
            <w:tcW w:w="1129" w:type="dxa"/>
          </w:tcPr>
          <w:p w14:paraId="3831AE4B" w14:textId="389D75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R4-2120081</w:t>
            </w:r>
          </w:p>
        </w:tc>
        <w:tc>
          <w:tcPr>
            <w:tcW w:w="1560" w:type="dxa"/>
          </w:tcPr>
          <w:p w14:paraId="64F85088" w14:textId="0BC2667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36.101 Maintenance (Rel-17)</w:t>
            </w:r>
          </w:p>
        </w:tc>
        <w:tc>
          <w:tcPr>
            <w:tcW w:w="992" w:type="dxa"/>
          </w:tcPr>
          <w:p w14:paraId="253650B8" w14:textId="3BE264E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LGE</w:t>
            </w:r>
          </w:p>
        </w:tc>
        <w:tc>
          <w:tcPr>
            <w:tcW w:w="850" w:type="dxa"/>
          </w:tcPr>
          <w:p w14:paraId="2FC3581E" w14:textId="77460B8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7418565B" w14:textId="5534D51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5843</w:t>
            </w:r>
          </w:p>
        </w:tc>
        <w:tc>
          <w:tcPr>
            <w:tcW w:w="567" w:type="dxa"/>
          </w:tcPr>
          <w:p w14:paraId="64B5CAA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D2B8025" w14:textId="66DFC33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8DFD65E" w14:textId="315142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E2FC690" w14:textId="157D0EF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TEI17</w:t>
            </w:r>
          </w:p>
        </w:tc>
        <w:tc>
          <w:tcPr>
            <w:tcW w:w="987" w:type="dxa"/>
          </w:tcPr>
          <w:p w14:paraId="49E16A3D" w14:textId="79B4C9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85144C8" w14:textId="77777777" w:rsidTr="00F466E1">
        <w:tc>
          <w:tcPr>
            <w:tcW w:w="1129" w:type="dxa"/>
          </w:tcPr>
          <w:p w14:paraId="1546A534" w14:textId="60C8A2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R4-2120087</w:t>
            </w:r>
          </w:p>
        </w:tc>
        <w:tc>
          <w:tcPr>
            <w:tcW w:w="1560" w:type="dxa"/>
          </w:tcPr>
          <w:p w14:paraId="523C8219" w14:textId="0C04180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36.101 Maintenance (Rel-14)</w:t>
            </w:r>
          </w:p>
        </w:tc>
        <w:tc>
          <w:tcPr>
            <w:tcW w:w="992" w:type="dxa"/>
          </w:tcPr>
          <w:p w14:paraId="7657DA7C" w14:textId="141AD5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LGE</w:t>
            </w:r>
          </w:p>
        </w:tc>
        <w:tc>
          <w:tcPr>
            <w:tcW w:w="850" w:type="dxa"/>
          </w:tcPr>
          <w:p w14:paraId="2365CC59" w14:textId="646A68F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135D2B35" w14:textId="614ACC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5844</w:t>
            </w:r>
          </w:p>
        </w:tc>
        <w:tc>
          <w:tcPr>
            <w:tcW w:w="567" w:type="dxa"/>
          </w:tcPr>
          <w:p w14:paraId="784F3E8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31FD788" w14:textId="0D85475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479C3F51" w14:textId="4D0E56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035E822" w14:textId="3A2114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</w:t>
            </w:r>
          </w:p>
        </w:tc>
        <w:tc>
          <w:tcPr>
            <w:tcW w:w="987" w:type="dxa"/>
          </w:tcPr>
          <w:p w14:paraId="3F1734CC" w14:textId="221D50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5301D61" w14:textId="77777777" w:rsidTr="00F466E1">
        <w:tc>
          <w:tcPr>
            <w:tcW w:w="1129" w:type="dxa"/>
          </w:tcPr>
          <w:p w14:paraId="211A2D2A" w14:textId="61E3F0B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R4-2120084</w:t>
            </w:r>
          </w:p>
        </w:tc>
        <w:tc>
          <w:tcPr>
            <w:tcW w:w="1560" w:type="dxa"/>
          </w:tcPr>
          <w:p w14:paraId="044377BB" w14:textId="0096C4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TS36.101: Introduction of completed R17 3DL band combinations to TS 36.101</w:t>
            </w:r>
          </w:p>
        </w:tc>
        <w:tc>
          <w:tcPr>
            <w:tcW w:w="992" w:type="dxa"/>
          </w:tcPr>
          <w:p w14:paraId="2B5501C0" w14:textId="330D51C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7730DACB" w14:textId="2107E4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36.101</w:t>
            </w:r>
          </w:p>
        </w:tc>
        <w:tc>
          <w:tcPr>
            <w:tcW w:w="709" w:type="dxa"/>
          </w:tcPr>
          <w:p w14:paraId="284698DB" w14:textId="46D84B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5845</w:t>
            </w:r>
          </w:p>
        </w:tc>
        <w:tc>
          <w:tcPr>
            <w:tcW w:w="567" w:type="dxa"/>
          </w:tcPr>
          <w:p w14:paraId="3762CDD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47EB6F8" w14:textId="72D1A3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C3E4572" w14:textId="6F885D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BFB2232" w14:textId="5D893F7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LTE_CA_R17_3BDL_1BUL-Core</w:t>
            </w:r>
          </w:p>
        </w:tc>
        <w:tc>
          <w:tcPr>
            <w:tcW w:w="987" w:type="dxa"/>
          </w:tcPr>
          <w:p w14:paraId="5C5BB4B3" w14:textId="7554B2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13034B1" w14:textId="77777777" w:rsidTr="00F466E1">
        <w:tc>
          <w:tcPr>
            <w:tcW w:w="1129" w:type="dxa"/>
          </w:tcPr>
          <w:p w14:paraId="20013D3C" w14:textId="116246D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R4-2120777</w:t>
            </w:r>
          </w:p>
        </w:tc>
        <w:tc>
          <w:tcPr>
            <w:tcW w:w="1560" w:type="dxa"/>
          </w:tcPr>
          <w:p w14:paraId="6A96EA01" w14:textId="024466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Big CR for TS 36.104 Maintenance (Rel-14, CAT F) </w:t>
            </w:r>
          </w:p>
        </w:tc>
        <w:tc>
          <w:tcPr>
            <w:tcW w:w="992" w:type="dxa"/>
          </w:tcPr>
          <w:p w14:paraId="3A9C25F2" w14:textId="150D85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CATT</w:t>
            </w:r>
          </w:p>
        </w:tc>
        <w:tc>
          <w:tcPr>
            <w:tcW w:w="850" w:type="dxa"/>
          </w:tcPr>
          <w:p w14:paraId="136878E1" w14:textId="42BBF7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36.104</w:t>
            </w:r>
          </w:p>
        </w:tc>
        <w:tc>
          <w:tcPr>
            <w:tcW w:w="709" w:type="dxa"/>
          </w:tcPr>
          <w:p w14:paraId="29F1F98D" w14:textId="4016CC6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4945</w:t>
            </w:r>
          </w:p>
        </w:tc>
        <w:tc>
          <w:tcPr>
            <w:tcW w:w="567" w:type="dxa"/>
          </w:tcPr>
          <w:p w14:paraId="42FF575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8C65229" w14:textId="45AB5B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4B4AD984" w14:textId="59D8F1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1878901" w14:textId="72BF5F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</w:t>
            </w:r>
          </w:p>
        </w:tc>
        <w:tc>
          <w:tcPr>
            <w:tcW w:w="987" w:type="dxa"/>
          </w:tcPr>
          <w:p w14:paraId="179F9BFF" w14:textId="32CC961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E49080D" w14:textId="77777777" w:rsidTr="00F466E1">
        <w:tc>
          <w:tcPr>
            <w:tcW w:w="1129" w:type="dxa"/>
          </w:tcPr>
          <w:p w14:paraId="292B31B2" w14:textId="42C6B8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R4-2120778</w:t>
            </w:r>
          </w:p>
        </w:tc>
        <w:tc>
          <w:tcPr>
            <w:tcW w:w="1560" w:type="dxa"/>
          </w:tcPr>
          <w:p w14:paraId="791E48B6" w14:textId="5C9F43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36.104 Maintenance (Rel-15, CAT F)</w:t>
            </w:r>
          </w:p>
        </w:tc>
        <w:tc>
          <w:tcPr>
            <w:tcW w:w="992" w:type="dxa"/>
          </w:tcPr>
          <w:p w14:paraId="19D86029" w14:textId="64E4244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CATT</w:t>
            </w:r>
          </w:p>
        </w:tc>
        <w:tc>
          <w:tcPr>
            <w:tcW w:w="850" w:type="dxa"/>
          </w:tcPr>
          <w:p w14:paraId="1CEDCA0E" w14:textId="1F4F8C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36.104</w:t>
            </w:r>
          </w:p>
        </w:tc>
        <w:tc>
          <w:tcPr>
            <w:tcW w:w="709" w:type="dxa"/>
          </w:tcPr>
          <w:p w14:paraId="696D47A9" w14:textId="49DF67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4946</w:t>
            </w:r>
          </w:p>
        </w:tc>
        <w:tc>
          <w:tcPr>
            <w:tcW w:w="567" w:type="dxa"/>
          </w:tcPr>
          <w:p w14:paraId="206310A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382FD50" w14:textId="1A9075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233C9857" w14:textId="32F6B2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6AD16DF" w14:textId="3D248D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19535DFA" w14:textId="3E4A80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8762E1D" w14:textId="77777777" w:rsidTr="00F466E1">
        <w:tc>
          <w:tcPr>
            <w:tcW w:w="1129" w:type="dxa"/>
          </w:tcPr>
          <w:p w14:paraId="61EA6760" w14:textId="28D3E86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R4-2120779</w:t>
            </w:r>
          </w:p>
        </w:tc>
        <w:tc>
          <w:tcPr>
            <w:tcW w:w="1560" w:type="dxa"/>
          </w:tcPr>
          <w:p w14:paraId="788CAD8E" w14:textId="64867C8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36.104 Maintenance (Rel-16, CAT F)</w:t>
            </w:r>
          </w:p>
        </w:tc>
        <w:tc>
          <w:tcPr>
            <w:tcW w:w="992" w:type="dxa"/>
          </w:tcPr>
          <w:p w14:paraId="47EB1F11" w14:textId="1664E04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CATT</w:t>
            </w:r>
          </w:p>
        </w:tc>
        <w:tc>
          <w:tcPr>
            <w:tcW w:w="850" w:type="dxa"/>
          </w:tcPr>
          <w:p w14:paraId="22139A08" w14:textId="36FBC5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36.104</w:t>
            </w:r>
          </w:p>
        </w:tc>
        <w:tc>
          <w:tcPr>
            <w:tcW w:w="709" w:type="dxa"/>
          </w:tcPr>
          <w:p w14:paraId="6508E9FD" w14:textId="73D3A51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4947</w:t>
            </w:r>
          </w:p>
        </w:tc>
        <w:tc>
          <w:tcPr>
            <w:tcW w:w="567" w:type="dxa"/>
          </w:tcPr>
          <w:p w14:paraId="22057AE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7480020" w14:textId="197095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039A52A" w14:textId="0F32B9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E82186C" w14:textId="280D9D0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TEI15, TEI16</w:t>
            </w:r>
          </w:p>
        </w:tc>
        <w:tc>
          <w:tcPr>
            <w:tcW w:w="987" w:type="dxa"/>
          </w:tcPr>
          <w:p w14:paraId="4FEFAABE" w14:textId="2D4DBC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04669C0" w14:textId="77777777" w:rsidTr="00F466E1">
        <w:tc>
          <w:tcPr>
            <w:tcW w:w="1129" w:type="dxa"/>
          </w:tcPr>
          <w:p w14:paraId="00E1B569" w14:textId="6853BC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R4-2120780</w:t>
            </w:r>
          </w:p>
        </w:tc>
        <w:tc>
          <w:tcPr>
            <w:tcW w:w="1560" w:type="dxa"/>
          </w:tcPr>
          <w:p w14:paraId="6DF935DD" w14:textId="6F6D74C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Big CR for TS 36.104 Maintenance (Rel-17, CAT A) </w:t>
            </w:r>
          </w:p>
        </w:tc>
        <w:tc>
          <w:tcPr>
            <w:tcW w:w="992" w:type="dxa"/>
          </w:tcPr>
          <w:p w14:paraId="0C944C63" w14:textId="5524E2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CATT</w:t>
            </w:r>
          </w:p>
        </w:tc>
        <w:tc>
          <w:tcPr>
            <w:tcW w:w="850" w:type="dxa"/>
          </w:tcPr>
          <w:p w14:paraId="30431C9A" w14:textId="0310945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36.104</w:t>
            </w:r>
          </w:p>
        </w:tc>
        <w:tc>
          <w:tcPr>
            <w:tcW w:w="709" w:type="dxa"/>
          </w:tcPr>
          <w:p w14:paraId="19AD00FC" w14:textId="2E16E4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4948</w:t>
            </w:r>
          </w:p>
        </w:tc>
        <w:tc>
          <w:tcPr>
            <w:tcW w:w="567" w:type="dxa"/>
          </w:tcPr>
          <w:p w14:paraId="1D0B908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FB346E1" w14:textId="3F3F82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BB31168" w14:textId="0290C13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FAFC3A9" w14:textId="0650E8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TEI15, TEI16</w:t>
            </w:r>
          </w:p>
        </w:tc>
        <w:tc>
          <w:tcPr>
            <w:tcW w:w="987" w:type="dxa"/>
          </w:tcPr>
          <w:p w14:paraId="34F1EE0E" w14:textId="690450F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246B510" w14:textId="77777777" w:rsidTr="00F466E1">
        <w:tc>
          <w:tcPr>
            <w:tcW w:w="1129" w:type="dxa"/>
          </w:tcPr>
          <w:p w14:paraId="62061E8A" w14:textId="0D9CF3C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R4-2120785</w:t>
            </w:r>
          </w:p>
        </w:tc>
        <w:tc>
          <w:tcPr>
            <w:tcW w:w="1560" w:type="dxa"/>
          </w:tcPr>
          <w:p w14:paraId="1FCE77B7" w14:textId="59406E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36.124 Maintenance (Rel-15, CAT F)</w:t>
            </w:r>
          </w:p>
        </w:tc>
        <w:tc>
          <w:tcPr>
            <w:tcW w:w="992" w:type="dxa"/>
          </w:tcPr>
          <w:p w14:paraId="4ED36A51" w14:textId="17DF35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Nokia</w:t>
            </w:r>
          </w:p>
        </w:tc>
        <w:tc>
          <w:tcPr>
            <w:tcW w:w="850" w:type="dxa"/>
          </w:tcPr>
          <w:p w14:paraId="1FA2802B" w14:textId="691FD3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36.124</w:t>
            </w:r>
          </w:p>
        </w:tc>
        <w:tc>
          <w:tcPr>
            <w:tcW w:w="709" w:type="dxa"/>
          </w:tcPr>
          <w:p w14:paraId="381BA3D3" w14:textId="0514549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0050</w:t>
            </w:r>
          </w:p>
        </w:tc>
        <w:tc>
          <w:tcPr>
            <w:tcW w:w="567" w:type="dxa"/>
          </w:tcPr>
          <w:p w14:paraId="1768A3F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4669A5D" w14:textId="77FD3FB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0F3CA9A5" w14:textId="4981ADF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544D9D6" w14:textId="0EFC95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5D65B7BD" w14:textId="0AFC90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457AE0E" w14:textId="77777777" w:rsidTr="00F466E1">
        <w:tc>
          <w:tcPr>
            <w:tcW w:w="1129" w:type="dxa"/>
          </w:tcPr>
          <w:p w14:paraId="6D78EE50" w14:textId="12BD2B4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R4-2120786</w:t>
            </w:r>
          </w:p>
        </w:tc>
        <w:tc>
          <w:tcPr>
            <w:tcW w:w="1560" w:type="dxa"/>
          </w:tcPr>
          <w:p w14:paraId="535B524C" w14:textId="7E30F9C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36.124 Maintenance (Rel-16, CAT A)</w:t>
            </w:r>
          </w:p>
        </w:tc>
        <w:tc>
          <w:tcPr>
            <w:tcW w:w="992" w:type="dxa"/>
          </w:tcPr>
          <w:p w14:paraId="7171025A" w14:textId="37EA7A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Nokia</w:t>
            </w:r>
          </w:p>
        </w:tc>
        <w:tc>
          <w:tcPr>
            <w:tcW w:w="850" w:type="dxa"/>
          </w:tcPr>
          <w:p w14:paraId="1774213F" w14:textId="396CE6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36.124</w:t>
            </w:r>
          </w:p>
        </w:tc>
        <w:tc>
          <w:tcPr>
            <w:tcW w:w="709" w:type="dxa"/>
          </w:tcPr>
          <w:p w14:paraId="5D2C2CC0" w14:textId="21D427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0051</w:t>
            </w:r>
          </w:p>
        </w:tc>
        <w:tc>
          <w:tcPr>
            <w:tcW w:w="567" w:type="dxa"/>
          </w:tcPr>
          <w:p w14:paraId="02BDAAC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14E4746" w14:textId="6300FE8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311293D" w14:textId="3830DC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467EDB6" w14:textId="457B9C7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52175654" w14:textId="322E4D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A79985A" w14:textId="77777777" w:rsidTr="00F466E1">
        <w:tc>
          <w:tcPr>
            <w:tcW w:w="1129" w:type="dxa"/>
          </w:tcPr>
          <w:p w14:paraId="1F37E95A" w14:textId="05D697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R4-2120422</w:t>
            </w:r>
          </w:p>
        </w:tc>
        <w:tc>
          <w:tcPr>
            <w:tcW w:w="1560" w:type="dxa"/>
          </w:tcPr>
          <w:p w14:paraId="3EFFF64A" w14:textId="14859F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36.133: LTE RRM maintenance (Rel-16)</w:t>
            </w:r>
          </w:p>
        </w:tc>
        <w:tc>
          <w:tcPr>
            <w:tcW w:w="992" w:type="dxa"/>
          </w:tcPr>
          <w:p w14:paraId="7C98517E" w14:textId="654B12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7A7B3C17" w14:textId="0C0245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36.133</w:t>
            </w:r>
          </w:p>
        </w:tc>
        <w:tc>
          <w:tcPr>
            <w:tcW w:w="709" w:type="dxa"/>
          </w:tcPr>
          <w:p w14:paraId="64BD3F28" w14:textId="4E1E6E9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7135</w:t>
            </w:r>
          </w:p>
        </w:tc>
        <w:tc>
          <w:tcPr>
            <w:tcW w:w="567" w:type="dxa"/>
          </w:tcPr>
          <w:p w14:paraId="4B2CC4A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F816D27" w14:textId="008468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34517E7" w14:textId="72A6D67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CB2F599" w14:textId="057E8E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LTE_eMTC5-Core</w:t>
            </w:r>
          </w:p>
        </w:tc>
        <w:tc>
          <w:tcPr>
            <w:tcW w:w="987" w:type="dxa"/>
          </w:tcPr>
          <w:p w14:paraId="3884D203" w14:textId="63248F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49ECA66" w14:textId="77777777" w:rsidTr="00F466E1">
        <w:tc>
          <w:tcPr>
            <w:tcW w:w="1129" w:type="dxa"/>
          </w:tcPr>
          <w:p w14:paraId="65293120" w14:textId="1AC794D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R4-2120423</w:t>
            </w:r>
          </w:p>
        </w:tc>
        <w:tc>
          <w:tcPr>
            <w:tcW w:w="1560" w:type="dxa"/>
          </w:tcPr>
          <w:p w14:paraId="784E90CF" w14:textId="75A65B5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36.133: LTE RRM maintenance (Rel-17)</w:t>
            </w:r>
          </w:p>
        </w:tc>
        <w:tc>
          <w:tcPr>
            <w:tcW w:w="992" w:type="dxa"/>
          </w:tcPr>
          <w:p w14:paraId="79163C86" w14:textId="0A0A10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651CCD19" w14:textId="3F23776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36.133</w:t>
            </w:r>
          </w:p>
        </w:tc>
        <w:tc>
          <w:tcPr>
            <w:tcW w:w="709" w:type="dxa"/>
          </w:tcPr>
          <w:p w14:paraId="1CF531FE" w14:textId="4EA8E1F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7136</w:t>
            </w:r>
          </w:p>
        </w:tc>
        <w:tc>
          <w:tcPr>
            <w:tcW w:w="567" w:type="dxa"/>
          </w:tcPr>
          <w:p w14:paraId="058BA50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947E460" w14:textId="3FF2A7D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6110BFF" w14:textId="5B1E93E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4705F64D" w14:textId="3F1D4E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LTE_eMTC5-Core</w:t>
            </w:r>
          </w:p>
        </w:tc>
        <w:tc>
          <w:tcPr>
            <w:tcW w:w="987" w:type="dxa"/>
          </w:tcPr>
          <w:p w14:paraId="4AC6B872" w14:textId="625B49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6D5D72C" w14:textId="77777777" w:rsidTr="00F466E1">
        <w:tc>
          <w:tcPr>
            <w:tcW w:w="1129" w:type="dxa"/>
          </w:tcPr>
          <w:p w14:paraId="6EE30038" w14:textId="74AC7E4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R4-2120787</w:t>
            </w:r>
          </w:p>
        </w:tc>
        <w:tc>
          <w:tcPr>
            <w:tcW w:w="1560" w:type="dxa"/>
          </w:tcPr>
          <w:p w14:paraId="158C5111" w14:textId="1875A5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Big CR for TS 36.141 Maintenance (Rel-14, CAT F) </w:t>
            </w:r>
          </w:p>
        </w:tc>
        <w:tc>
          <w:tcPr>
            <w:tcW w:w="992" w:type="dxa"/>
          </w:tcPr>
          <w:p w14:paraId="430EC23B" w14:textId="7457A6C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Samsung</w:t>
            </w:r>
          </w:p>
        </w:tc>
        <w:tc>
          <w:tcPr>
            <w:tcW w:w="850" w:type="dxa"/>
          </w:tcPr>
          <w:p w14:paraId="283E2F19" w14:textId="61A50C6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36.141</w:t>
            </w:r>
          </w:p>
        </w:tc>
        <w:tc>
          <w:tcPr>
            <w:tcW w:w="709" w:type="dxa"/>
          </w:tcPr>
          <w:p w14:paraId="74A18781" w14:textId="13D8F6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1320</w:t>
            </w:r>
          </w:p>
        </w:tc>
        <w:tc>
          <w:tcPr>
            <w:tcW w:w="567" w:type="dxa"/>
          </w:tcPr>
          <w:p w14:paraId="73D84D4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C18BE4F" w14:textId="0576543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6C49B4BD" w14:textId="278A6E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2A7A0E8" w14:textId="04C46D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</w:t>
            </w:r>
          </w:p>
        </w:tc>
        <w:tc>
          <w:tcPr>
            <w:tcW w:w="987" w:type="dxa"/>
          </w:tcPr>
          <w:p w14:paraId="53D4D400" w14:textId="7E97E7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5E0D2B3" w14:textId="77777777" w:rsidTr="00F466E1">
        <w:tc>
          <w:tcPr>
            <w:tcW w:w="1129" w:type="dxa"/>
          </w:tcPr>
          <w:p w14:paraId="05939A92" w14:textId="7D0017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R4-2120782</w:t>
            </w:r>
          </w:p>
        </w:tc>
        <w:tc>
          <w:tcPr>
            <w:tcW w:w="1560" w:type="dxa"/>
          </w:tcPr>
          <w:p w14:paraId="0A9D7895" w14:textId="079F3B6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36.141 Maintenance (Rel-15, CAT F)</w:t>
            </w:r>
          </w:p>
        </w:tc>
        <w:tc>
          <w:tcPr>
            <w:tcW w:w="992" w:type="dxa"/>
          </w:tcPr>
          <w:p w14:paraId="56279FAE" w14:textId="02B7473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Samsung</w:t>
            </w:r>
          </w:p>
        </w:tc>
        <w:tc>
          <w:tcPr>
            <w:tcW w:w="850" w:type="dxa"/>
          </w:tcPr>
          <w:p w14:paraId="4925AEDA" w14:textId="4C3416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36.141</w:t>
            </w:r>
          </w:p>
        </w:tc>
        <w:tc>
          <w:tcPr>
            <w:tcW w:w="709" w:type="dxa"/>
          </w:tcPr>
          <w:p w14:paraId="45B1B677" w14:textId="055F2A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1321</w:t>
            </w:r>
          </w:p>
        </w:tc>
        <w:tc>
          <w:tcPr>
            <w:tcW w:w="567" w:type="dxa"/>
          </w:tcPr>
          <w:p w14:paraId="4DB1C1D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765D09C" w14:textId="2EDE3E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5800CE68" w14:textId="1F1AEE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1FB4E8A" w14:textId="674CA8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1100C70C" w14:textId="02D6FBA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975E34E" w14:textId="77777777" w:rsidTr="00F466E1">
        <w:tc>
          <w:tcPr>
            <w:tcW w:w="1129" w:type="dxa"/>
          </w:tcPr>
          <w:p w14:paraId="1D82D468" w14:textId="5A9DE5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R4-2120783</w:t>
            </w:r>
          </w:p>
        </w:tc>
        <w:tc>
          <w:tcPr>
            <w:tcW w:w="1560" w:type="dxa"/>
          </w:tcPr>
          <w:p w14:paraId="3F1B513B" w14:textId="767E1C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36.141 Maintenance (Rel-16, CAT A)</w:t>
            </w:r>
          </w:p>
        </w:tc>
        <w:tc>
          <w:tcPr>
            <w:tcW w:w="992" w:type="dxa"/>
          </w:tcPr>
          <w:p w14:paraId="160807CC" w14:textId="5F1C7A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Samsung</w:t>
            </w:r>
          </w:p>
        </w:tc>
        <w:tc>
          <w:tcPr>
            <w:tcW w:w="850" w:type="dxa"/>
          </w:tcPr>
          <w:p w14:paraId="4D1FDBE6" w14:textId="62921EE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36.141</w:t>
            </w:r>
          </w:p>
        </w:tc>
        <w:tc>
          <w:tcPr>
            <w:tcW w:w="709" w:type="dxa"/>
          </w:tcPr>
          <w:p w14:paraId="5A43E8A2" w14:textId="1AB9A78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1322</w:t>
            </w:r>
          </w:p>
        </w:tc>
        <w:tc>
          <w:tcPr>
            <w:tcW w:w="567" w:type="dxa"/>
          </w:tcPr>
          <w:p w14:paraId="7A40862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866CD26" w14:textId="5F5C53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AD8FBF4" w14:textId="740ECD0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31468E9E" w14:textId="76DB6C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7ADA081B" w14:textId="5AE867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B448ECF" w14:textId="77777777" w:rsidTr="00F466E1">
        <w:tc>
          <w:tcPr>
            <w:tcW w:w="1129" w:type="dxa"/>
          </w:tcPr>
          <w:p w14:paraId="46EC91F5" w14:textId="602760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R4-2120784</w:t>
            </w:r>
          </w:p>
        </w:tc>
        <w:tc>
          <w:tcPr>
            <w:tcW w:w="1560" w:type="dxa"/>
          </w:tcPr>
          <w:p w14:paraId="7CA8476E" w14:textId="61AB55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Big CR for TS 36.141 Maintenance (Rel-17, CAT A) </w:t>
            </w:r>
          </w:p>
        </w:tc>
        <w:tc>
          <w:tcPr>
            <w:tcW w:w="992" w:type="dxa"/>
          </w:tcPr>
          <w:p w14:paraId="5EC94896" w14:textId="050A13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Samsung</w:t>
            </w:r>
          </w:p>
        </w:tc>
        <w:tc>
          <w:tcPr>
            <w:tcW w:w="850" w:type="dxa"/>
          </w:tcPr>
          <w:p w14:paraId="6AF2859F" w14:textId="6EA62D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36.141</w:t>
            </w:r>
          </w:p>
        </w:tc>
        <w:tc>
          <w:tcPr>
            <w:tcW w:w="709" w:type="dxa"/>
          </w:tcPr>
          <w:p w14:paraId="74FD0A83" w14:textId="781A87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1323</w:t>
            </w:r>
          </w:p>
        </w:tc>
        <w:tc>
          <w:tcPr>
            <w:tcW w:w="567" w:type="dxa"/>
          </w:tcPr>
          <w:p w14:paraId="2A89373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D17AA38" w14:textId="2CC8C7F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FEA0880" w14:textId="2DAD2B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054EE8B" w14:textId="6776FB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25500E62" w14:textId="5A915F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590B422" w14:textId="77777777" w:rsidTr="00F466E1">
        <w:tc>
          <w:tcPr>
            <w:tcW w:w="1129" w:type="dxa"/>
          </w:tcPr>
          <w:p w14:paraId="26784754" w14:textId="2B5B66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R4-2120405</w:t>
            </w:r>
          </w:p>
        </w:tc>
        <w:tc>
          <w:tcPr>
            <w:tcW w:w="1560" w:type="dxa"/>
          </w:tcPr>
          <w:p w14:paraId="6F5526AC" w14:textId="6C762B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Frequency bands for testing of A-GNSS sensitivity requirements</w:t>
            </w:r>
          </w:p>
        </w:tc>
        <w:tc>
          <w:tcPr>
            <w:tcW w:w="992" w:type="dxa"/>
          </w:tcPr>
          <w:p w14:paraId="30B9876D" w14:textId="0C6C28A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</w:t>
            </w:r>
          </w:p>
        </w:tc>
        <w:tc>
          <w:tcPr>
            <w:tcW w:w="850" w:type="dxa"/>
          </w:tcPr>
          <w:p w14:paraId="588D2CA6" w14:textId="2C5F2EB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36.171</w:t>
            </w:r>
          </w:p>
        </w:tc>
        <w:tc>
          <w:tcPr>
            <w:tcW w:w="709" w:type="dxa"/>
          </w:tcPr>
          <w:p w14:paraId="3AF6C428" w14:textId="5A8FB2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0025</w:t>
            </w:r>
          </w:p>
        </w:tc>
        <w:tc>
          <w:tcPr>
            <w:tcW w:w="567" w:type="dxa"/>
          </w:tcPr>
          <w:p w14:paraId="27D002E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20D3A7A" w14:textId="55C046D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089483F" w14:textId="4C6AC4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DA537FC" w14:textId="3712A1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TEI16</w:t>
            </w:r>
          </w:p>
        </w:tc>
        <w:tc>
          <w:tcPr>
            <w:tcW w:w="987" w:type="dxa"/>
          </w:tcPr>
          <w:p w14:paraId="366180A3" w14:textId="60C9A1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57A6D1F" w14:textId="77777777" w:rsidTr="00F466E1">
        <w:tc>
          <w:tcPr>
            <w:tcW w:w="1129" w:type="dxa"/>
          </w:tcPr>
          <w:p w14:paraId="255CA2D8" w14:textId="14B8EE2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R4-2120781</w:t>
            </w:r>
          </w:p>
        </w:tc>
        <w:tc>
          <w:tcPr>
            <w:tcW w:w="1560" w:type="dxa"/>
          </w:tcPr>
          <w:p w14:paraId="6DE0080A" w14:textId="1594B7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37.104 Maintenance (Rel-14, CAT F)</w:t>
            </w:r>
          </w:p>
        </w:tc>
        <w:tc>
          <w:tcPr>
            <w:tcW w:w="992" w:type="dxa"/>
          </w:tcPr>
          <w:p w14:paraId="46A16417" w14:textId="0552088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388994F5" w14:textId="371D92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37.104</w:t>
            </w:r>
          </w:p>
        </w:tc>
        <w:tc>
          <w:tcPr>
            <w:tcW w:w="709" w:type="dxa"/>
          </w:tcPr>
          <w:p w14:paraId="1124433D" w14:textId="048C53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0952</w:t>
            </w:r>
          </w:p>
        </w:tc>
        <w:tc>
          <w:tcPr>
            <w:tcW w:w="567" w:type="dxa"/>
          </w:tcPr>
          <w:p w14:paraId="3734328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8836E29" w14:textId="166401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1526042C" w14:textId="15992C4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E7AC753" w14:textId="3044E8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</w:t>
            </w:r>
          </w:p>
        </w:tc>
        <w:tc>
          <w:tcPr>
            <w:tcW w:w="987" w:type="dxa"/>
          </w:tcPr>
          <w:p w14:paraId="773DB5F5" w14:textId="5E9C2DF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AAA7DD6" w14:textId="77777777" w:rsidTr="00F466E1">
        <w:tc>
          <w:tcPr>
            <w:tcW w:w="1129" w:type="dxa"/>
          </w:tcPr>
          <w:p w14:paraId="59D411B3" w14:textId="39AA44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R4-2120788</w:t>
            </w:r>
          </w:p>
        </w:tc>
        <w:tc>
          <w:tcPr>
            <w:tcW w:w="1560" w:type="dxa"/>
          </w:tcPr>
          <w:p w14:paraId="37B7D6A5" w14:textId="5425C4B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37.104 Maintenance (Rel-15, CAT F)</w:t>
            </w:r>
          </w:p>
        </w:tc>
        <w:tc>
          <w:tcPr>
            <w:tcW w:w="992" w:type="dxa"/>
          </w:tcPr>
          <w:p w14:paraId="22B250E2" w14:textId="47F7ED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2DD5B8E2" w14:textId="0D6320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37.104</w:t>
            </w:r>
          </w:p>
        </w:tc>
        <w:tc>
          <w:tcPr>
            <w:tcW w:w="709" w:type="dxa"/>
          </w:tcPr>
          <w:p w14:paraId="7B227437" w14:textId="2EDC529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0953</w:t>
            </w:r>
          </w:p>
        </w:tc>
        <w:tc>
          <w:tcPr>
            <w:tcW w:w="567" w:type="dxa"/>
          </w:tcPr>
          <w:p w14:paraId="73D1521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046728D" w14:textId="555952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69A5685B" w14:textId="5EBB3A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09A162CC" w14:textId="4FC6989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NR_newRAT-Core</w:t>
            </w:r>
          </w:p>
        </w:tc>
        <w:tc>
          <w:tcPr>
            <w:tcW w:w="987" w:type="dxa"/>
          </w:tcPr>
          <w:p w14:paraId="0F57E9A1" w14:textId="10D9F8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23FF300" w14:textId="77777777" w:rsidTr="00F466E1">
        <w:tc>
          <w:tcPr>
            <w:tcW w:w="1129" w:type="dxa"/>
          </w:tcPr>
          <w:p w14:paraId="74685708" w14:textId="5A5A0A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R4-2120789</w:t>
            </w:r>
          </w:p>
        </w:tc>
        <w:tc>
          <w:tcPr>
            <w:tcW w:w="1560" w:type="dxa"/>
          </w:tcPr>
          <w:p w14:paraId="61DFB322" w14:textId="4B54F0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37.104 Maintenance (Rel-16, CAT A)</w:t>
            </w:r>
          </w:p>
        </w:tc>
        <w:tc>
          <w:tcPr>
            <w:tcW w:w="992" w:type="dxa"/>
          </w:tcPr>
          <w:p w14:paraId="5DE80879" w14:textId="148F372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299A0418" w14:textId="5543CB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37.104</w:t>
            </w:r>
          </w:p>
        </w:tc>
        <w:tc>
          <w:tcPr>
            <w:tcW w:w="709" w:type="dxa"/>
          </w:tcPr>
          <w:p w14:paraId="149BC30B" w14:textId="24E5C2A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0954</w:t>
            </w:r>
          </w:p>
        </w:tc>
        <w:tc>
          <w:tcPr>
            <w:tcW w:w="567" w:type="dxa"/>
          </w:tcPr>
          <w:p w14:paraId="36964AEC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EC515FA" w14:textId="1D68A0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29E8F449" w14:textId="51EEFF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8F04D8A" w14:textId="58C799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NR_newRAT-Core</w:t>
            </w:r>
          </w:p>
        </w:tc>
        <w:tc>
          <w:tcPr>
            <w:tcW w:w="987" w:type="dxa"/>
          </w:tcPr>
          <w:p w14:paraId="65DB89BD" w14:textId="7C6739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106B985" w14:textId="77777777" w:rsidTr="00F466E1">
        <w:tc>
          <w:tcPr>
            <w:tcW w:w="1129" w:type="dxa"/>
          </w:tcPr>
          <w:p w14:paraId="0D951904" w14:textId="4A07D71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R4-2120790</w:t>
            </w:r>
          </w:p>
        </w:tc>
        <w:tc>
          <w:tcPr>
            <w:tcW w:w="1560" w:type="dxa"/>
          </w:tcPr>
          <w:p w14:paraId="2BED5904" w14:textId="29D37AE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37.104 Maintenance (Rel-17, CAT A)</w:t>
            </w:r>
          </w:p>
        </w:tc>
        <w:tc>
          <w:tcPr>
            <w:tcW w:w="992" w:type="dxa"/>
          </w:tcPr>
          <w:p w14:paraId="4B7CA886" w14:textId="311EB8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MCC,Ericsson</w:t>
            </w:r>
          </w:p>
        </w:tc>
        <w:tc>
          <w:tcPr>
            <w:tcW w:w="850" w:type="dxa"/>
          </w:tcPr>
          <w:p w14:paraId="0859EDC1" w14:textId="02A5466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37.104</w:t>
            </w:r>
          </w:p>
        </w:tc>
        <w:tc>
          <w:tcPr>
            <w:tcW w:w="709" w:type="dxa"/>
          </w:tcPr>
          <w:p w14:paraId="7D02CD1E" w14:textId="1989B4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0955</w:t>
            </w:r>
          </w:p>
        </w:tc>
        <w:tc>
          <w:tcPr>
            <w:tcW w:w="567" w:type="dxa"/>
          </w:tcPr>
          <w:p w14:paraId="6F83E71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2454C7A" w14:textId="52EDEE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793A62F" w14:textId="0CE609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65B25F3" w14:textId="700E9D0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NR_newRAT-Core</w:t>
            </w:r>
          </w:p>
        </w:tc>
        <w:tc>
          <w:tcPr>
            <w:tcW w:w="987" w:type="dxa"/>
          </w:tcPr>
          <w:p w14:paraId="51CBC30D" w14:textId="7BABB5B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9315DD7" w14:textId="77777777" w:rsidTr="00F466E1">
        <w:tc>
          <w:tcPr>
            <w:tcW w:w="1129" w:type="dxa"/>
          </w:tcPr>
          <w:p w14:paraId="75A6E9A5" w14:textId="25E9F0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R4-2120792</w:t>
            </w:r>
          </w:p>
        </w:tc>
        <w:tc>
          <w:tcPr>
            <w:tcW w:w="1560" w:type="dxa"/>
          </w:tcPr>
          <w:p w14:paraId="1F5E5BA0" w14:textId="1ACE61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37.105 Maintenance (Rel-15, CAT F)</w:t>
            </w:r>
          </w:p>
        </w:tc>
        <w:tc>
          <w:tcPr>
            <w:tcW w:w="992" w:type="dxa"/>
          </w:tcPr>
          <w:p w14:paraId="01EDC632" w14:textId="7A81BA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19D92111" w14:textId="5DE5AD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37.105</w:t>
            </w:r>
          </w:p>
        </w:tc>
        <w:tc>
          <w:tcPr>
            <w:tcW w:w="709" w:type="dxa"/>
          </w:tcPr>
          <w:p w14:paraId="39D645CC" w14:textId="4F4EC2E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ab/>
              <w:t>0244</w:t>
            </w:r>
          </w:p>
        </w:tc>
        <w:tc>
          <w:tcPr>
            <w:tcW w:w="567" w:type="dxa"/>
          </w:tcPr>
          <w:p w14:paraId="6C406B9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E6B65F3" w14:textId="1B97F5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7933182E" w14:textId="2FA98B1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833951F" w14:textId="1649090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2DEC9C35" w14:textId="0AED3D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BED9DA9" w14:textId="77777777" w:rsidTr="00F466E1">
        <w:tc>
          <w:tcPr>
            <w:tcW w:w="1129" w:type="dxa"/>
          </w:tcPr>
          <w:p w14:paraId="09B41DE5" w14:textId="15C658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R4-2120791</w:t>
            </w:r>
          </w:p>
        </w:tc>
        <w:tc>
          <w:tcPr>
            <w:tcW w:w="1560" w:type="dxa"/>
          </w:tcPr>
          <w:p w14:paraId="5DEB8307" w14:textId="752EB3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37.105 Maintenance (Rel-14, CAT F)</w:t>
            </w:r>
          </w:p>
        </w:tc>
        <w:tc>
          <w:tcPr>
            <w:tcW w:w="992" w:type="dxa"/>
          </w:tcPr>
          <w:p w14:paraId="2F0E7D29" w14:textId="1B99447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59E44AA9" w14:textId="61E330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37.105</w:t>
            </w:r>
          </w:p>
        </w:tc>
        <w:tc>
          <w:tcPr>
            <w:tcW w:w="709" w:type="dxa"/>
          </w:tcPr>
          <w:p w14:paraId="26111B26" w14:textId="63C70C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0243</w:t>
            </w:r>
          </w:p>
        </w:tc>
        <w:tc>
          <w:tcPr>
            <w:tcW w:w="567" w:type="dxa"/>
          </w:tcPr>
          <w:p w14:paraId="794B4DE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8F89399" w14:textId="663407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53433803" w14:textId="750D3D3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4C8A65A" w14:textId="17F2E47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</w:t>
            </w:r>
          </w:p>
        </w:tc>
        <w:tc>
          <w:tcPr>
            <w:tcW w:w="987" w:type="dxa"/>
          </w:tcPr>
          <w:p w14:paraId="30A2ADAD" w14:textId="5C336F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93A4729" w14:textId="77777777" w:rsidTr="00F466E1">
        <w:tc>
          <w:tcPr>
            <w:tcW w:w="1129" w:type="dxa"/>
          </w:tcPr>
          <w:p w14:paraId="65167E3C" w14:textId="7BC8DB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R4-2120793</w:t>
            </w:r>
          </w:p>
        </w:tc>
        <w:tc>
          <w:tcPr>
            <w:tcW w:w="1560" w:type="dxa"/>
          </w:tcPr>
          <w:p w14:paraId="2AF5B730" w14:textId="638DC4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37.105 Maintenance (Rel-16, CAT A)</w:t>
            </w:r>
          </w:p>
        </w:tc>
        <w:tc>
          <w:tcPr>
            <w:tcW w:w="992" w:type="dxa"/>
          </w:tcPr>
          <w:p w14:paraId="2F817BCA" w14:textId="50C51E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1576B593" w14:textId="351FEB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37.105</w:t>
            </w:r>
          </w:p>
        </w:tc>
        <w:tc>
          <w:tcPr>
            <w:tcW w:w="709" w:type="dxa"/>
          </w:tcPr>
          <w:p w14:paraId="06207CEE" w14:textId="2496140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0245</w:t>
            </w:r>
          </w:p>
        </w:tc>
        <w:tc>
          <w:tcPr>
            <w:tcW w:w="567" w:type="dxa"/>
          </w:tcPr>
          <w:p w14:paraId="2765769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A83B800" w14:textId="2C8BFD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2A36D1D6" w14:textId="118736F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41CBFB5" w14:textId="0B5463D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2DF348BD" w14:textId="3F862AB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DD047E4" w14:textId="77777777" w:rsidTr="00F466E1">
        <w:tc>
          <w:tcPr>
            <w:tcW w:w="1129" w:type="dxa"/>
          </w:tcPr>
          <w:p w14:paraId="784C514E" w14:textId="4A62D9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R4-2120794</w:t>
            </w:r>
          </w:p>
        </w:tc>
        <w:tc>
          <w:tcPr>
            <w:tcW w:w="1560" w:type="dxa"/>
          </w:tcPr>
          <w:p w14:paraId="22D823FC" w14:textId="4D32B4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37.105 Maintenance (Rel-17, CAT A)</w:t>
            </w:r>
          </w:p>
        </w:tc>
        <w:tc>
          <w:tcPr>
            <w:tcW w:w="992" w:type="dxa"/>
          </w:tcPr>
          <w:p w14:paraId="58E93DC2" w14:textId="2D3E614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06F312B2" w14:textId="4D25ABB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37.105</w:t>
            </w:r>
          </w:p>
        </w:tc>
        <w:tc>
          <w:tcPr>
            <w:tcW w:w="709" w:type="dxa"/>
          </w:tcPr>
          <w:p w14:paraId="3620FAA0" w14:textId="39387E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0246</w:t>
            </w:r>
          </w:p>
        </w:tc>
        <w:tc>
          <w:tcPr>
            <w:tcW w:w="567" w:type="dxa"/>
          </w:tcPr>
          <w:p w14:paraId="2A3B9C4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BE7F716" w14:textId="474CFB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CFEDAEA" w14:textId="6F5693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8210744" w14:textId="6767C4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TEI16</w:t>
            </w:r>
          </w:p>
        </w:tc>
        <w:tc>
          <w:tcPr>
            <w:tcW w:w="987" w:type="dxa"/>
          </w:tcPr>
          <w:p w14:paraId="2620A7C0" w14:textId="12F0A7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EAD1719" w14:textId="77777777" w:rsidTr="00F466E1">
        <w:tc>
          <w:tcPr>
            <w:tcW w:w="1129" w:type="dxa"/>
          </w:tcPr>
          <w:p w14:paraId="329D432B" w14:textId="515C21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R4-2120795</w:t>
            </w:r>
          </w:p>
        </w:tc>
        <w:tc>
          <w:tcPr>
            <w:tcW w:w="1560" w:type="dxa"/>
          </w:tcPr>
          <w:p w14:paraId="56269F16" w14:textId="567768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37.141 Maintenance (Rel-14, CAT F)</w:t>
            </w:r>
          </w:p>
        </w:tc>
        <w:tc>
          <w:tcPr>
            <w:tcW w:w="992" w:type="dxa"/>
          </w:tcPr>
          <w:p w14:paraId="22B2005C" w14:textId="3DE1D6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21C49C72" w14:textId="1BF9A3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37.141</w:t>
            </w:r>
          </w:p>
        </w:tc>
        <w:tc>
          <w:tcPr>
            <w:tcW w:w="709" w:type="dxa"/>
          </w:tcPr>
          <w:p w14:paraId="0EB27EC9" w14:textId="531488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0993</w:t>
            </w:r>
          </w:p>
        </w:tc>
        <w:tc>
          <w:tcPr>
            <w:tcW w:w="567" w:type="dxa"/>
          </w:tcPr>
          <w:p w14:paraId="70B68F6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6A94175" w14:textId="55B94F2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4640FEE5" w14:textId="411EBAC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67F656B" w14:textId="52F11B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</w:t>
            </w:r>
          </w:p>
        </w:tc>
        <w:tc>
          <w:tcPr>
            <w:tcW w:w="987" w:type="dxa"/>
          </w:tcPr>
          <w:p w14:paraId="206285A0" w14:textId="06B1F2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2C6160B" w14:textId="77777777" w:rsidTr="00F466E1">
        <w:tc>
          <w:tcPr>
            <w:tcW w:w="1129" w:type="dxa"/>
          </w:tcPr>
          <w:p w14:paraId="5CCD5E43" w14:textId="044850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R4-2120796</w:t>
            </w:r>
          </w:p>
        </w:tc>
        <w:tc>
          <w:tcPr>
            <w:tcW w:w="1560" w:type="dxa"/>
          </w:tcPr>
          <w:p w14:paraId="4DA605E8" w14:textId="653F7AE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37.141 Maintenance (Rel-15, CAT F)</w:t>
            </w:r>
          </w:p>
        </w:tc>
        <w:tc>
          <w:tcPr>
            <w:tcW w:w="992" w:type="dxa"/>
          </w:tcPr>
          <w:p w14:paraId="753D7FC0" w14:textId="4F5B5B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535AED39" w14:textId="7EC8D1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37.141</w:t>
            </w:r>
          </w:p>
        </w:tc>
        <w:tc>
          <w:tcPr>
            <w:tcW w:w="709" w:type="dxa"/>
          </w:tcPr>
          <w:p w14:paraId="624B82F0" w14:textId="792C96A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0994</w:t>
            </w:r>
          </w:p>
        </w:tc>
        <w:tc>
          <w:tcPr>
            <w:tcW w:w="567" w:type="dxa"/>
          </w:tcPr>
          <w:p w14:paraId="05EB2C3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A0C43ED" w14:textId="3E9D348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33969DEF" w14:textId="2FF4019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435B490" w14:textId="3EEEF2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TEI15, NR_newRAT-Perf</w:t>
            </w:r>
          </w:p>
        </w:tc>
        <w:tc>
          <w:tcPr>
            <w:tcW w:w="987" w:type="dxa"/>
          </w:tcPr>
          <w:p w14:paraId="0B5CD0E2" w14:textId="6FDBD1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472F6A6" w14:textId="77777777" w:rsidTr="00F466E1">
        <w:tc>
          <w:tcPr>
            <w:tcW w:w="1129" w:type="dxa"/>
          </w:tcPr>
          <w:p w14:paraId="5FEDE06C" w14:textId="796D29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R4-2120797</w:t>
            </w:r>
          </w:p>
        </w:tc>
        <w:tc>
          <w:tcPr>
            <w:tcW w:w="1560" w:type="dxa"/>
          </w:tcPr>
          <w:p w14:paraId="43C78073" w14:textId="6BDC17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37.141 Maintenance (Rel-16, CAT A)</w:t>
            </w:r>
          </w:p>
        </w:tc>
        <w:tc>
          <w:tcPr>
            <w:tcW w:w="992" w:type="dxa"/>
          </w:tcPr>
          <w:p w14:paraId="5797A739" w14:textId="757A1F7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6FF721AD" w14:textId="6916AEE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37.141</w:t>
            </w:r>
          </w:p>
        </w:tc>
        <w:tc>
          <w:tcPr>
            <w:tcW w:w="709" w:type="dxa"/>
          </w:tcPr>
          <w:p w14:paraId="76D3E03B" w14:textId="264028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0995</w:t>
            </w:r>
          </w:p>
        </w:tc>
        <w:tc>
          <w:tcPr>
            <w:tcW w:w="567" w:type="dxa"/>
          </w:tcPr>
          <w:p w14:paraId="394E375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8ADBA7C" w14:textId="065A23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BD7CB2A" w14:textId="4B0AEE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099D2DC" w14:textId="7D7887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TEI15, NR_newRAT-Perf</w:t>
            </w:r>
          </w:p>
        </w:tc>
        <w:tc>
          <w:tcPr>
            <w:tcW w:w="987" w:type="dxa"/>
          </w:tcPr>
          <w:p w14:paraId="583B427F" w14:textId="13F1BB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9EBBEDB" w14:textId="77777777" w:rsidTr="00F466E1">
        <w:tc>
          <w:tcPr>
            <w:tcW w:w="1129" w:type="dxa"/>
          </w:tcPr>
          <w:p w14:paraId="03DC0736" w14:textId="24059E1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R4-2120798</w:t>
            </w:r>
          </w:p>
        </w:tc>
        <w:tc>
          <w:tcPr>
            <w:tcW w:w="1560" w:type="dxa"/>
          </w:tcPr>
          <w:p w14:paraId="2B0D4E9A" w14:textId="068DC9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37.141 Maintenance (Rel-17, CAT A)</w:t>
            </w:r>
          </w:p>
        </w:tc>
        <w:tc>
          <w:tcPr>
            <w:tcW w:w="992" w:type="dxa"/>
          </w:tcPr>
          <w:p w14:paraId="388D3553" w14:textId="08686C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1C4380A7" w14:textId="290A8E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37.141</w:t>
            </w:r>
          </w:p>
        </w:tc>
        <w:tc>
          <w:tcPr>
            <w:tcW w:w="709" w:type="dxa"/>
          </w:tcPr>
          <w:p w14:paraId="64AB55CA" w14:textId="15011F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0996</w:t>
            </w:r>
          </w:p>
        </w:tc>
        <w:tc>
          <w:tcPr>
            <w:tcW w:w="567" w:type="dxa"/>
          </w:tcPr>
          <w:p w14:paraId="1C071F6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84C2694" w14:textId="672CAA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C70E124" w14:textId="379893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17A1911" w14:textId="7359EE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TEI15, NR_newRAT-Perf</w:t>
            </w:r>
          </w:p>
        </w:tc>
        <w:tc>
          <w:tcPr>
            <w:tcW w:w="987" w:type="dxa"/>
          </w:tcPr>
          <w:p w14:paraId="142065BD" w14:textId="5C23CD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EC6A2D2" w14:textId="77777777" w:rsidTr="00F466E1">
        <w:tc>
          <w:tcPr>
            <w:tcW w:w="1129" w:type="dxa"/>
          </w:tcPr>
          <w:p w14:paraId="1890B44E" w14:textId="456124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R4-2120799</w:t>
            </w:r>
          </w:p>
        </w:tc>
        <w:tc>
          <w:tcPr>
            <w:tcW w:w="1560" w:type="dxa"/>
          </w:tcPr>
          <w:p w14:paraId="0261C531" w14:textId="3AB60D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37.145-1 Maintenance (Rel-14, CAT F)</w:t>
            </w:r>
          </w:p>
        </w:tc>
        <w:tc>
          <w:tcPr>
            <w:tcW w:w="992" w:type="dxa"/>
          </w:tcPr>
          <w:p w14:paraId="7BD6ACC2" w14:textId="752BB7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75AE8503" w14:textId="2926AA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37.145-1</w:t>
            </w:r>
          </w:p>
        </w:tc>
        <w:tc>
          <w:tcPr>
            <w:tcW w:w="709" w:type="dxa"/>
          </w:tcPr>
          <w:p w14:paraId="4331C2A5" w14:textId="4B716FA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0275</w:t>
            </w:r>
          </w:p>
        </w:tc>
        <w:tc>
          <w:tcPr>
            <w:tcW w:w="567" w:type="dxa"/>
          </w:tcPr>
          <w:p w14:paraId="670505D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6BDD109" w14:textId="59D6173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7B092E7E" w14:textId="05456A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A498B04" w14:textId="532201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</w:t>
            </w:r>
          </w:p>
        </w:tc>
        <w:tc>
          <w:tcPr>
            <w:tcW w:w="987" w:type="dxa"/>
          </w:tcPr>
          <w:p w14:paraId="6266DA03" w14:textId="5AA6E5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E866DC5" w14:textId="77777777" w:rsidTr="00F466E1">
        <w:tc>
          <w:tcPr>
            <w:tcW w:w="1129" w:type="dxa"/>
          </w:tcPr>
          <w:p w14:paraId="1D9C3937" w14:textId="462DF1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R4-2120800</w:t>
            </w:r>
          </w:p>
        </w:tc>
        <w:tc>
          <w:tcPr>
            <w:tcW w:w="1560" w:type="dxa"/>
          </w:tcPr>
          <w:p w14:paraId="0D4BBB37" w14:textId="6B99EB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37.145-1 Maintenance (Rel-15, CAT F)</w:t>
            </w:r>
          </w:p>
        </w:tc>
        <w:tc>
          <w:tcPr>
            <w:tcW w:w="992" w:type="dxa"/>
          </w:tcPr>
          <w:p w14:paraId="2D59E45B" w14:textId="0AE1BA7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6C9A3373" w14:textId="10BBD35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37.145-1</w:t>
            </w:r>
          </w:p>
        </w:tc>
        <w:tc>
          <w:tcPr>
            <w:tcW w:w="709" w:type="dxa"/>
          </w:tcPr>
          <w:p w14:paraId="72B4AC0D" w14:textId="10A724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0276</w:t>
            </w:r>
          </w:p>
        </w:tc>
        <w:tc>
          <w:tcPr>
            <w:tcW w:w="567" w:type="dxa"/>
          </w:tcPr>
          <w:p w14:paraId="1839508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9D24059" w14:textId="773A58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41FB8E38" w14:textId="14651C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A8BC5CB" w14:textId="060CDCA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0F2FF994" w14:textId="367A94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861FE18" w14:textId="77777777" w:rsidTr="00F466E1">
        <w:tc>
          <w:tcPr>
            <w:tcW w:w="1129" w:type="dxa"/>
          </w:tcPr>
          <w:p w14:paraId="4FB18C06" w14:textId="225DB06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R4-2120801</w:t>
            </w:r>
          </w:p>
        </w:tc>
        <w:tc>
          <w:tcPr>
            <w:tcW w:w="1560" w:type="dxa"/>
          </w:tcPr>
          <w:p w14:paraId="6955AF7F" w14:textId="7F44DC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37.145-1 Maintenance (Rel-16, CAT A)</w:t>
            </w:r>
          </w:p>
        </w:tc>
        <w:tc>
          <w:tcPr>
            <w:tcW w:w="992" w:type="dxa"/>
          </w:tcPr>
          <w:p w14:paraId="173A9BDE" w14:textId="0FD46A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3E7A495F" w14:textId="630164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37.145-1</w:t>
            </w:r>
          </w:p>
        </w:tc>
        <w:tc>
          <w:tcPr>
            <w:tcW w:w="709" w:type="dxa"/>
          </w:tcPr>
          <w:p w14:paraId="745DA46A" w14:textId="4784DF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0277</w:t>
            </w:r>
          </w:p>
        </w:tc>
        <w:tc>
          <w:tcPr>
            <w:tcW w:w="567" w:type="dxa"/>
          </w:tcPr>
          <w:p w14:paraId="47796DB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8730563" w14:textId="4F7908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FA25CC4" w14:textId="7151F9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2CD8EB6" w14:textId="70EB184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02E8CF36" w14:textId="061048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5A3810D" w14:textId="77777777" w:rsidTr="00F466E1">
        <w:tc>
          <w:tcPr>
            <w:tcW w:w="1129" w:type="dxa"/>
          </w:tcPr>
          <w:p w14:paraId="4BEEE494" w14:textId="3C9A98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R4-2120802</w:t>
            </w:r>
          </w:p>
        </w:tc>
        <w:tc>
          <w:tcPr>
            <w:tcW w:w="1560" w:type="dxa"/>
          </w:tcPr>
          <w:p w14:paraId="26C3D4F0" w14:textId="11D2A8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37.145-1 Maintenance (Rel-17, CAT A)</w:t>
            </w:r>
          </w:p>
        </w:tc>
        <w:tc>
          <w:tcPr>
            <w:tcW w:w="992" w:type="dxa"/>
          </w:tcPr>
          <w:p w14:paraId="41CCC67E" w14:textId="599FDC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67E7984D" w14:textId="64CAFC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37.145-1</w:t>
            </w:r>
          </w:p>
        </w:tc>
        <w:tc>
          <w:tcPr>
            <w:tcW w:w="709" w:type="dxa"/>
          </w:tcPr>
          <w:p w14:paraId="3ACABB95" w14:textId="5A502E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0278</w:t>
            </w:r>
          </w:p>
        </w:tc>
        <w:tc>
          <w:tcPr>
            <w:tcW w:w="567" w:type="dxa"/>
          </w:tcPr>
          <w:p w14:paraId="0E8B156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8C0D4D5" w14:textId="511092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8B19CA2" w14:textId="03DDF3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00D2E7F8" w14:textId="74DE29E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TEI14, TEI15</w:t>
            </w:r>
          </w:p>
        </w:tc>
        <w:tc>
          <w:tcPr>
            <w:tcW w:w="987" w:type="dxa"/>
          </w:tcPr>
          <w:p w14:paraId="3619C4E6" w14:textId="09FA72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E00311F" w14:textId="77777777" w:rsidTr="00F466E1">
        <w:tc>
          <w:tcPr>
            <w:tcW w:w="1129" w:type="dxa"/>
          </w:tcPr>
          <w:p w14:paraId="4FE62567" w14:textId="68697E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R4-2120803</w:t>
            </w:r>
          </w:p>
        </w:tc>
        <w:tc>
          <w:tcPr>
            <w:tcW w:w="1560" w:type="dxa"/>
          </w:tcPr>
          <w:p w14:paraId="4B35B456" w14:textId="32335B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37.145-2 Maintenance (Rel-15, CAT F)</w:t>
            </w:r>
          </w:p>
        </w:tc>
        <w:tc>
          <w:tcPr>
            <w:tcW w:w="992" w:type="dxa"/>
          </w:tcPr>
          <w:p w14:paraId="665431DD" w14:textId="774C87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4709D755" w14:textId="4DEE216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37.145-2</w:t>
            </w:r>
          </w:p>
        </w:tc>
        <w:tc>
          <w:tcPr>
            <w:tcW w:w="709" w:type="dxa"/>
          </w:tcPr>
          <w:p w14:paraId="5F96AEDE" w14:textId="438372C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0318</w:t>
            </w:r>
          </w:p>
        </w:tc>
        <w:tc>
          <w:tcPr>
            <w:tcW w:w="567" w:type="dxa"/>
          </w:tcPr>
          <w:p w14:paraId="32BF766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62F367F" w14:textId="24D850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0C4A8C7E" w14:textId="199929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2FC760C" w14:textId="23D00EA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</w:t>
            </w:r>
          </w:p>
        </w:tc>
        <w:tc>
          <w:tcPr>
            <w:tcW w:w="987" w:type="dxa"/>
          </w:tcPr>
          <w:p w14:paraId="4A496DA5" w14:textId="7FD01D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0535599" w14:textId="77777777" w:rsidTr="00F466E1">
        <w:tc>
          <w:tcPr>
            <w:tcW w:w="1129" w:type="dxa"/>
          </w:tcPr>
          <w:p w14:paraId="3B117E88" w14:textId="4807CC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R4-2120804</w:t>
            </w:r>
          </w:p>
        </w:tc>
        <w:tc>
          <w:tcPr>
            <w:tcW w:w="1560" w:type="dxa"/>
          </w:tcPr>
          <w:p w14:paraId="292FF615" w14:textId="6E472A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37.145-2 Maintenance (Rel-16, CAT A)</w:t>
            </w:r>
          </w:p>
        </w:tc>
        <w:tc>
          <w:tcPr>
            <w:tcW w:w="992" w:type="dxa"/>
          </w:tcPr>
          <w:p w14:paraId="300052D4" w14:textId="3B2A22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177668A2" w14:textId="5A7FD8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37.145-2</w:t>
            </w:r>
          </w:p>
        </w:tc>
        <w:tc>
          <w:tcPr>
            <w:tcW w:w="709" w:type="dxa"/>
          </w:tcPr>
          <w:p w14:paraId="3498CB9F" w14:textId="759608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0319</w:t>
            </w:r>
          </w:p>
        </w:tc>
        <w:tc>
          <w:tcPr>
            <w:tcW w:w="567" w:type="dxa"/>
          </w:tcPr>
          <w:p w14:paraId="64C8522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4046F44" w14:textId="17D3C6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92D8062" w14:textId="326EE6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1A31309" w14:textId="63817C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</w:t>
            </w:r>
          </w:p>
        </w:tc>
        <w:tc>
          <w:tcPr>
            <w:tcW w:w="987" w:type="dxa"/>
          </w:tcPr>
          <w:p w14:paraId="381DF52B" w14:textId="79951BF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E35080B" w14:textId="77777777" w:rsidTr="00F466E1">
        <w:tc>
          <w:tcPr>
            <w:tcW w:w="1129" w:type="dxa"/>
          </w:tcPr>
          <w:p w14:paraId="1DAEA63E" w14:textId="73824C7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R4-2120805</w:t>
            </w:r>
          </w:p>
        </w:tc>
        <w:tc>
          <w:tcPr>
            <w:tcW w:w="1560" w:type="dxa"/>
          </w:tcPr>
          <w:p w14:paraId="502C4841" w14:textId="68BD34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37.145-2 Maintenance (Rel-17, CAT A)</w:t>
            </w:r>
          </w:p>
        </w:tc>
        <w:tc>
          <w:tcPr>
            <w:tcW w:w="992" w:type="dxa"/>
          </w:tcPr>
          <w:p w14:paraId="4DDCB423" w14:textId="3D98901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26F78A58" w14:textId="20DD15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37.145-2</w:t>
            </w:r>
          </w:p>
        </w:tc>
        <w:tc>
          <w:tcPr>
            <w:tcW w:w="709" w:type="dxa"/>
          </w:tcPr>
          <w:p w14:paraId="01830D77" w14:textId="5C834A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0320</w:t>
            </w:r>
          </w:p>
        </w:tc>
        <w:tc>
          <w:tcPr>
            <w:tcW w:w="567" w:type="dxa"/>
          </w:tcPr>
          <w:p w14:paraId="1BA84A4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353FB0" w14:textId="33E01F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FD8F806" w14:textId="3827500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1AFDF65" w14:textId="57369E7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</w:t>
            </w:r>
          </w:p>
        </w:tc>
        <w:tc>
          <w:tcPr>
            <w:tcW w:w="987" w:type="dxa"/>
          </w:tcPr>
          <w:p w14:paraId="031A2CCB" w14:textId="65695D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CB386EC" w14:textId="77777777" w:rsidTr="00F466E1">
        <w:tc>
          <w:tcPr>
            <w:tcW w:w="1129" w:type="dxa"/>
          </w:tcPr>
          <w:p w14:paraId="04A41461" w14:textId="5E4BB16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R4-2117108</w:t>
            </w:r>
          </w:p>
        </w:tc>
        <w:tc>
          <w:tcPr>
            <w:tcW w:w="1560" w:type="dxa"/>
          </w:tcPr>
          <w:p w14:paraId="25AE8729" w14:textId="18E264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37.880: ACS of PSNB handset receivers</w:t>
            </w:r>
          </w:p>
        </w:tc>
        <w:tc>
          <w:tcPr>
            <w:tcW w:w="992" w:type="dxa"/>
          </w:tcPr>
          <w:p w14:paraId="3383F308" w14:textId="402670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 Technologies France</w:t>
            </w:r>
          </w:p>
        </w:tc>
        <w:tc>
          <w:tcPr>
            <w:tcW w:w="850" w:type="dxa"/>
          </w:tcPr>
          <w:p w14:paraId="680F4A27" w14:textId="1DB2825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37.880</w:t>
            </w:r>
          </w:p>
        </w:tc>
        <w:tc>
          <w:tcPr>
            <w:tcW w:w="709" w:type="dxa"/>
          </w:tcPr>
          <w:p w14:paraId="2D9CA89D" w14:textId="643F57E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0002</w:t>
            </w:r>
          </w:p>
        </w:tc>
        <w:tc>
          <w:tcPr>
            <w:tcW w:w="567" w:type="dxa"/>
          </w:tcPr>
          <w:p w14:paraId="6DFD5ED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C2BFC61" w14:textId="6D1B8B3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E7DD767" w14:textId="54B878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CBD4CCE" w14:textId="43E43D0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LTE_NR_HPUE_FWVM-Core</w:t>
            </w:r>
          </w:p>
        </w:tc>
        <w:tc>
          <w:tcPr>
            <w:tcW w:w="987" w:type="dxa"/>
          </w:tcPr>
          <w:p w14:paraId="75385220" w14:textId="26074A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6332D846" w14:textId="77777777" w:rsidTr="00F466E1">
        <w:tc>
          <w:tcPr>
            <w:tcW w:w="1129" w:type="dxa"/>
          </w:tcPr>
          <w:p w14:paraId="2DAE8D25" w14:textId="309FED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R4-2119881</w:t>
            </w:r>
          </w:p>
        </w:tc>
        <w:tc>
          <w:tcPr>
            <w:tcW w:w="1560" w:type="dxa"/>
          </w:tcPr>
          <w:p w14:paraId="1C699E0F" w14:textId="025D280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37.880: ACS of PSNB handset receivers</w:t>
            </w:r>
          </w:p>
        </w:tc>
        <w:tc>
          <w:tcPr>
            <w:tcW w:w="992" w:type="dxa"/>
          </w:tcPr>
          <w:p w14:paraId="1AE16238" w14:textId="4AD4AF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 Technologies France</w:t>
            </w:r>
          </w:p>
        </w:tc>
        <w:tc>
          <w:tcPr>
            <w:tcW w:w="850" w:type="dxa"/>
          </w:tcPr>
          <w:p w14:paraId="5381BDBB" w14:textId="5C5681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37.880</w:t>
            </w:r>
          </w:p>
        </w:tc>
        <w:tc>
          <w:tcPr>
            <w:tcW w:w="709" w:type="dxa"/>
          </w:tcPr>
          <w:p w14:paraId="3358A266" w14:textId="7DA1E3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0002</w:t>
            </w:r>
          </w:p>
        </w:tc>
        <w:tc>
          <w:tcPr>
            <w:tcW w:w="567" w:type="dxa"/>
          </w:tcPr>
          <w:p w14:paraId="6A5AF95F" w14:textId="46A686C2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F1D94F1" w14:textId="7D8C90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CE7BCD0" w14:textId="1487B8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1435A8C" w14:textId="35BB162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LTE_NR_HPUE_FWVM-Core</w:t>
            </w:r>
          </w:p>
        </w:tc>
        <w:tc>
          <w:tcPr>
            <w:tcW w:w="987" w:type="dxa"/>
          </w:tcPr>
          <w:p w14:paraId="5FF55E63" w14:textId="654C8C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DC18EB6" w14:textId="77777777" w:rsidTr="00F466E1">
        <w:tc>
          <w:tcPr>
            <w:tcW w:w="1129" w:type="dxa"/>
          </w:tcPr>
          <w:p w14:paraId="0779ACB5" w14:textId="058CD37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R4-2120830</w:t>
            </w:r>
          </w:p>
        </w:tc>
        <w:tc>
          <w:tcPr>
            <w:tcW w:w="1560" w:type="dxa"/>
          </w:tcPr>
          <w:p w14:paraId="61E3549F" w14:textId="0699D6C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TR 37.941 maintenance (Rel-16, CAT F)</w:t>
            </w:r>
          </w:p>
        </w:tc>
        <w:tc>
          <w:tcPr>
            <w:tcW w:w="992" w:type="dxa"/>
          </w:tcPr>
          <w:p w14:paraId="693252CB" w14:textId="56D224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4A9F1953" w14:textId="56BD0B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37.941</w:t>
            </w:r>
          </w:p>
        </w:tc>
        <w:tc>
          <w:tcPr>
            <w:tcW w:w="709" w:type="dxa"/>
          </w:tcPr>
          <w:p w14:paraId="549B6E5A" w14:textId="2D6236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0029</w:t>
            </w:r>
          </w:p>
        </w:tc>
        <w:tc>
          <w:tcPr>
            <w:tcW w:w="567" w:type="dxa"/>
          </w:tcPr>
          <w:p w14:paraId="69E54D6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CD873E4" w14:textId="2BCA25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6E2C021" w14:textId="0506DC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3F184B6" w14:textId="735699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OTA_BS_testing</w:t>
            </w:r>
          </w:p>
        </w:tc>
        <w:tc>
          <w:tcPr>
            <w:tcW w:w="987" w:type="dxa"/>
          </w:tcPr>
          <w:p w14:paraId="537D01F9" w14:textId="5C4644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8BD3118" w14:textId="77777777" w:rsidTr="00F466E1">
        <w:tc>
          <w:tcPr>
            <w:tcW w:w="1129" w:type="dxa"/>
          </w:tcPr>
          <w:p w14:paraId="4EB28250" w14:textId="5D1124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R4-2117037</w:t>
            </w:r>
          </w:p>
        </w:tc>
        <w:tc>
          <w:tcPr>
            <w:tcW w:w="1560" w:type="dxa"/>
          </w:tcPr>
          <w:p w14:paraId="313E0C68" w14:textId="75BB10E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clarify default Tx-Rx spacing for NR Band n24</w:t>
            </w:r>
          </w:p>
        </w:tc>
        <w:tc>
          <w:tcPr>
            <w:tcW w:w="992" w:type="dxa"/>
          </w:tcPr>
          <w:p w14:paraId="346EC75A" w14:textId="2484F24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Ligado Networks</w:t>
            </w:r>
          </w:p>
        </w:tc>
        <w:tc>
          <w:tcPr>
            <w:tcW w:w="850" w:type="dxa"/>
          </w:tcPr>
          <w:p w14:paraId="18E28BCF" w14:textId="1B5008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61A3BF2" w14:textId="68716D3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0928</w:t>
            </w:r>
          </w:p>
        </w:tc>
        <w:tc>
          <w:tcPr>
            <w:tcW w:w="567" w:type="dxa"/>
          </w:tcPr>
          <w:p w14:paraId="777A922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445907A" w14:textId="6277A9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BC455AF" w14:textId="23B9061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61811B5" w14:textId="0C2C8A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NR_band_n24-Core</w:t>
            </w:r>
          </w:p>
        </w:tc>
        <w:tc>
          <w:tcPr>
            <w:tcW w:w="987" w:type="dxa"/>
          </w:tcPr>
          <w:p w14:paraId="446C45C3" w14:textId="23B84C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postponed</w:t>
            </w:r>
          </w:p>
        </w:tc>
      </w:tr>
      <w:tr w:rsidR="00F466E1" w14:paraId="4271FAAB" w14:textId="77777777" w:rsidTr="00F466E1">
        <w:tc>
          <w:tcPr>
            <w:tcW w:w="1129" w:type="dxa"/>
          </w:tcPr>
          <w:p w14:paraId="29C94F8C" w14:textId="29AA4E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R4-2117056</w:t>
            </w:r>
          </w:p>
        </w:tc>
        <w:tc>
          <w:tcPr>
            <w:tcW w:w="1560" w:type="dxa"/>
          </w:tcPr>
          <w:p w14:paraId="2AFD8155" w14:textId="059B49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Removal of BCS5 from 38.101-1</w:t>
            </w:r>
          </w:p>
        </w:tc>
        <w:tc>
          <w:tcPr>
            <w:tcW w:w="992" w:type="dxa"/>
          </w:tcPr>
          <w:p w14:paraId="5A575AB1" w14:textId="31561C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643F16B5" w14:textId="4FA27E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635718DC" w14:textId="27EB6D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0929</w:t>
            </w:r>
          </w:p>
        </w:tc>
        <w:tc>
          <w:tcPr>
            <w:tcW w:w="567" w:type="dxa"/>
          </w:tcPr>
          <w:p w14:paraId="1F619A7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E6FD2AB" w14:textId="0DC89B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2F1EB99" w14:textId="63FA18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5E821A0" w14:textId="0C9D50B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NR_BCS4-Core</w:t>
            </w:r>
          </w:p>
        </w:tc>
        <w:tc>
          <w:tcPr>
            <w:tcW w:w="987" w:type="dxa"/>
          </w:tcPr>
          <w:p w14:paraId="255ED72F" w14:textId="0A2F50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19702480" w14:textId="77777777" w:rsidTr="00F466E1">
        <w:tc>
          <w:tcPr>
            <w:tcW w:w="1129" w:type="dxa"/>
          </w:tcPr>
          <w:p w14:paraId="2BD5C433" w14:textId="7E35119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R4-2117066</w:t>
            </w:r>
          </w:p>
        </w:tc>
        <w:tc>
          <w:tcPr>
            <w:tcW w:w="1560" w:type="dxa"/>
          </w:tcPr>
          <w:p w14:paraId="42D4918C" w14:textId="54F1F9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Clarification on applicability of RB restriction for n39 and n98</w:t>
            </w:r>
          </w:p>
        </w:tc>
        <w:tc>
          <w:tcPr>
            <w:tcW w:w="992" w:type="dxa"/>
          </w:tcPr>
          <w:p w14:paraId="6FE08A76" w14:textId="6207E1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142CD292" w14:textId="6371D4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696EEB4" w14:textId="20E58E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0930</w:t>
            </w:r>
          </w:p>
        </w:tc>
        <w:tc>
          <w:tcPr>
            <w:tcW w:w="567" w:type="dxa"/>
          </w:tcPr>
          <w:p w14:paraId="375023B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8760EE7" w14:textId="21A6062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4265FFB" w14:textId="7945FE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F3CCC2A" w14:textId="0D2F04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NR_UE_PC2_n39-Core</w:t>
            </w:r>
          </w:p>
        </w:tc>
        <w:tc>
          <w:tcPr>
            <w:tcW w:w="987" w:type="dxa"/>
          </w:tcPr>
          <w:p w14:paraId="6A7158FF" w14:textId="5FCA62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C59899C" w14:textId="77777777" w:rsidTr="00F466E1">
        <w:tc>
          <w:tcPr>
            <w:tcW w:w="1129" w:type="dxa"/>
          </w:tcPr>
          <w:p w14:paraId="5E13E49B" w14:textId="2200FE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R4-2117077</w:t>
            </w:r>
          </w:p>
        </w:tc>
        <w:tc>
          <w:tcPr>
            <w:tcW w:w="1560" w:type="dxa"/>
          </w:tcPr>
          <w:p w14:paraId="3C35F230" w14:textId="1B2BF8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PC2 UE RF requirements of n34 in Rel-17 TS 38.101-1</w:t>
            </w:r>
          </w:p>
        </w:tc>
        <w:tc>
          <w:tcPr>
            <w:tcW w:w="992" w:type="dxa"/>
          </w:tcPr>
          <w:p w14:paraId="7C98FA25" w14:textId="00DDAD6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</w:t>
            </w:r>
          </w:p>
        </w:tc>
        <w:tc>
          <w:tcPr>
            <w:tcW w:w="850" w:type="dxa"/>
          </w:tcPr>
          <w:p w14:paraId="13C14E10" w14:textId="5350DE1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9DC6F96" w14:textId="6065FF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0931</w:t>
            </w:r>
          </w:p>
        </w:tc>
        <w:tc>
          <w:tcPr>
            <w:tcW w:w="567" w:type="dxa"/>
          </w:tcPr>
          <w:p w14:paraId="18B1BB0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56137AF" w14:textId="43F8D5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DA23899" w14:textId="3C15F5E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3622185" w14:textId="3188B7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</w:t>
            </w:r>
          </w:p>
        </w:tc>
        <w:tc>
          <w:tcPr>
            <w:tcW w:w="987" w:type="dxa"/>
          </w:tcPr>
          <w:p w14:paraId="26ACC049" w14:textId="64F775D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52CF8D2E" w14:textId="77777777" w:rsidTr="00F466E1">
        <w:tc>
          <w:tcPr>
            <w:tcW w:w="1129" w:type="dxa"/>
          </w:tcPr>
          <w:p w14:paraId="646C04D1" w14:textId="7F68110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R4-2117088</w:t>
            </w:r>
          </w:p>
        </w:tc>
        <w:tc>
          <w:tcPr>
            <w:tcW w:w="1560" w:type="dxa"/>
          </w:tcPr>
          <w:p w14:paraId="1F01A982" w14:textId="566201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PC2 UE RF requirements of n34 in Rel-17 TS 38.101-1</w:t>
            </w:r>
          </w:p>
        </w:tc>
        <w:tc>
          <w:tcPr>
            <w:tcW w:w="992" w:type="dxa"/>
          </w:tcPr>
          <w:p w14:paraId="1DD0A311" w14:textId="08F0A6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</w:t>
            </w:r>
          </w:p>
        </w:tc>
        <w:tc>
          <w:tcPr>
            <w:tcW w:w="850" w:type="dxa"/>
          </w:tcPr>
          <w:p w14:paraId="680C778C" w14:textId="13327E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15334CA" w14:textId="131A01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0932</w:t>
            </w:r>
          </w:p>
        </w:tc>
        <w:tc>
          <w:tcPr>
            <w:tcW w:w="567" w:type="dxa"/>
          </w:tcPr>
          <w:p w14:paraId="301CF7A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56C74B" w14:textId="67A72B2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6287677" w14:textId="132EA8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955947D" w14:textId="7FFA2EA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NR_UE_PC2_n34 </w:t>
            </w:r>
          </w:p>
        </w:tc>
        <w:tc>
          <w:tcPr>
            <w:tcW w:w="987" w:type="dxa"/>
          </w:tcPr>
          <w:p w14:paraId="732E5068" w14:textId="3BDC1FA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110D2220" w14:textId="77777777" w:rsidTr="00F466E1">
        <w:tc>
          <w:tcPr>
            <w:tcW w:w="1129" w:type="dxa"/>
          </w:tcPr>
          <w:p w14:paraId="3F98ED2D" w14:textId="3FE2E09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R4-2119853</w:t>
            </w:r>
          </w:p>
        </w:tc>
        <w:tc>
          <w:tcPr>
            <w:tcW w:w="1560" w:type="dxa"/>
          </w:tcPr>
          <w:p w14:paraId="68CF9BE8" w14:textId="7DCEFF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PC2 UE RF requirements of n34 in Rel-17 TS 38.101-1</w:t>
            </w:r>
          </w:p>
        </w:tc>
        <w:tc>
          <w:tcPr>
            <w:tcW w:w="992" w:type="dxa"/>
          </w:tcPr>
          <w:p w14:paraId="7F9CF4D6" w14:textId="092091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</w:t>
            </w:r>
          </w:p>
        </w:tc>
        <w:tc>
          <w:tcPr>
            <w:tcW w:w="850" w:type="dxa"/>
          </w:tcPr>
          <w:p w14:paraId="4369A29D" w14:textId="41751D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6903807" w14:textId="44F803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0932</w:t>
            </w:r>
          </w:p>
        </w:tc>
        <w:tc>
          <w:tcPr>
            <w:tcW w:w="567" w:type="dxa"/>
          </w:tcPr>
          <w:p w14:paraId="25C239F7" w14:textId="79B2969B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7366EE8" w14:textId="5348BB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E497A44" w14:textId="284B66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13E4878E" w14:textId="6FA304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NR_UE_PC2_n34 </w:t>
            </w:r>
          </w:p>
        </w:tc>
        <w:tc>
          <w:tcPr>
            <w:tcW w:w="987" w:type="dxa"/>
          </w:tcPr>
          <w:p w14:paraId="41310803" w14:textId="5BE539D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8C742F0" w14:textId="77777777" w:rsidTr="00F466E1">
        <w:tc>
          <w:tcPr>
            <w:tcW w:w="1129" w:type="dxa"/>
          </w:tcPr>
          <w:p w14:paraId="1A3A90B6" w14:textId="3F5FCE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R4-2117089</w:t>
            </w:r>
          </w:p>
        </w:tc>
        <w:tc>
          <w:tcPr>
            <w:tcW w:w="1560" w:type="dxa"/>
          </w:tcPr>
          <w:p w14:paraId="53CE68D6" w14:textId="597277E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PC2 UE RF requirements of n39 in Rel-17 TS 38.101-1</w:t>
            </w:r>
          </w:p>
        </w:tc>
        <w:tc>
          <w:tcPr>
            <w:tcW w:w="992" w:type="dxa"/>
          </w:tcPr>
          <w:p w14:paraId="3098C7F7" w14:textId="176F15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</w:t>
            </w:r>
          </w:p>
        </w:tc>
        <w:tc>
          <w:tcPr>
            <w:tcW w:w="850" w:type="dxa"/>
          </w:tcPr>
          <w:p w14:paraId="703C099F" w14:textId="1BA783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A4A101F" w14:textId="045B5E8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0933</w:t>
            </w:r>
          </w:p>
        </w:tc>
        <w:tc>
          <w:tcPr>
            <w:tcW w:w="567" w:type="dxa"/>
          </w:tcPr>
          <w:p w14:paraId="16595CB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D479294" w14:textId="4046C5A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DCF2264" w14:textId="761952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E671C16" w14:textId="4475AFD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NR_UE_PC2_n39-Core</w:t>
            </w:r>
          </w:p>
        </w:tc>
        <w:tc>
          <w:tcPr>
            <w:tcW w:w="987" w:type="dxa"/>
          </w:tcPr>
          <w:p w14:paraId="64AD55F3" w14:textId="71E729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43FE70A" w14:textId="77777777" w:rsidTr="00F466E1">
        <w:tc>
          <w:tcPr>
            <w:tcW w:w="1129" w:type="dxa"/>
          </w:tcPr>
          <w:p w14:paraId="372CFF79" w14:textId="628F49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R4-2117099</w:t>
            </w:r>
          </w:p>
        </w:tc>
        <w:tc>
          <w:tcPr>
            <w:tcW w:w="1560" w:type="dxa"/>
          </w:tcPr>
          <w:p w14:paraId="54519D39" w14:textId="2DF7BF7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CatF n74 Coexistence</w:t>
            </w:r>
          </w:p>
        </w:tc>
        <w:tc>
          <w:tcPr>
            <w:tcW w:w="992" w:type="dxa"/>
          </w:tcPr>
          <w:p w14:paraId="5A096C7F" w14:textId="1479B3F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36942758" w14:textId="1BFAD6B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6CB62153" w14:textId="010CE4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0934</w:t>
            </w:r>
          </w:p>
        </w:tc>
        <w:tc>
          <w:tcPr>
            <w:tcW w:w="567" w:type="dxa"/>
          </w:tcPr>
          <w:p w14:paraId="22295C7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7CE4AFB" w14:textId="66AFAC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301F46AB" w14:textId="7C6B51C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AE6CC89" w14:textId="3C2DBB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4341895F" w14:textId="4190460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merged</w:t>
            </w:r>
          </w:p>
        </w:tc>
      </w:tr>
      <w:tr w:rsidR="00F466E1" w14:paraId="4FBF2CB8" w14:textId="77777777" w:rsidTr="00F466E1">
        <w:tc>
          <w:tcPr>
            <w:tcW w:w="1129" w:type="dxa"/>
          </w:tcPr>
          <w:p w14:paraId="11F58C58" w14:textId="74236EE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R4-2117100</w:t>
            </w:r>
          </w:p>
        </w:tc>
        <w:tc>
          <w:tcPr>
            <w:tcW w:w="1560" w:type="dxa"/>
          </w:tcPr>
          <w:p w14:paraId="1415D28E" w14:textId="0E6268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for maintenance on n74 co-existence for TS 38.101-1</w:t>
            </w:r>
          </w:p>
        </w:tc>
        <w:tc>
          <w:tcPr>
            <w:tcW w:w="992" w:type="dxa"/>
          </w:tcPr>
          <w:p w14:paraId="243B491C" w14:textId="705046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NTT DOCOMO INC., SoftBank Corp.</w:t>
            </w:r>
          </w:p>
        </w:tc>
        <w:tc>
          <w:tcPr>
            <w:tcW w:w="850" w:type="dxa"/>
          </w:tcPr>
          <w:p w14:paraId="11708181" w14:textId="52A4DF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424EC89" w14:textId="1A276C1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0935</w:t>
            </w:r>
          </w:p>
        </w:tc>
        <w:tc>
          <w:tcPr>
            <w:tcW w:w="567" w:type="dxa"/>
          </w:tcPr>
          <w:p w14:paraId="3792FFD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D6E8EB0" w14:textId="756A64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564C1C4" w14:textId="0D9C95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56A4F25" w14:textId="4B2118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0A6B4192" w14:textId="4FB063B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41F23132" w14:textId="77777777" w:rsidTr="00F466E1">
        <w:tc>
          <w:tcPr>
            <w:tcW w:w="1129" w:type="dxa"/>
          </w:tcPr>
          <w:p w14:paraId="396FD1C2" w14:textId="035614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R4-2117101</w:t>
            </w:r>
          </w:p>
        </w:tc>
        <w:tc>
          <w:tcPr>
            <w:tcW w:w="1560" w:type="dxa"/>
          </w:tcPr>
          <w:p w14:paraId="11CECA2F" w14:textId="186984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for maintenance on n74 co-existence for TS 38.101-1</w:t>
            </w:r>
          </w:p>
        </w:tc>
        <w:tc>
          <w:tcPr>
            <w:tcW w:w="992" w:type="dxa"/>
          </w:tcPr>
          <w:p w14:paraId="452F2439" w14:textId="231EFF4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NTT DOCOMO INC., SoftBank Corp.</w:t>
            </w:r>
          </w:p>
        </w:tc>
        <w:tc>
          <w:tcPr>
            <w:tcW w:w="850" w:type="dxa"/>
          </w:tcPr>
          <w:p w14:paraId="3C8D6C8F" w14:textId="773410D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88A793A" w14:textId="237633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0936</w:t>
            </w:r>
          </w:p>
        </w:tc>
        <w:tc>
          <w:tcPr>
            <w:tcW w:w="567" w:type="dxa"/>
          </w:tcPr>
          <w:p w14:paraId="1359604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6CFD5E4" w14:textId="08AE7F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E4D71F4" w14:textId="295333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0C198D96" w14:textId="77F907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4B597534" w14:textId="27B44D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671A14A8" w14:textId="77777777" w:rsidTr="00F466E1">
        <w:tc>
          <w:tcPr>
            <w:tcW w:w="1129" w:type="dxa"/>
          </w:tcPr>
          <w:p w14:paraId="1D71369D" w14:textId="6E9765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R4-2117102</w:t>
            </w:r>
          </w:p>
        </w:tc>
        <w:tc>
          <w:tcPr>
            <w:tcW w:w="1560" w:type="dxa"/>
          </w:tcPr>
          <w:p w14:paraId="1B48E5C7" w14:textId="411F70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CatF n74 AMPR</w:t>
            </w:r>
          </w:p>
        </w:tc>
        <w:tc>
          <w:tcPr>
            <w:tcW w:w="992" w:type="dxa"/>
          </w:tcPr>
          <w:p w14:paraId="56A3B45F" w14:textId="6E313A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614B7960" w14:textId="719231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77C420D" w14:textId="10907B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0937</w:t>
            </w:r>
          </w:p>
        </w:tc>
        <w:tc>
          <w:tcPr>
            <w:tcW w:w="567" w:type="dxa"/>
          </w:tcPr>
          <w:p w14:paraId="64FEAEF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98ADCBA" w14:textId="11CD74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7F427860" w14:textId="11F6216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410EC8B" w14:textId="2A6C2B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084F591B" w14:textId="12CB11F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725DC31A" w14:textId="77777777" w:rsidTr="00F466E1">
        <w:tc>
          <w:tcPr>
            <w:tcW w:w="1129" w:type="dxa"/>
          </w:tcPr>
          <w:p w14:paraId="67E54FB5" w14:textId="1212A9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R4-2120029</w:t>
            </w:r>
          </w:p>
        </w:tc>
        <w:tc>
          <w:tcPr>
            <w:tcW w:w="1560" w:type="dxa"/>
          </w:tcPr>
          <w:p w14:paraId="632FBF79" w14:textId="70FC1F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CatF n74 AMPR</w:t>
            </w:r>
          </w:p>
        </w:tc>
        <w:tc>
          <w:tcPr>
            <w:tcW w:w="992" w:type="dxa"/>
          </w:tcPr>
          <w:p w14:paraId="39D1744D" w14:textId="134435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336784AA" w14:textId="3AB4D0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5594DAB" w14:textId="45C1CD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0937</w:t>
            </w:r>
          </w:p>
        </w:tc>
        <w:tc>
          <w:tcPr>
            <w:tcW w:w="567" w:type="dxa"/>
          </w:tcPr>
          <w:p w14:paraId="6E055FC7" w14:textId="36FD45C9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F383A25" w14:textId="2D6B103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0B1B8A2A" w14:textId="7F5A639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A90363D" w14:textId="49ABDF5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497D98DA" w14:textId="61A2EE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1FB5C83C" w14:textId="77777777" w:rsidTr="00F466E1">
        <w:tc>
          <w:tcPr>
            <w:tcW w:w="1129" w:type="dxa"/>
          </w:tcPr>
          <w:p w14:paraId="3C9A6D09" w14:textId="1BCF79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R4-2117103</w:t>
            </w:r>
          </w:p>
        </w:tc>
        <w:tc>
          <w:tcPr>
            <w:tcW w:w="1560" w:type="dxa"/>
          </w:tcPr>
          <w:p w14:paraId="0B55C49F" w14:textId="0167BD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CatA n74 AMPR</w:t>
            </w:r>
          </w:p>
        </w:tc>
        <w:tc>
          <w:tcPr>
            <w:tcW w:w="992" w:type="dxa"/>
          </w:tcPr>
          <w:p w14:paraId="7464ACC6" w14:textId="03CD53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55451DCA" w14:textId="7701F8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794C3F2" w14:textId="219D5D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0938</w:t>
            </w:r>
          </w:p>
        </w:tc>
        <w:tc>
          <w:tcPr>
            <w:tcW w:w="567" w:type="dxa"/>
          </w:tcPr>
          <w:p w14:paraId="012DF48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B0AC22C" w14:textId="2D2645C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46C7F7BD" w14:textId="30504F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0077E63B" w14:textId="13F9F6F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12C80D60" w14:textId="778453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26EE13A5" w14:textId="77777777" w:rsidTr="00F466E1">
        <w:tc>
          <w:tcPr>
            <w:tcW w:w="1129" w:type="dxa"/>
          </w:tcPr>
          <w:p w14:paraId="67448EF0" w14:textId="16746F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R4-2117104</w:t>
            </w:r>
          </w:p>
        </w:tc>
        <w:tc>
          <w:tcPr>
            <w:tcW w:w="1560" w:type="dxa"/>
          </w:tcPr>
          <w:p w14:paraId="4C2C87FF" w14:textId="0BDF501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CatA n74 AMPR</w:t>
            </w:r>
          </w:p>
        </w:tc>
        <w:tc>
          <w:tcPr>
            <w:tcW w:w="992" w:type="dxa"/>
          </w:tcPr>
          <w:p w14:paraId="636A104F" w14:textId="111152A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77009C42" w14:textId="609BF27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6D778FF4" w14:textId="59B24C8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0939</w:t>
            </w:r>
          </w:p>
        </w:tc>
        <w:tc>
          <w:tcPr>
            <w:tcW w:w="567" w:type="dxa"/>
          </w:tcPr>
          <w:p w14:paraId="1EDA66C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BA57965" w14:textId="282E83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562EEBC3" w14:textId="1B76AE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1176A09" w14:textId="33039E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5A4BBF13" w14:textId="2CE7652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6BFE88ED" w14:textId="77777777" w:rsidTr="00F466E1">
        <w:tc>
          <w:tcPr>
            <w:tcW w:w="1129" w:type="dxa"/>
          </w:tcPr>
          <w:p w14:paraId="0E580714" w14:textId="1ED7EF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R4-2117387</w:t>
            </w:r>
          </w:p>
        </w:tc>
        <w:tc>
          <w:tcPr>
            <w:tcW w:w="1560" w:type="dxa"/>
          </w:tcPr>
          <w:p w14:paraId="62143BF1" w14:textId="5D1831B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Introducing NR inter-band CA for 3DL Bands and 1UL band for 38.101-1</w:t>
            </w:r>
          </w:p>
        </w:tc>
        <w:tc>
          <w:tcPr>
            <w:tcW w:w="992" w:type="dxa"/>
          </w:tcPr>
          <w:p w14:paraId="3D4C76CD" w14:textId="04381E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CATT</w:t>
            </w:r>
          </w:p>
        </w:tc>
        <w:tc>
          <w:tcPr>
            <w:tcW w:w="850" w:type="dxa"/>
          </w:tcPr>
          <w:p w14:paraId="39765FAE" w14:textId="78078E6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0D415B73" w14:textId="54EF5F4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0940</w:t>
            </w:r>
          </w:p>
        </w:tc>
        <w:tc>
          <w:tcPr>
            <w:tcW w:w="567" w:type="dxa"/>
          </w:tcPr>
          <w:p w14:paraId="1F5DF7F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2FE6025" w14:textId="7E283B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3BB6C18" w14:textId="688478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82EA9E9" w14:textId="3D1C92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NR_CA_R17_3BDL_1BUL-Core</w:t>
            </w:r>
          </w:p>
        </w:tc>
        <w:tc>
          <w:tcPr>
            <w:tcW w:w="987" w:type="dxa"/>
          </w:tcPr>
          <w:p w14:paraId="61393DA3" w14:textId="0C2FA2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60464AA" w14:textId="77777777" w:rsidTr="00F466E1">
        <w:tc>
          <w:tcPr>
            <w:tcW w:w="1129" w:type="dxa"/>
          </w:tcPr>
          <w:p w14:paraId="0B62D618" w14:textId="11969CF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R4-2117708</w:t>
            </w:r>
          </w:p>
        </w:tc>
        <w:tc>
          <w:tcPr>
            <w:tcW w:w="1560" w:type="dxa"/>
          </w:tcPr>
          <w:p w14:paraId="69BC1CED" w14:textId="5A103C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38.101-1 to remove UL MIMO restriction for SUL carrier</w:t>
            </w:r>
          </w:p>
        </w:tc>
        <w:tc>
          <w:tcPr>
            <w:tcW w:w="992" w:type="dxa"/>
          </w:tcPr>
          <w:p w14:paraId="70AE9D01" w14:textId="3BF25C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</w:t>
            </w:r>
          </w:p>
        </w:tc>
        <w:tc>
          <w:tcPr>
            <w:tcW w:w="850" w:type="dxa"/>
          </w:tcPr>
          <w:p w14:paraId="75CA1CE8" w14:textId="5BD48CC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65C3DFB3" w14:textId="042A3B3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0941</w:t>
            </w:r>
          </w:p>
        </w:tc>
        <w:tc>
          <w:tcPr>
            <w:tcW w:w="567" w:type="dxa"/>
          </w:tcPr>
          <w:p w14:paraId="2669B3C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0222298" w14:textId="632E5CE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8960A7D" w14:textId="04B020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F1D657B" w14:textId="73D238E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NR_RF_FR1_enh-Core</w:t>
            </w:r>
          </w:p>
        </w:tc>
        <w:tc>
          <w:tcPr>
            <w:tcW w:w="987" w:type="dxa"/>
          </w:tcPr>
          <w:p w14:paraId="15CAF421" w14:textId="62DCCC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90DDD5E" w14:textId="77777777" w:rsidTr="00F466E1">
        <w:tc>
          <w:tcPr>
            <w:tcW w:w="1129" w:type="dxa"/>
          </w:tcPr>
          <w:p w14:paraId="371B8BEC" w14:textId="53F247B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R4-2117793</w:t>
            </w:r>
          </w:p>
        </w:tc>
        <w:tc>
          <w:tcPr>
            <w:tcW w:w="1560" w:type="dxa"/>
          </w:tcPr>
          <w:p w14:paraId="36D39C80" w14:textId="10B75A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UE maximum output power for n1 and n3 PC2</w:t>
            </w:r>
          </w:p>
        </w:tc>
        <w:tc>
          <w:tcPr>
            <w:tcW w:w="992" w:type="dxa"/>
          </w:tcPr>
          <w:p w14:paraId="6F27A414" w14:textId="650890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China Unicom</w:t>
            </w:r>
          </w:p>
        </w:tc>
        <w:tc>
          <w:tcPr>
            <w:tcW w:w="850" w:type="dxa"/>
          </w:tcPr>
          <w:p w14:paraId="5ECE7B57" w14:textId="14AEB8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325E9DFC" w14:textId="0DE85BF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0942</w:t>
            </w:r>
          </w:p>
        </w:tc>
        <w:tc>
          <w:tcPr>
            <w:tcW w:w="567" w:type="dxa"/>
          </w:tcPr>
          <w:p w14:paraId="72DF9D2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79D658C" w14:textId="261BFF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C4D6721" w14:textId="1B31076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07A2A78" w14:textId="42F4FF0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NR_PC2_UE_FDD</w:t>
            </w:r>
          </w:p>
        </w:tc>
        <w:tc>
          <w:tcPr>
            <w:tcW w:w="987" w:type="dxa"/>
          </w:tcPr>
          <w:p w14:paraId="69BBEA06" w14:textId="4BE7E9B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4D70010" w14:textId="77777777" w:rsidTr="00F466E1">
        <w:tc>
          <w:tcPr>
            <w:tcW w:w="1129" w:type="dxa"/>
          </w:tcPr>
          <w:p w14:paraId="4C042C6E" w14:textId="372A3F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R4-2117857</w:t>
            </w:r>
          </w:p>
        </w:tc>
        <w:tc>
          <w:tcPr>
            <w:tcW w:w="1560" w:type="dxa"/>
          </w:tcPr>
          <w:p w14:paraId="572963EE" w14:textId="6AC77C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38.101-1: Applicability correction for SUL</w:t>
            </w:r>
          </w:p>
        </w:tc>
        <w:tc>
          <w:tcPr>
            <w:tcW w:w="992" w:type="dxa"/>
          </w:tcPr>
          <w:p w14:paraId="69EB97D8" w14:textId="01F156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MediaTek Inc.</w:t>
            </w:r>
          </w:p>
        </w:tc>
        <w:tc>
          <w:tcPr>
            <w:tcW w:w="850" w:type="dxa"/>
          </w:tcPr>
          <w:p w14:paraId="0E2D3960" w14:textId="229610B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7FECDAC" w14:textId="720C4A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0943</w:t>
            </w:r>
          </w:p>
        </w:tc>
        <w:tc>
          <w:tcPr>
            <w:tcW w:w="567" w:type="dxa"/>
          </w:tcPr>
          <w:p w14:paraId="0525295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DB07B38" w14:textId="5C9A761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6741A83" w14:textId="2CB037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F2A0781" w14:textId="7F3FB5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NR_SUL_combos_R17-Core</w:t>
            </w:r>
          </w:p>
        </w:tc>
        <w:tc>
          <w:tcPr>
            <w:tcW w:w="987" w:type="dxa"/>
          </w:tcPr>
          <w:p w14:paraId="6A6EB9B3" w14:textId="4A1DC2D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4616B511" w14:textId="77777777" w:rsidTr="00F466E1">
        <w:tc>
          <w:tcPr>
            <w:tcW w:w="1129" w:type="dxa"/>
          </w:tcPr>
          <w:p w14:paraId="35027E5B" w14:textId="702D29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R4-2117876</w:t>
            </w:r>
          </w:p>
        </w:tc>
        <w:tc>
          <w:tcPr>
            <w:tcW w:w="1560" w:type="dxa"/>
          </w:tcPr>
          <w:p w14:paraId="3BB64A17" w14:textId="0FAEC8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38.101-1: 1024QAM</w:t>
            </w:r>
          </w:p>
        </w:tc>
        <w:tc>
          <w:tcPr>
            <w:tcW w:w="992" w:type="dxa"/>
          </w:tcPr>
          <w:p w14:paraId="5B4536CF" w14:textId="3F3EBD0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095496F8" w14:textId="64E753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0D304D90" w14:textId="1968C2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0944</w:t>
            </w:r>
          </w:p>
        </w:tc>
        <w:tc>
          <w:tcPr>
            <w:tcW w:w="567" w:type="dxa"/>
          </w:tcPr>
          <w:p w14:paraId="111C39E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2E5E2F5" w14:textId="62FE7B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8407F89" w14:textId="57CE99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D697CE4" w14:textId="2BF464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NR_DL1024QAM_FR1-Core</w:t>
            </w:r>
          </w:p>
        </w:tc>
        <w:tc>
          <w:tcPr>
            <w:tcW w:w="987" w:type="dxa"/>
          </w:tcPr>
          <w:p w14:paraId="02E92AAC" w14:textId="59B30F7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07632506" w14:textId="77777777" w:rsidTr="00F466E1">
        <w:tc>
          <w:tcPr>
            <w:tcW w:w="1129" w:type="dxa"/>
          </w:tcPr>
          <w:p w14:paraId="3DDE3D9E" w14:textId="01900F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R4-2120658</w:t>
            </w:r>
          </w:p>
        </w:tc>
        <w:tc>
          <w:tcPr>
            <w:tcW w:w="1560" w:type="dxa"/>
          </w:tcPr>
          <w:p w14:paraId="11EEA035" w14:textId="0EC1B78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38.101-1: 1024QAM</w:t>
            </w:r>
          </w:p>
        </w:tc>
        <w:tc>
          <w:tcPr>
            <w:tcW w:w="992" w:type="dxa"/>
          </w:tcPr>
          <w:p w14:paraId="0A84C183" w14:textId="38AA51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2200712B" w14:textId="78F2FAC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06024967" w14:textId="1C8B91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0944</w:t>
            </w:r>
          </w:p>
        </w:tc>
        <w:tc>
          <w:tcPr>
            <w:tcW w:w="567" w:type="dxa"/>
          </w:tcPr>
          <w:p w14:paraId="20C6B289" w14:textId="314FAF32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01BBFB81" w14:textId="5900E9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3AC2D27" w14:textId="1307F9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1F4CE7DF" w14:textId="34051D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NR_DL1024QAM_FR1-Core</w:t>
            </w:r>
          </w:p>
        </w:tc>
        <w:tc>
          <w:tcPr>
            <w:tcW w:w="987" w:type="dxa"/>
          </w:tcPr>
          <w:p w14:paraId="6468110E" w14:textId="435B06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39CA58E" w14:textId="77777777" w:rsidTr="00F466E1">
        <w:tc>
          <w:tcPr>
            <w:tcW w:w="1129" w:type="dxa"/>
          </w:tcPr>
          <w:p w14:paraId="0D83F5EB" w14:textId="2B87EE3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R4-2117909</w:t>
            </w:r>
          </w:p>
        </w:tc>
        <w:tc>
          <w:tcPr>
            <w:tcW w:w="1560" w:type="dxa"/>
          </w:tcPr>
          <w:p w14:paraId="1A7DFCDC" w14:textId="18CB4FB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on introduction of completed NR CA/DC combs with 4DL/2UL within FR1</w:t>
            </w:r>
          </w:p>
        </w:tc>
        <w:tc>
          <w:tcPr>
            <w:tcW w:w="992" w:type="dxa"/>
          </w:tcPr>
          <w:p w14:paraId="6E5A3825" w14:textId="4ABEB4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Samsung</w:t>
            </w:r>
          </w:p>
        </w:tc>
        <w:tc>
          <w:tcPr>
            <w:tcW w:w="850" w:type="dxa"/>
          </w:tcPr>
          <w:p w14:paraId="1628D470" w14:textId="11166D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376A7CDE" w14:textId="247EDD7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0945</w:t>
            </w:r>
          </w:p>
        </w:tc>
        <w:tc>
          <w:tcPr>
            <w:tcW w:w="567" w:type="dxa"/>
          </w:tcPr>
          <w:p w14:paraId="0B4522A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64DFCA9" w14:textId="3202D4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8E2C380" w14:textId="318FDA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1E72D2C1" w14:textId="76B6117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987" w:type="dxa"/>
          </w:tcPr>
          <w:p w14:paraId="360BF401" w14:textId="41C9C2A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0B01522" w14:textId="77777777" w:rsidTr="00F466E1">
        <w:tc>
          <w:tcPr>
            <w:tcW w:w="1129" w:type="dxa"/>
          </w:tcPr>
          <w:p w14:paraId="707848C8" w14:textId="7E277C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R4-2117958</w:t>
            </w:r>
          </w:p>
        </w:tc>
        <w:tc>
          <w:tcPr>
            <w:tcW w:w="1560" w:type="dxa"/>
          </w:tcPr>
          <w:p w14:paraId="518D0882" w14:textId="4BEB172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CR: Rel-17 Inter-band CA Operating Bands</w:t>
            </w:r>
          </w:p>
        </w:tc>
        <w:tc>
          <w:tcPr>
            <w:tcW w:w="992" w:type="dxa"/>
          </w:tcPr>
          <w:p w14:paraId="2A8C33C7" w14:textId="14E3A9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5FAB16E2" w14:textId="7CF042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199C1C8" w14:textId="2842C2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0946</w:t>
            </w:r>
          </w:p>
        </w:tc>
        <w:tc>
          <w:tcPr>
            <w:tcW w:w="567" w:type="dxa"/>
          </w:tcPr>
          <w:p w14:paraId="42ABDBC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61BAED2" w14:textId="24299FD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F0E9157" w14:textId="6BE60FE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CEABBC0" w14:textId="73FD53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987" w:type="dxa"/>
          </w:tcPr>
          <w:p w14:paraId="0431AC6A" w14:textId="5884F0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not pursued</w:t>
            </w:r>
          </w:p>
        </w:tc>
      </w:tr>
      <w:tr w:rsidR="00F466E1" w14:paraId="2AF4DAC3" w14:textId="77777777" w:rsidTr="00F466E1">
        <w:tc>
          <w:tcPr>
            <w:tcW w:w="1129" w:type="dxa"/>
          </w:tcPr>
          <w:p w14:paraId="63DC1655" w14:textId="0E7939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R4-2117967</w:t>
            </w:r>
          </w:p>
        </w:tc>
        <w:tc>
          <w:tcPr>
            <w:tcW w:w="1560" w:type="dxa"/>
          </w:tcPr>
          <w:p w14:paraId="0D5198D8" w14:textId="5B94CC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CR: Rel-17 38.101-1 Corrections on spurious emission band UE co-existence</w:t>
            </w:r>
          </w:p>
        </w:tc>
        <w:tc>
          <w:tcPr>
            <w:tcW w:w="992" w:type="dxa"/>
          </w:tcPr>
          <w:p w14:paraId="0E614168" w14:textId="767CA63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4416E954" w14:textId="270193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3E021E59" w14:textId="0296AB6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0947</w:t>
            </w:r>
          </w:p>
        </w:tc>
        <w:tc>
          <w:tcPr>
            <w:tcW w:w="567" w:type="dxa"/>
          </w:tcPr>
          <w:p w14:paraId="7253063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6222333" w14:textId="693935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6AD56CA" w14:textId="52BDAF7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2E72F38" w14:textId="52028FA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NR_n85-Core</w:t>
            </w:r>
          </w:p>
        </w:tc>
        <w:tc>
          <w:tcPr>
            <w:tcW w:w="987" w:type="dxa"/>
          </w:tcPr>
          <w:p w14:paraId="4A0B34C9" w14:textId="474DBE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4DDEE3A" w14:textId="77777777" w:rsidTr="00F466E1">
        <w:tc>
          <w:tcPr>
            <w:tcW w:w="1129" w:type="dxa"/>
          </w:tcPr>
          <w:p w14:paraId="246748DD" w14:textId="2108E4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R4-2117984</w:t>
            </w:r>
          </w:p>
        </w:tc>
        <w:tc>
          <w:tcPr>
            <w:tcW w:w="1560" w:type="dxa"/>
          </w:tcPr>
          <w:p w14:paraId="2963035A" w14:textId="6D2AADB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38.101-1: MSD test configurations modification for US inter-band CA combinations with n77</w:t>
            </w:r>
          </w:p>
        </w:tc>
        <w:tc>
          <w:tcPr>
            <w:tcW w:w="992" w:type="dxa"/>
          </w:tcPr>
          <w:p w14:paraId="56846EF5" w14:textId="195746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31A18FFC" w14:textId="443B9A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E1D8E5D" w14:textId="3DAD4C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0948</w:t>
            </w:r>
          </w:p>
        </w:tc>
        <w:tc>
          <w:tcPr>
            <w:tcW w:w="567" w:type="dxa"/>
          </w:tcPr>
          <w:p w14:paraId="6EEB5B2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613D68E" w14:textId="3C697C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521AF035" w14:textId="35D404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E7E0D4C" w14:textId="21B1F6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987" w:type="dxa"/>
          </w:tcPr>
          <w:p w14:paraId="74D119F6" w14:textId="43414B1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38FEC8A5" w14:textId="77777777" w:rsidTr="00F466E1">
        <w:tc>
          <w:tcPr>
            <w:tcW w:w="1129" w:type="dxa"/>
          </w:tcPr>
          <w:p w14:paraId="7EAA7AC0" w14:textId="216443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R4-2119867</w:t>
            </w:r>
          </w:p>
        </w:tc>
        <w:tc>
          <w:tcPr>
            <w:tcW w:w="1560" w:type="dxa"/>
          </w:tcPr>
          <w:p w14:paraId="6D341960" w14:textId="1E72CC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38.101-1: MSD test configurations modification for US inter-band CA combinations with n77</w:t>
            </w:r>
          </w:p>
        </w:tc>
        <w:tc>
          <w:tcPr>
            <w:tcW w:w="992" w:type="dxa"/>
          </w:tcPr>
          <w:p w14:paraId="02BE5B02" w14:textId="351D18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5BB61B31" w14:textId="3831AA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43DFADF" w14:textId="6469DE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0948</w:t>
            </w:r>
          </w:p>
        </w:tc>
        <w:tc>
          <w:tcPr>
            <w:tcW w:w="567" w:type="dxa"/>
          </w:tcPr>
          <w:p w14:paraId="08CE2637" w14:textId="4C8A0CE6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679CC05A" w14:textId="671DAE1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38C3BA1" w14:textId="78ABAC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5D8376D" w14:textId="6CF9FB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987" w:type="dxa"/>
          </w:tcPr>
          <w:p w14:paraId="42D32352" w14:textId="4D26588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EA0B010" w14:textId="77777777" w:rsidTr="00F466E1">
        <w:tc>
          <w:tcPr>
            <w:tcW w:w="1129" w:type="dxa"/>
          </w:tcPr>
          <w:p w14:paraId="1CEAC1CC" w14:textId="158F0DB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R4-2117987</w:t>
            </w:r>
          </w:p>
        </w:tc>
        <w:tc>
          <w:tcPr>
            <w:tcW w:w="1560" w:type="dxa"/>
          </w:tcPr>
          <w:p w14:paraId="75197623" w14:textId="2C0DC5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38.101-1: Remove unsupported channel BWs for n25 and n79</w:t>
            </w:r>
          </w:p>
        </w:tc>
        <w:tc>
          <w:tcPr>
            <w:tcW w:w="992" w:type="dxa"/>
          </w:tcPr>
          <w:p w14:paraId="6CD62468" w14:textId="276EE1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6E3FA82F" w14:textId="63CEB6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B23FD66" w14:textId="0C294CE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0949</w:t>
            </w:r>
          </w:p>
        </w:tc>
        <w:tc>
          <w:tcPr>
            <w:tcW w:w="567" w:type="dxa"/>
          </w:tcPr>
          <w:p w14:paraId="4EBD024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40E326B" w14:textId="277751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FB102AB" w14:textId="279159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74C0451E" w14:textId="0E26A0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NR_bands_R17_BWs-Core</w:t>
            </w:r>
          </w:p>
        </w:tc>
        <w:tc>
          <w:tcPr>
            <w:tcW w:w="987" w:type="dxa"/>
          </w:tcPr>
          <w:p w14:paraId="0F28786D" w14:textId="7AF902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54486F33" w14:textId="77777777" w:rsidTr="00F466E1">
        <w:tc>
          <w:tcPr>
            <w:tcW w:w="1129" w:type="dxa"/>
          </w:tcPr>
          <w:p w14:paraId="0D7A65DC" w14:textId="79DEEC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R4-2119872</w:t>
            </w:r>
          </w:p>
        </w:tc>
        <w:tc>
          <w:tcPr>
            <w:tcW w:w="1560" w:type="dxa"/>
          </w:tcPr>
          <w:p w14:paraId="2BA27294" w14:textId="78237D0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38.101-1: Remove unsupported channel BWs for n25 and n79</w:t>
            </w:r>
          </w:p>
        </w:tc>
        <w:tc>
          <w:tcPr>
            <w:tcW w:w="992" w:type="dxa"/>
          </w:tcPr>
          <w:p w14:paraId="12126073" w14:textId="047F8A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660AD698" w14:textId="2BF008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8D7759C" w14:textId="327812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0949</w:t>
            </w:r>
          </w:p>
        </w:tc>
        <w:tc>
          <w:tcPr>
            <w:tcW w:w="567" w:type="dxa"/>
          </w:tcPr>
          <w:p w14:paraId="0CC7CD33" w14:textId="39B692DB" w:rsidR="00AB1096" w:rsidRPr="00F466E1" w:rsidRDefault="00BD390B" w:rsidP="00AB109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6817C3BD" w14:textId="43586D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2BD1BEC" w14:textId="326EF6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BE52D03" w14:textId="65E76B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NR_bands_R17_BWs-Core</w:t>
            </w:r>
          </w:p>
        </w:tc>
        <w:tc>
          <w:tcPr>
            <w:tcW w:w="987" w:type="dxa"/>
          </w:tcPr>
          <w:p w14:paraId="01FCA4BC" w14:textId="7A2615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7239989" w14:textId="77777777" w:rsidTr="00F466E1">
        <w:tc>
          <w:tcPr>
            <w:tcW w:w="1129" w:type="dxa"/>
          </w:tcPr>
          <w:p w14:paraId="1053A7CC" w14:textId="1BC5F3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R4-2118155</w:t>
            </w:r>
          </w:p>
        </w:tc>
        <w:tc>
          <w:tcPr>
            <w:tcW w:w="1560" w:type="dxa"/>
          </w:tcPr>
          <w:p w14:paraId="7458FD78" w14:textId="140896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38.101-1: Adding channel BW support in existing NR bands</w:t>
            </w:r>
          </w:p>
        </w:tc>
        <w:tc>
          <w:tcPr>
            <w:tcW w:w="992" w:type="dxa"/>
          </w:tcPr>
          <w:p w14:paraId="1500E5EC" w14:textId="28847E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5E8155FD" w14:textId="7DF9E2E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2CCC126" w14:textId="768306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0950</w:t>
            </w:r>
          </w:p>
        </w:tc>
        <w:tc>
          <w:tcPr>
            <w:tcW w:w="567" w:type="dxa"/>
          </w:tcPr>
          <w:p w14:paraId="241A9A6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BA26C30" w14:textId="1B9747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11D3034" w14:textId="15B1B6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7CEE84D" w14:textId="5DA069A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NR_bands_R17_BWs</w:t>
            </w:r>
          </w:p>
        </w:tc>
        <w:tc>
          <w:tcPr>
            <w:tcW w:w="987" w:type="dxa"/>
          </w:tcPr>
          <w:p w14:paraId="47B2884C" w14:textId="6E0220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04BBA31" w14:textId="77777777" w:rsidTr="00F466E1">
        <w:tc>
          <w:tcPr>
            <w:tcW w:w="1129" w:type="dxa"/>
          </w:tcPr>
          <w:p w14:paraId="6A135CB8" w14:textId="6432BE1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R4-2118175</w:t>
            </w:r>
          </w:p>
        </w:tc>
        <w:tc>
          <w:tcPr>
            <w:tcW w:w="1560" w:type="dxa"/>
          </w:tcPr>
          <w:p w14:paraId="03D8F6F5" w14:textId="09B385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TS38.101-1: Correction on MSD table to apply PC2 NR inter-band CA combination</w:t>
            </w:r>
          </w:p>
        </w:tc>
        <w:tc>
          <w:tcPr>
            <w:tcW w:w="992" w:type="dxa"/>
          </w:tcPr>
          <w:p w14:paraId="3586CF00" w14:textId="4721A0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0FBFFD1B" w14:textId="701FFE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35DC0EF" w14:textId="167EC24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0951</w:t>
            </w:r>
          </w:p>
        </w:tc>
        <w:tc>
          <w:tcPr>
            <w:tcW w:w="567" w:type="dxa"/>
          </w:tcPr>
          <w:p w14:paraId="4EBF7FA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390A938" w14:textId="17F02C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FB89FBC" w14:textId="73F4B7B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8D4D9B1" w14:textId="0E3843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987" w:type="dxa"/>
          </w:tcPr>
          <w:p w14:paraId="48B058CE" w14:textId="1F8011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4D88BA15" w14:textId="77777777" w:rsidTr="00F466E1">
        <w:tc>
          <w:tcPr>
            <w:tcW w:w="1129" w:type="dxa"/>
          </w:tcPr>
          <w:p w14:paraId="5F3063A8" w14:textId="115796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R4-2119884</w:t>
            </w:r>
          </w:p>
        </w:tc>
        <w:tc>
          <w:tcPr>
            <w:tcW w:w="1560" w:type="dxa"/>
          </w:tcPr>
          <w:p w14:paraId="5E6C08A9" w14:textId="682C71F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TS38.101-1: Correction on MSD table to apply PC2 NR inter-band CA combination</w:t>
            </w:r>
          </w:p>
        </w:tc>
        <w:tc>
          <w:tcPr>
            <w:tcW w:w="992" w:type="dxa"/>
          </w:tcPr>
          <w:p w14:paraId="7195130F" w14:textId="0C1DD5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7F091437" w14:textId="6F84DFE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A59863B" w14:textId="578F31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0951</w:t>
            </w:r>
          </w:p>
        </w:tc>
        <w:tc>
          <w:tcPr>
            <w:tcW w:w="567" w:type="dxa"/>
          </w:tcPr>
          <w:p w14:paraId="777F4FD6" w14:textId="2B627B30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6A26ACBE" w14:textId="7C1CA6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8BDD35B" w14:textId="7234C93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5623E32" w14:textId="6E18443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987" w:type="dxa"/>
          </w:tcPr>
          <w:p w14:paraId="34F8F2D6" w14:textId="33FE720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19600D1" w14:textId="77777777" w:rsidTr="00F466E1">
        <w:tc>
          <w:tcPr>
            <w:tcW w:w="1129" w:type="dxa"/>
          </w:tcPr>
          <w:p w14:paraId="159D81AB" w14:textId="42AA1F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R4-2118177</w:t>
            </w:r>
          </w:p>
        </w:tc>
        <w:tc>
          <w:tcPr>
            <w:tcW w:w="1560" w:type="dxa"/>
          </w:tcPr>
          <w:p w14:paraId="5684316C" w14:textId="137525D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TS38.101-1: Inter-band NR CA Tx requirement including intra-band non-contiguous CA and combinations of intra-band and inter-band CA UL configuration</w:t>
            </w:r>
          </w:p>
        </w:tc>
        <w:tc>
          <w:tcPr>
            <w:tcW w:w="992" w:type="dxa"/>
          </w:tcPr>
          <w:p w14:paraId="2868CDD5" w14:textId="103A4C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57AD36CD" w14:textId="278FF3F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B1C28D2" w14:textId="588EE0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0952</w:t>
            </w:r>
          </w:p>
        </w:tc>
        <w:tc>
          <w:tcPr>
            <w:tcW w:w="567" w:type="dxa"/>
          </w:tcPr>
          <w:p w14:paraId="7256CBA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6D02EA0" w14:textId="7C59FB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B9958F5" w14:textId="230CF4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4F6AEFB" w14:textId="42FE6BA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987" w:type="dxa"/>
          </w:tcPr>
          <w:p w14:paraId="46A3B650" w14:textId="3573F0E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7110877" w14:textId="77777777" w:rsidTr="00F466E1">
        <w:tc>
          <w:tcPr>
            <w:tcW w:w="1129" w:type="dxa"/>
          </w:tcPr>
          <w:p w14:paraId="2EB7AD9A" w14:textId="337E74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R4-2118206</w:t>
            </w:r>
          </w:p>
        </w:tc>
        <w:tc>
          <w:tcPr>
            <w:tcW w:w="1560" w:type="dxa"/>
          </w:tcPr>
          <w:p w14:paraId="578BABBC" w14:textId="1551DA7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992" w:type="dxa"/>
          </w:tcPr>
          <w:p w14:paraId="24482D61" w14:textId="003602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0001B32A" w14:textId="32FAC2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C430C53" w14:textId="58F4936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0953</w:t>
            </w:r>
          </w:p>
        </w:tc>
        <w:tc>
          <w:tcPr>
            <w:tcW w:w="567" w:type="dxa"/>
          </w:tcPr>
          <w:p w14:paraId="133CC39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D284DBA" w14:textId="39C763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E3A9231" w14:textId="315089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18072F6E" w14:textId="79B52C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NR_CADC_R17_2BDL_xBUL</w:t>
            </w:r>
          </w:p>
        </w:tc>
        <w:tc>
          <w:tcPr>
            <w:tcW w:w="987" w:type="dxa"/>
          </w:tcPr>
          <w:p w14:paraId="66B34954" w14:textId="3669FE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4CEB0FE" w14:textId="77777777" w:rsidTr="00F466E1">
        <w:tc>
          <w:tcPr>
            <w:tcW w:w="1129" w:type="dxa"/>
          </w:tcPr>
          <w:p w14:paraId="60F7E2BF" w14:textId="7868BD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R4-2118210</w:t>
            </w:r>
          </w:p>
        </w:tc>
        <w:tc>
          <w:tcPr>
            <w:tcW w:w="1560" w:type="dxa"/>
          </w:tcPr>
          <w:p w14:paraId="20C2A8CF" w14:textId="6531AD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992" w:type="dxa"/>
          </w:tcPr>
          <w:p w14:paraId="66D2C47F" w14:textId="3DECF6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3EC917ED" w14:textId="46C567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3A7A621" w14:textId="1E3290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0954</w:t>
            </w:r>
          </w:p>
        </w:tc>
        <w:tc>
          <w:tcPr>
            <w:tcW w:w="567" w:type="dxa"/>
          </w:tcPr>
          <w:p w14:paraId="119D2153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4141EC1" w14:textId="14D2DF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2ECB565" w14:textId="78C4C0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DF7B104" w14:textId="2F2C384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NR_CADC_R17_3BDL_2BUL</w:t>
            </w:r>
          </w:p>
        </w:tc>
        <w:tc>
          <w:tcPr>
            <w:tcW w:w="987" w:type="dxa"/>
          </w:tcPr>
          <w:p w14:paraId="524ED1AD" w14:textId="4E7890A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E557AF3" w14:textId="77777777" w:rsidTr="00F466E1">
        <w:tc>
          <w:tcPr>
            <w:tcW w:w="1129" w:type="dxa"/>
          </w:tcPr>
          <w:p w14:paraId="4906D10F" w14:textId="305AC4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R4-2118320</w:t>
            </w:r>
          </w:p>
        </w:tc>
        <w:tc>
          <w:tcPr>
            <w:tcW w:w="1560" w:type="dxa"/>
          </w:tcPr>
          <w:p w14:paraId="258F0D69" w14:textId="253F7DF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38.101-1 Introduce RF requirements for HPUE CA with 2 bands downlink and x bands uplink (x =1,2)</w:t>
            </w:r>
          </w:p>
        </w:tc>
        <w:tc>
          <w:tcPr>
            <w:tcW w:w="992" w:type="dxa"/>
          </w:tcPr>
          <w:p w14:paraId="7C022A44" w14:textId="0FCF8C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China Telecom</w:t>
            </w:r>
          </w:p>
        </w:tc>
        <w:tc>
          <w:tcPr>
            <w:tcW w:w="850" w:type="dxa"/>
          </w:tcPr>
          <w:p w14:paraId="7A1C6A96" w14:textId="283D82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F31EE4F" w14:textId="5AC835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0955</w:t>
            </w:r>
          </w:p>
        </w:tc>
        <w:tc>
          <w:tcPr>
            <w:tcW w:w="567" w:type="dxa"/>
          </w:tcPr>
          <w:p w14:paraId="2990233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9A4D37F" w14:textId="4DBEE3C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3527E09" w14:textId="2F34B47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EBA035F" w14:textId="13FC00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NR_PC2_CA_R17_2BDL_2BUL</w:t>
            </w:r>
          </w:p>
        </w:tc>
        <w:tc>
          <w:tcPr>
            <w:tcW w:w="987" w:type="dxa"/>
          </w:tcPr>
          <w:p w14:paraId="71204720" w14:textId="459A4C0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7AAA1F0" w14:textId="77777777" w:rsidTr="00F466E1">
        <w:tc>
          <w:tcPr>
            <w:tcW w:w="1129" w:type="dxa"/>
          </w:tcPr>
          <w:p w14:paraId="261B3DF9" w14:textId="681364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R4-2118321</w:t>
            </w:r>
          </w:p>
        </w:tc>
        <w:tc>
          <w:tcPr>
            <w:tcW w:w="1560" w:type="dxa"/>
          </w:tcPr>
          <w:p w14:paraId="7E254342" w14:textId="4B00AD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38.101-1 Introduce DL interruption clarification for CA conduting Tx Switching</w:t>
            </w:r>
          </w:p>
        </w:tc>
        <w:tc>
          <w:tcPr>
            <w:tcW w:w="992" w:type="dxa"/>
          </w:tcPr>
          <w:p w14:paraId="769237F4" w14:textId="741468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China Telecom</w:t>
            </w:r>
          </w:p>
        </w:tc>
        <w:tc>
          <w:tcPr>
            <w:tcW w:w="850" w:type="dxa"/>
          </w:tcPr>
          <w:p w14:paraId="62798AF1" w14:textId="4DF6BA2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6BD430C4" w14:textId="0D4FFF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0956</w:t>
            </w:r>
          </w:p>
        </w:tc>
        <w:tc>
          <w:tcPr>
            <w:tcW w:w="567" w:type="dxa"/>
          </w:tcPr>
          <w:p w14:paraId="465FBAA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885E6D" w14:textId="50FF091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79B598F" w14:textId="630DB4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DC7943F" w14:textId="1FDE858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DL_intrpt_combos_TxSW_R17-Core</w:t>
            </w:r>
          </w:p>
        </w:tc>
        <w:tc>
          <w:tcPr>
            <w:tcW w:w="987" w:type="dxa"/>
          </w:tcPr>
          <w:p w14:paraId="5C8F11CC" w14:textId="36B4559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3FCA246" w14:textId="77777777" w:rsidTr="00F466E1">
        <w:tc>
          <w:tcPr>
            <w:tcW w:w="1129" w:type="dxa"/>
          </w:tcPr>
          <w:p w14:paraId="1815C9F4" w14:textId="3DEA55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R4-2118477</w:t>
            </w:r>
          </w:p>
        </w:tc>
        <w:tc>
          <w:tcPr>
            <w:tcW w:w="1560" w:type="dxa"/>
          </w:tcPr>
          <w:p w14:paraId="16F165D1" w14:textId="61E037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Introduction of completed SUL band combinations into TS 38.101-1</w:t>
            </w:r>
          </w:p>
        </w:tc>
        <w:tc>
          <w:tcPr>
            <w:tcW w:w="992" w:type="dxa"/>
          </w:tcPr>
          <w:p w14:paraId="45DBC40A" w14:textId="71B3400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1AFC878E" w14:textId="04AB25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64E916D8" w14:textId="34DCC9E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0957</w:t>
            </w:r>
          </w:p>
        </w:tc>
        <w:tc>
          <w:tcPr>
            <w:tcW w:w="567" w:type="dxa"/>
          </w:tcPr>
          <w:p w14:paraId="5D1E488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DD0C6F1" w14:textId="153A73D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D6D0754" w14:textId="7E7ADF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5ABF246A" w14:textId="4ADE82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NR_SUL_combos_R17-Core</w:t>
            </w:r>
          </w:p>
        </w:tc>
        <w:tc>
          <w:tcPr>
            <w:tcW w:w="987" w:type="dxa"/>
          </w:tcPr>
          <w:p w14:paraId="71E4DCEF" w14:textId="5535F3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1859C89" w14:textId="77777777" w:rsidTr="00F466E1">
        <w:tc>
          <w:tcPr>
            <w:tcW w:w="1129" w:type="dxa"/>
          </w:tcPr>
          <w:p w14:paraId="6BDBA119" w14:textId="3DD2FA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R4-2118480</w:t>
            </w:r>
          </w:p>
        </w:tc>
        <w:tc>
          <w:tcPr>
            <w:tcW w:w="1560" w:type="dxa"/>
          </w:tcPr>
          <w:p w14:paraId="63C01EB0" w14:textId="61DB2C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Introduction of completed 5 bands inter-band CA into TS 38.101-1</w:t>
            </w:r>
          </w:p>
        </w:tc>
        <w:tc>
          <w:tcPr>
            <w:tcW w:w="992" w:type="dxa"/>
          </w:tcPr>
          <w:p w14:paraId="5C662146" w14:textId="304A1A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55176461" w14:textId="25E5DB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D72B0EE" w14:textId="7E23F93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0958</w:t>
            </w:r>
          </w:p>
        </w:tc>
        <w:tc>
          <w:tcPr>
            <w:tcW w:w="567" w:type="dxa"/>
          </w:tcPr>
          <w:p w14:paraId="33FA968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F6E248B" w14:textId="451CF3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F7CBE5E" w14:textId="02B534D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5F9FD5C4" w14:textId="7CB9B5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NR_CADC_R17_5BDL_xBUL-Core</w:t>
            </w:r>
          </w:p>
        </w:tc>
        <w:tc>
          <w:tcPr>
            <w:tcW w:w="987" w:type="dxa"/>
          </w:tcPr>
          <w:p w14:paraId="11D8B432" w14:textId="7B81AB6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F17758B" w14:textId="77777777" w:rsidTr="00F466E1">
        <w:tc>
          <w:tcPr>
            <w:tcW w:w="1129" w:type="dxa"/>
          </w:tcPr>
          <w:p w14:paraId="16A0CA0E" w14:textId="12050F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R4-2118488</w:t>
            </w:r>
          </w:p>
        </w:tc>
        <w:tc>
          <w:tcPr>
            <w:tcW w:w="1560" w:type="dxa"/>
          </w:tcPr>
          <w:p w14:paraId="3174474A" w14:textId="67277F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38.101-1 new combinations Rel-17 NR Intra-band</w:t>
            </w:r>
          </w:p>
        </w:tc>
        <w:tc>
          <w:tcPr>
            <w:tcW w:w="992" w:type="dxa"/>
          </w:tcPr>
          <w:p w14:paraId="54DFB14E" w14:textId="714A2C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24A1EBDB" w14:textId="458E417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2E20753" w14:textId="7D737B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0959</w:t>
            </w:r>
          </w:p>
        </w:tc>
        <w:tc>
          <w:tcPr>
            <w:tcW w:w="567" w:type="dxa"/>
          </w:tcPr>
          <w:p w14:paraId="643FE20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1CF0F86" w14:textId="526813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F932725" w14:textId="7DC745A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B51C1BC" w14:textId="60C93E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NR_CA_R17_Intra-Core</w:t>
            </w:r>
          </w:p>
        </w:tc>
        <w:tc>
          <w:tcPr>
            <w:tcW w:w="987" w:type="dxa"/>
          </w:tcPr>
          <w:p w14:paraId="1A822D7B" w14:textId="2360BB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9E3679C" w14:textId="77777777" w:rsidTr="00F466E1">
        <w:tc>
          <w:tcPr>
            <w:tcW w:w="1129" w:type="dxa"/>
          </w:tcPr>
          <w:p w14:paraId="1AE9D875" w14:textId="540ABA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R4-2118491</w:t>
            </w:r>
          </w:p>
        </w:tc>
        <w:tc>
          <w:tcPr>
            <w:tcW w:w="1560" w:type="dxa"/>
          </w:tcPr>
          <w:p w14:paraId="1821C212" w14:textId="3AB27F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38.101-1 new combinations NR Inter-band 4 bands CA</w:t>
            </w:r>
          </w:p>
        </w:tc>
        <w:tc>
          <w:tcPr>
            <w:tcW w:w="992" w:type="dxa"/>
          </w:tcPr>
          <w:p w14:paraId="621EDD8A" w14:textId="6CC984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5525EF64" w14:textId="09EB69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B5DBDA0" w14:textId="272DBF5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0960</w:t>
            </w:r>
          </w:p>
        </w:tc>
        <w:tc>
          <w:tcPr>
            <w:tcW w:w="567" w:type="dxa"/>
          </w:tcPr>
          <w:p w14:paraId="464064F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F6F0ACA" w14:textId="2111E2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51FDA8CB" w14:textId="462221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B41638B" w14:textId="267EFE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NR_CA_R17_4BDL_1BUL</w:t>
            </w:r>
          </w:p>
        </w:tc>
        <w:tc>
          <w:tcPr>
            <w:tcW w:w="987" w:type="dxa"/>
          </w:tcPr>
          <w:p w14:paraId="66947F45" w14:textId="70F8CCB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D0B1A51" w14:textId="77777777" w:rsidTr="00F466E1">
        <w:tc>
          <w:tcPr>
            <w:tcW w:w="1129" w:type="dxa"/>
          </w:tcPr>
          <w:p w14:paraId="3C8784E5" w14:textId="0DFD8E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R4-2118708</w:t>
            </w:r>
          </w:p>
        </w:tc>
        <w:tc>
          <w:tcPr>
            <w:tcW w:w="1560" w:type="dxa"/>
          </w:tcPr>
          <w:p w14:paraId="36020F12" w14:textId="535C7EE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38.101-1 to introduce PC2 RF requirements for NR V2X</w:t>
            </w:r>
          </w:p>
        </w:tc>
        <w:tc>
          <w:tcPr>
            <w:tcW w:w="992" w:type="dxa"/>
          </w:tcPr>
          <w:p w14:paraId="08090321" w14:textId="1E7E413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5CC9B771" w14:textId="6C996D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18F5B91" w14:textId="5502AF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0961</w:t>
            </w:r>
          </w:p>
        </w:tc>
        <w:tc>
          <w:tcPr>
            <w:tcW w:w="567" w:type="dxa"/>
          </w:tcPr>
          <w:p w14:paraId="33B8AAA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E76E457" w14:textId="6315EE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222AF21" w14:textId="5B6E26E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7A55071" w14:textId="2BD7AA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NR_SL_enh-Core</w:t>
            </w:r>
          </w:p>
        </w:tc>
        <w:tc>
          <w:tcPr>
            <w:tcW w:w="987" w:type="dxa"/>
          </w:tcPr>
          <w:p w14:paraId="2C0BD585" w14:textId="0BB907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05E3BC1" w14:textId="77777777" w:rsidTr="00F466E1">
        <w:tc>
          <w:tcPr>
            <w:tcW w:w="1129" w:type="dxa"/>
          </w:tcPr>
          <w:p w14:paraId="38E17EFC" w14:textId="7A272E8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R4-2118712</w:t>
            </w:r>
          </w:p>
        </w:tc>
        <w:tc>
          <w:tcPr>
            <w:tcW w:w="1560" w:type="dxa"/>
          </w:tcPr>
          <w:p w14:paraId="3DD157FF" w14:textId="4C3011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38.101-3 to correct the editorial errors for general paragraph</w:t>
            </w:r>
          </w:p>
        </w:tc>
        <w:tc>
          <w:tcPr>
            <w:tcW w:w="992" w:type="dxa"/>
          </w:tcPr>
          <w:p w14:paraId="2329B24C" w14:textId="6B19B1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11A9CD3A" w14:textId="53C8F2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3A32E5B7" w14:textId="5F1C5C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0962</w:t>
            </w:r>
          </w:p>
        </w:tc>
        <w:tc>
          <w:tcPr>
            <w:tcW w:w="567" w:type="dxa"/>
          </w:tcPr>
          <w:p w14:paraId="4DA3676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0C3F1E2" w14:textId="5E0E70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8231570" w14:textId="6B05BA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04FA3538" w14:textId="55D35A7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NR_BCS4-Core</w:t>
            </w:r>
          </w:p>
        </w:tc>
        <w:tc>
          <w:tcPr>
            <w:tcW w:w="987" w:type="dxa"/>
          </w:tcPr>
          <w:p w14:paraId="0DD85C6B" w14:textId="28416E0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4DC1868F" w14:textId="77777777" w:rsidTr="00F466E1">
        <w:tc>
          <w:tcPr>
            <w:tcW w:w="1129" w:type="dxa"/>
          </w:tcPr>
          <w:p w14:paraId="20AB3446" w14:textId="1453FCA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R4-2118966</w:t>
            </w:r>
          </w:p>
        </w:tc>
        <w:tc>
          <w:tcPr>
            <w:tcW w:w="1560" w:type="dxa"/>
          </w:tcPr>
          <w:p w14:paraId="6301144E" w14:textId="75118C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requirements of FR1 UL coherent MIMO</w:t>
            </w:r>
          </w:p>
        </w:tc>
        <w:tc>
          <w:tcPr>
            <w:tcW w:w="992" w:type="dxa"/>
          </w:tcPr>
          <w:p w14:paraId="3B74DAFD" w14:textId="3D3AB8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0D01EFE9" w14:textId="10C1AB4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E5D6283" w14:textId="70D484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0963</w:t>
            </w:r>
          </w:p>
        </w:tc>
        <w:tc>
          <w:tcPr>
            <w:tcW w:w="567" w:type="dxa"/>
          </w:tcPr>
          <w:p w14:paraId="7F98FD2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B349889" w14:textId="23E94E4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1BCC91D2" w14:textId="486D87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202D4CC" w14:textId="2CF2892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11AA4FBB" w14:textId="6F840A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66E5E9D5" w14:textId="77777777" w:rsidTr="00F466E1">
        <w:tc>
          <w:tcPr>
            <w:tcW w:w="1129" w:type="dxa"/>
          </w:tcPr>
          <w:p w14:paraId="2AE63BDF" w14:textId="1D4876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R4-2119838</w:t>
            </w:r>
          </w:p>
        </w:tc>
        <w:tc>
          <w:tcPr>
            <w:tcW w:w="1560" w:type="dxa"/>
          </w:tcPr>
          <w:p w14:paraId="5D93A5EA" w14:textId="7FF442E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requirements of FR1 UL coherent MIMO</w:t>
            </w:r>
          </w:p>
        </w:tc>
        <w:tc>
          <w:tcPr>
            <w:tcW w:w="992" w:type="dxa"/>
          </w:tcPr>
          <w:p w14:paraId="0450F2EE" w14:textId="58B8B7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30843DAC" w14:textId="41521FB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C3EC593" w14:textId="0698AF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0963</w:t>
            </w:r>
          </w:p>
        </w:tc>
        <w:tc>
          <w:tcPr>
            <w:tcW w:w="567" w:type="dxa"/>
          </w:tcPr>
          <w:p w14:paraId="6F2E8D4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7EF3782" w14:textId="2A9404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5F315828" w14:textId="0B8140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030FDFE2" w14:textId="78A346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130CA36B" w14:textId="2AD322B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302160AF" w14:textId="77777777" w:rsidTr="00F466E1">
        <w:tc>
          <w:tcPr>
            <w:tcW w:w="1129" w:type="dxa"/>
          </w:tcPr>
          <w:p w14:paraId="13855162" w14:textId="0B86DA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R4-2118967</w:t>
            </w:r>
          </w:p>
        </w:tc>
        <w:tc>
          <w:tcPr>
            <w:tcW w:w="1560" w:type="dxa"/>
          </w:tcPr>
          <w:p w14:paraId="7C8FCEE0" w14:textId="4F7AA6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requirements of FR1 UL coherent MIMO</w:t>
            </w:r>
          </w:p>
        </w:tc>
        <w:tc>
          <w:tcPr>
            <w:tcW w:w="992" w:type="dxa"/>
          </w:tcPr>
          <w:p w14:paraId="34006302" w14:textId="2F43996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0DE3127B" w14:textId="4F60C9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B48A87D" w14:textId="4F195F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0964</w:t>
            </w:r>
          </w:p>
        </w:tc>
        <w:tc>
          <w:tcPr>
            <w:tcW w:w="567" w:type="dxa"/>
          </w:tcPr>
          <w:p w14:paraId="0D7498E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D1AB96C" w14:textId="1B7A61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15484678" w14:textId="40EFBA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0C42218" w14:textId="47CB98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4F5CA48C" w14:textId="68AB45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34EE2238" w14:textId="77777777" w:rsidTr="00F466E1">
        <w:tc>
          <w:tcPr>
            <w:tcW w:w="1129" w:type="dxa"/>
          </w:tcPr>
          <w:p w14:paraId="02532172" w14:textId="2EA384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R4-2118968</w:t>
            </w:r>
          </w:p>
        </w:tc>
        <w:tc>
          <w:tcPr>
            <w:tcW w:w="1560" w:type="dxa"/>
          </w:tcPr>
          <w:p w14:paraId="4A36D4E0" w14:textId="521857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requirements of FR1 UL coherent MIMO</w:t>
            </w:r>
          </w:p>
        </w:tc>
        <w:tc>
          <w:tcPr>
            <w:tcW w:w="992" w:type="dxa"/>
          </w:tcPr>
          <w:p w14:paraId="349173A3" w14:textId="0ACF1F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4B0E1206" w14:textId="4701E6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5D659E7" w14:textId="2EFF854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0965</w:t>
            </w:r>
          </w:p>
        </w:tc>
        <w:tc>
          <w:tcPr>
            <w:tcW w:w="567" w:type="dxa"/>
          </w:tcPr>
          <w:p w14:paraId="3B43D81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4C50CC5" w14:textId="1BA91A5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687C06E" w14:textId="41632B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20EDEDCA" w14:textId="149829A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62C83034" w14:textId="2C8241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2D157919" w14:textId="77777777" w:rsidTr="00F466E1">
        <w:tc>
          <w:tcPr>
            <w:tcW w:w="1129" w:type="dxa"/>
          </w:tcPr>
          <w:p w14:paraId="46F1456E" w14:textId="2BD392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R4-2118970</w:t>
            </w:r>
          </w:p>
        </w:tc>
        <w:tc>
          <w:tcPr>
            <w:tcW w:w="1560" w:type="dxa"/>
          </w:tcPr>
          <w:p w14:paraId="31016B39" w14:textId="6EA200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periodicity of CSI-RS for tracking</w:t>
            </w:r>
          </w:p>
        </w:tc>
        <w:tc>
          <w:tcPr>
            <w:tcW w:w="992" w:type="dxa"/>
          </w:tcPr>
          <w:p w14:paraId="1E7B3084" w14:textId="58049E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77010460" w14:textId="4449DD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D11E190" w14:textId="60B6C32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0966</w:t>
            </w:r>
          </w:p>
        </w:tc>
        <w:tc>
          <w:tcPr>
            <w:tcW w:w="567" w:type="dxa"/>
          </w:tcPr>
          <w:p w14:paraId="320759E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F10F837" w14:textId="5E6913F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290F3524" w14:textId="002FED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77673C7" w14:textId="49B380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264480FF" w14:textId="064B1B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3B945F2A" w14:textId="77777777" w:rsidTr="00F466E1">
        <w:tc>
          <w:tcPr>
            <w:tcW w:w="1129" w:type="dxa"/>
          </w:tcPr>
          <w:p w14:paraId="3CD70135" w14:textId="4613B1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R4-2118971</w:t>
            </w:r>
          </w:p>
        </w:tc>
        <w:tc>
          <w:tcPr>
            <w:tcW w:w="1560" w:type="dxa"/>
          </w:tcPr>
          <w:p w14:paraId="1F562745" w14:textId="7C91A85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periodicity of CSI-RS for tracking</w:t>
            </w:r>
          </w:p>
        </w:tc>
        <w:tc>
          <w:tcPr>
            <w:tcW w:w="992" w:type="dxa"/>
          </w:tcPr>
          <w:p w14:paraId="472D53D0" w14:textId="7AF385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30F532EC" w14:textId="6B59D5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49AF51D7" w14:textId="706D72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0967</w:t>
            </w:r>
          </w:p>
        </w:tc>
        <w:tc>
          <w:tcPr>
            <w:tcW w:w="567" w:type="dxa"/>
          </w:tcPr>
          <w:p w14:paraId="65E3713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7BD340" w14:textId="31BD013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66430E3" w14:textId="3AE4602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2CB47139" w14:textId="664911A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21685BBE" w14:textId="1C3725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1D9FCFE8" w14:textId="77777777" w:rsidTr="00F466E1">
        <w:tc>
          <w:tcPr>
            <w:tcW w:w="1129" w:type="dxa"/>
          </w:tcPr>
          <w:p w14:paraId="1338A3D8" w14:textId="16F7AC7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R4-2118972</w:t>
            </w:r>
          </w:p>
        </w:tc>
        <w:tc>
          <w:tcPr>
            <w:tcW w:w="1560" w:type="dxa"/>
          </w:tcPr>
          <w:p w14:paraId="7EF25142" w14:textId="36A0C3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periodicity of CSI-RS for tracking</w:t>
            </w:r>
          </w:p>
        </w:tc>
        <w:tc>
          <w:tcPr>
            <w:tcW w:w="992" w:type="dxa"/>
          </w:tcPr>
          <w:p w14:paraId="31244F3B" w14:textId="506C5C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590066D2" w14:textId="682C560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F755EB3" w14:textId="07EE1E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0968</w:t>
            </w:r>
          </w:p>
        </w:tc>
        <w:tc>
          <w:tcPr>
            <w:tcW w:w="567" w:type="dxa"/>
          </w:tcPr>
          <w:p w14:paraId="54BF061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F5A87F0" w14:textId="551785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F1DD044" w14:textId="026798B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05CB7E86" w14:textId="5B5B96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6AC18889" w14:textId="63AB7DC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67191306" w14:textId="77777777" w:rsidTr="00F466E1">
        <w:tc>
          <w:tcPr>
            <w:tcW w:w="1129" w:type="dxa"/>
          </w:tcPr>
          <w:p w14:paraId="6A085C61" w14:textId="47FBB5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R4-2119244</w:t>
            </w:r>
          </w:p>
        </w:tc>
        <w:tc>
          <w:tcPr>
            <w:tcW w:w="1560" w:type="dxa"/>
          </w:tcPr>
          <w:p w14:paraId="5DCCF524" w14:textId="1E5FA4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 PEMAX correction</w:t>
            </w:r>
          </w:p>
        </w:tc>
        <w:tc>
          <w:tcPr>
            <w:tcW w:w="992" w:type="dxa"/>
          </w:tcPr>
          <w:p w14:paraId="1AE5423E" w14:textId="562A24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Xiaomi</w:t>
            </w:r>
          </w:p>
        </w:tc>
        <w:tc>
          <w:tcPr>
            <w:tcW w:w="850" w:type="dxa"/>
          </w:tcPr>
          <w:p w14:paraId="682B0808" w14:textId="29BD4CD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5E00DFF" w14:textId="5E38D6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0969</w:t>
            </w:r>
          </w:p>
        </w:tc>
        <w:tc>
          <w:tcPr>
            <w:tcW w:w="567" w:type="dxa"/>
          </w:tcPr>
          <w:p w14:paraId="0F85C97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8F1EFF" w14:textId="457C63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FA4CFA9" w14:textId="4FF084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70BF7AFB" w14:textId="592269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5G_V2X_NRSL-Core</w:t>
            </w:r>
          </w:p>
        </w:tc>
        <w:tc>
          <w:tcPr>
            <w:tcW w:w="987" w:type="dxa"/>
          </w:tcPr>
          <w:p w14:paraId="7CDDE14C" w14:textId="1830C89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36C1FF1D" w14:textId="77777777" w:rsidTr="00F466E1">
        <w:tc>
          <w:tcPr>
            <w:tcW w:w="1129" w:type="dxa"/>
          </w:tcPr>
          <w:p w14:paraId="63361D10" w14:textId="4B64BB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R4-2119987</w:t>
            </w:r>
          </w:p>
        </w:tc>
        <w:tc>
          <w:tcPr>
            <w:tcW w:w="1560" w:type="dxa"/>
          </w:tcPr>
          <w:p w14:paraId="2E05DE15" w14:textId="726C82C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 PEMAX correction</w:t>
            </w:r>
          </w:p>
        </w:tc>
        <w:tc>
          <w:tcPr>
            <w:tcW w:w="992" w:type="dxa"/>
          </w:tcPr>
          <w:p w14:paraId="3225A9BD" w14:textId="47E32F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Xiaomi</w:t>
            </w:r>
          </w:p>
        </w:tc>
        <w:tc>
          <w:tcPr>
            <w:tcW w:w="850" w:type="dxa"/>
          </w:tcPr>
          <w:p w14:paraId="69ED96E4" w14:textId="71A2BF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AC2A3DC" w14:textId="0B9C8E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0969</w:t>
            </w:r>
          </w:p>
        </w:tc>
        <w:tc>
          <w:tcPr>
            <w:tcW w:w="567" w:type="dxa"/>
          </w:tcPr>
          <w:p w14:paraId="78151280" w14:textId="101EEFAB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B73A1B3" w14:textId="0DDD38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E0F2AC3" w14:textId="7ACD8E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6E879C5" w14:textId="3ADAAB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5G_V2X_NRSL-Core</w:t>
            </w:r>
          </w:p>
        </w:tc>
        <w:tc>
          <w:tcPr>
            <w:tcW w:w="987" w:type="dxa"/>
          </w:tcPr>
          <w:p w14:paraId="3F944904" w14:textId="7200650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47104FFF" w14:textId="77777777" w:rsidTr="00F466E1">
        <w:tc>
          <w:tcPr>
            <w:tcW w:w="1129" w:type="dxa"/>
          </w:tcPr>
          <w:p w14:paraId="520D0F59" w14:textId="57D9B1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R4-2119254</w:t>
            </w:r>
          </w:p>
        </w:tc>
        <w:tc>
          <w:tcPr>
            <w:tcW w:w="1560" w:type="dxa"/>
          </w:tcPr>
          <w:p w14:paraId="5A12A6D7" w14:textId="557270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38.101-1 PEMAX correction _catA</w:t>
            </w:r>
          </w:p>
        </w:tc>
        <w:tc>
          <w:tcPr>
            <w:tcW w:w="992" w:type="dxa"/>
          </w:tcPr>
          <w:p w14:paraId="18977A52" w14:textId="224F963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Xiaomi</w:t>
            </w:r>
          </w:p>
        </w:tc>
        <w:tc>
          <w:tcPr>
            <w:tcW w:w="850" w:type="dxa"/>
          </w:tcPr>
          <w:p w14:paraId="063C6B11" w14:textId="62433BB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6E42565" w14:textId="48568CA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0970</w:t>
            </w:r>
          </w:p>
        </w:tc>
        <w:tc>
          <w:tcPr>
            <w:tcW w:w="567" w:type="dxa"/>
          </w:tcPr>
          <w:p w14:paraId="097B72B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FEC2327" w14:textId="3B5E02A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10D7F1D" w14:textId="2099D9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DD23D3E" w14:textId="493EB8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5G_V2X_NRSL-Core</w:t>
            </w:r>
          </w:p>
        </w:tc>
        <w:tc>
          <w:tcPr>
            <w:tcW w:w="987" w:type="dxa"/>
          </w:tcPr>
          <w:p w14:paraId="05847F32" w14:textId="062983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56CAEFC0" w14:textId="77777777" w:rsidTr="00F466E1">
        <w:tc>
          <w:tcPr>
            <w:tcW w:w="1129" w:type="dxa"/>
          </w:tcPr>
          <w:p w14:paraId="0E952120" w14:textId="425C72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R4-2119428</w:t>
            </w:r>
          </w:p>
        </w:tc>
        <w:tc>
          <w:tcPr>
            <w:tcW w:w="1560" w:type="dxa"/>
          </w:tcPr>
          <w:p w14:paraId="0A24822C" w14:textId="6FB05C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Correction to modifiedMPR-Behavior for PC1.5 -- Alt 1</w:t>
            </w:r>
          </w:p>
        </w:tc>
        <w:tc>
          <w:tcPr>
            <w:tcW w:w="992" w:type="dxa"/>
          </w:tcPr>
          <w:p w14:paraId="35A298A5" w14:textId="5BC6A7F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39C6B06F" w14:textId="6F27B1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66B5889" w14:textId="60CEDA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0971</w:t>
            </w:r>
          </w:p>
        </w:tc>
        <w:tc>
          <w:tcPr>
            <w:tcW w:w="567" w:type="dxa"/>
          </w:tcPr>
          <w:p w14:paraId="2F303AD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84D1C7F" w14:textId="7A9A645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14B134B" w14:textId="100739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830184F" w14:textId="0041B8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HPUE_PC1_5_n77_n78-Core</w:t>
            </w:r>
          </w:p>
        </w:tc>
        <w:tc>
          <w:tcPr>
            <w:tcW w:w="987" w:type="dxa"/>
          </w:tcPr>
          <w:p w14:paraId="1821767A" w14:textId="743CD7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not pursued</w:t>
            </w:r>
          </w:p>
        </w:tc>
      </w:tr>
      <w:tr w:rsidR="00F466E1" w14:paraId="1B5DB4F2" w14:textId="77777777" w:rsidTr="00F466E1">
        <w:tc>
          <w:tcPr>
            <w:tcW w:w="1129" w:type="dxa"/>
          </w:tcPr>
          <w:p w14:paraId="606B757F" w14:textId="74F3695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R4-2119429</w:t>
            </w:r>
          </w:p>
        </w:tc>
        <w:tc>
          <w:tcPr>
            <w:tcW w:w="1560" w:type="dxa"/>
          </w:tcPr>
          <w:p w14:paraId="15876261" w14:textId="391C84F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Clarification of modifiedMPR-Behavior for PC1.5 -- Alt 2</w:t>
            </w:r>
          </w:p>
        </w:tc>
        <w:tc>
          <w:tcPr>
            <w:tcW w:w="992" w:type="dxa"/>
          </w:tcPr>
          <w:p w14:paraId="05D5E388" w14:textId="162512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79868609" w14:textId="27326A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38D0F8DD" w14:textId="5423A1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0972</w:t>
            </w:r>
          </w:p>
        </w:tc>
        <w:tc>
          <w:tcPr>
            <w:tcW w:w="567" w:type="dxa"/>
          </w:tcPr>
          <w:p w14:paraId="43E7F7D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51C1733" w14:textId="76099D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1B2D16D" w14:textId="69DFD1B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4190A88" w14:textId="4A7E2C6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HPUE_PC1_5_n77_n78-Core</w:t>
            </w:r>
          </w:p>
        </w:tc>
        <w:tc>
          <w:tcPr>
            <w:tcW w:w="987" w:type="dxa"/>
          </w:tcPr>
          <w:p w14:paraId="1FB5C545" w14:textId="6579749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4D175E32" w14:textId="77777777" w:rsidTr="00F466E1">
        <w:tc>
          <w:tcPr>
            <w:tcW w:w="1129" w:type="dxa"/>
          </w:tcPr>
          <w:p w14:paraId="4673972B" w14:textId="148577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R4-2119857</w:t>
            </w:r>
          </w:p>
        </w:tc>
        <w:tc>
          <w:tcPr>
            <w:tcW w:w="1560" w:type="dxa"/>
          </w:tcPr>
          <w:p w14:paraId="5B7B26C2" w14:textId="5F3D09A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Clarification of modifiedMPR-Behavior for PC1.5 -- Alt 2</w:t>
            </w:r>
          </w:p>
        </w:tc>
        <w:tc>
          <w:tcPr>
            <w:tcW w:w="992" w:type="dxa"/>
          </w:tcPr>
          <w:p w14:paraId="1E8ACE06" w14:textId="43A8FE8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4E0E8516" w14:textId="453847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E146CB8" w14:textId="1B16DD4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0972</w:t>
            </w:r>
          </w:p>
        </w:tc>
        <w:tc>
          <w:tcPr>
            <w:tcW w:w="567" w:type="dxa"/>
          </w:tcPr>
          <w:p w14:paraId="109B8C83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A6A43E0" w14:textId="5734D2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9BAAA64" w14:textId="2076987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92772C8" w14:textId="00C3076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HPUE_PC1_5_n77_n78-Core</w:t>
            </w:r>
          </w:p>
        </w:tc>
        <w:tc>
          <w:tcPr>
            <w:tcW w:w="987" w:type="dxa"/>
          </w:tcPr>
          <w:p w14:paraId="696B1BD3" w14:textId="550011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postponed</w:t>
            </w:r>
          </w:p>
        </w:tc>
      </w:tr>
      <w:tr w:rsidR="00F466E1" w14:paraId="0900DA98" w14:textId="77777777" w:rsidTr="00F466E1">
        <w:tc>
          <w:tcPr>
            <w:tcW w:w="1129" w:type="dxa"/>
          </w:tcPr>
          <w:p w14:paraId="60B68BE2" w14:textId="00CEB3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R4-2119432</w:t>
            </w:r>
          </w:p>
        </w:tc>
        <w:tc>
          <w:tcPr>
            <w:tcW w:w="1560" w:type="dxa"/>
          </w:tcPr>
          <w:p w14:paraId="562142A1" w14:textId="14C98E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Correction to maxUplinkDutyCycle-MPE-FR1 for PC1.5</w:t>
            </w:r>
          </w:p>
        </w:tc>
        <w:tc>
          <w:tcPr>
            <w:tcW w:w="992" w:type="dxa"/>
          </w:tcPr>
          <w:p w14:paraId="5505F90C" w14:textId="136F32B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6130240A" w14:textId="2BF839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0EE375F1" w14:textId="6CB0B4B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0973</w:t>
            </w:r>
          </w:p>
        </w:tc>
        <w:tc>
          <w:tcPr>
            <w:tcW w:w="567" w:type="dxa"/>
          </w:tcPr>
          <w:p w14:paraId="47305E0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5939386" w14:textId="5212D47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98F4DE1" w14:textId="376EEA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79AB6E2D" w14:textId="353730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HPUE_PC1_5_n77_n78-Core</w:t>
            </w:r>
          </w:p>
        </w:tc>
        <w:tc>
          <w:tcPr>
            <w:tcW w:w="987" w:type="dxa"/>
          </w:tcPr>
          <w:p w14:paraId="40AEB274" w14:textId="215DFCF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4519F6F3" w14:textId="77777777" w:rsidTr="00F466E1">
        <w:tc>
          <w:tcPr>
            <w:tcW w:w="1129" w:type="dxa"/>
          </w:tcPr>
          <w:p w14:paraId="0D82FAFA" w14:textId="1023A9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R4-2119859</w:t>
            </w:r>
          </w:p>
        </w:tc>
        <w:tc>
          <w:tcPr>
            <w:tcW w:w="1560" w:type="dxa"/>
          </w:tcPr>
          <w:p w14:paraId="74E312EC" w14:textId="431D5E6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Correction to maxUplinkDutyCycle-MPE-FR1 for PC1.5</w:t>
            </w:r>
          </w:p>
        </w:tc>
        <w:tc>
          <w:tcPr>
            <w:tcW w:w="992" w:type="dxa"/>
          </w:tcPr>
          <w:p w14:paraId="4659DA3A" w14:textId="58BBDE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0015AB88" w14:textId="3A4649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A622652" w14:textId="3574CFE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0973</w:t>
            </w:r>
          </w:p>
        </w:tc>
        <w:tc>
          <w:tcPr>
            <w:tcW w:w="567" w:type="dxa"/>
          </w:tcPr>
          <w:p w14:paraId="0264EE30" w14:textId="5D57A3FB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751252BE" w14:textId="063ACBB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5AFD42C7" w14:textId="18A53AA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0F7B185" w14:textId="15C76A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HPUE_PC1_5_n77_n78-Core</w:t>
            </w:r>
          </w:p>
        </w:tc>
        <w:tc>
          <w:tcPr>
            <w:tcW w:w="987" w:type="dxa"/>
          </w:tcPr>
          <w:p w14:paraId="7962245D" w14:textId="1E4562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6BB684C" w14:textId="77777777" w:rsidTr="00F466E1">
        <w:tc>
          <w:tcPr>
            <w:tcW w:w="1129" w:type="dxa"/>
          </w:tcPr>
          <w:p w14:paraId="457CFD57" w14:textId="2E9CD91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R4-2119433</w:t>
            </w:r>
          </w:p>
        </w:tc>
        <w:tc>
          <w:tcPr>
            <w:tcW w:w="1560" w:type="dxa"/>
          </w:tcPr>
          <w:p w14:paraId="670FBB6F" w14:textId="52412B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Correction to uplink Tx power for PC2 2UL CA MSD</w:t>
            </w:r>
          </w:p>
        </w:tc>
        <w:tc>
          <w:tcPr>
            <w:tcW w:w="992" w:type="dxa"/>
          </w:tcPr>
          <w:p w14:paraId="61968071" w14:textId="291BDB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65CA5733" w14:textId="2CCFB6C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1E802BCD" w14:textId="37A4FC2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0974</w:t>
            </w:r>
          </w:p>
        </w:tc>
        <w:tc>
          <w:tcPr>
            <w:tcW w:w="567" w:type="dxa"/>
          </w:tcPr>
          <w:p w14:paraId="361D1D0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5EE9EC9" w14:textId="4F69BBD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E4E3C50" w14:textId="2658A5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A6CCB37" w14:textId="31C03A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987" w:type="dxa"/>
          </w:tcPr>
          <w:p w14:paraId="5ABCC416" w14:textId="368BD1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8BCD2A4" w14:textId="77777777" w:rsidTr="00F466E1">
        <w:tc>
          <w:tcPr>
            <w:tcW w:w="1129" w:type="dxa"/>
          </w:tcPr>
          <w:p w14:paraId="02AE96A0" w14:textId="1EE9A70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R4-2119489</w:t>
            </w:r>
          </w:p>
        </w:tc>
        <w:tc>
          <w:tcPr>
            <w:tcW w:w="1560" w:type="dxa"/>
          </w:tcPr>
          <w:p w14:paraId="7ED5308B" w14:textId="04B8D1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V2X pcmax corrections</w:t>
            </w:r>
          </w:p>
        </w:tc>
        <w:tc>
          <w:tcPr>
            <w:tcW w:w="992" w:type="dxa"/>
          </w:tcPr>
          <w:p w14:paraId="53B43C15" w14:textId="4157F8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4471DEA6" w14:textId="66F1CC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F776B28" w14:textId="6536DC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0975</w:t>
            </w:r>
          </w:p>
        </w:tc>
        <w:tc>
          <w:tcPr>
            <w:tcW w:w="567" w:type="dxa"/>
          </w:tcPr>
          <w:p w14:paraId="0356CA1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39428DA" w14:textId="04AC1A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55F01221" w14:textId="59837F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75F45B25" w14:textId="24CD50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5G_V2X_NRSL</w:t>
            </w:r>
          </w:p>
        </w:tc>
        <w:tc>
          <w:tcPr>
            <w:tcW w:w="987" w:type="dxa"/>
          </w:tcPr>
          <w:p w14:paraId="3A598E82" w14:textId="7383D0F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44DEAF33" w14:textId="77777777" w:rsidTr="00F466E1">
        <w:tc>
          <w:tcPr>
            <w:tcW w:w="1129" w:type="dxa"/>
          </w:tcPr>
          <w:p w14:paraId="34A5C0B3" w14:textId="2DF3FE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R4-2119492</w:t>
            </w:r>
          </w:p>
        </w:tc>
        <w:tc>
          <w:tcPr>
            <w:tcW w:w="1560" w:type="dxa"/>
          </w:tcPr>
          <w:p w14:paraId="55DE6479" w14:textId="0468561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remove LO exceptions</w:t>
            </w:r>
          </w:p>
        </w:tc>
        <w:tc>
          <w:tcPr>
            <w:tcW w:w="992" w:type="dxa"/>
          </w:tcPr>
          <w:p w14:paraId="4FC160CE" w14:textId="31BA47C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48AB996D" w14:textId="52607E5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7A29B539" w14:textId="5ADB18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0976</w:t>
            </w:r>
          </w:p>
        </w:tc>
        <w:tc>
          <w:tcPr>
            <w:tcW w:w="567" w:type="dxa"/>
          </w:tcPr>
          <w:p w14:paraId="2D1A489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4608114" w14:textId="224BE6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544D87F" w14:textId="54C632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D32601F" w14:textId="529502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NR_RF_FR1_enh-Core</w:t>
            </w:r>
          </w:p>
        </w:tc>
        <w:tc>
          <w:tcPr>
            <w:tcW w:w="987" w:type="dxa"/>
          </w:tcPr>
          <w:p w14:paraId="309E52E4" w14:textId="399C4E8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E7F5BCC" w14:textId="77777777" w:rsidTr="00F466E1">
        <w:tc>
          <w:tcPr>
            <w:tcW w:w="1129" w:type="dxa"/>
          </w:tcPr>
          <w:p w14:paraId="52A07F0F" w14:textId="06F172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R4-2119499</w:t>
            </w:r>
          </w:p>
        </w:tc>
        <w:tc>
          <w:tcPr>
            <w:tcW w:w="1560" w:type="dxa"/>
          </w:tcPr>
          <w:p w14:paraId="72374DD2" w14:textId="77BEDCB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remove LO exceptions</w:t>
            </w:r>
          </w:p>
        </w:tc>
        <w:tc>
          <w:tcPr>
            <w:tcW w:w="992" w:type="dxa"/>
          </w:tcPr>
          <w:p w14:paraId="4EB1564B" w14:textId="702555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04484F65" w14:textId="633FC3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651A887E" w14:textId="20346BF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0977</w:t>
            </w:r>
          </w:p>
        </w:tc>
        <w:tc>
          <w:tcPr>
            <w:tcW w:w="567" w:type="dxa"/>
          </w:tcPr>
          <w:p w14:paraId="45F3297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C8A459F" w14:textId="161EBA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F9DAF9D" w14:textId="33E1A2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5F67057B" w14:textId="722266A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NR_RF_FR1_enh-Core</w:t>
            </w:r>
          </w:p>
        </w:tc>
        <w:tc>
          <w:tcPr>
            <w:tcW w:w="987" w:type="dxa"/>
          </w:tcPr>
          <w:p w14:paraId="0E4A2BCF" w14:textId="2CC9E49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93E3095" w14:textId="77777777" w:rsidTr="00F466E1">
        <w:tc>
          <w:tcPr>
            <w:tcW w:w="1129" w:type="dxa"/>
          </w:tcPr>
          <w:p w14:paraId="27230847" w14:textId="01DA86B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R4-2119530</w:t>
            </w:r>
          </w:p>
        </w:tc>
        <w:tc>
          <w:tcPr>
            <w:tcW w:w="1560" w:type="dxa"/>
          </w:tcPr>
          <w:p w14:paraId="060149D6" w14:textId="376FEC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for TS 38.101-1 Introduce UL MIMO configurations for band n40</w:t>
            </w:r>
          </w:p>
        </w:tc>
        <w:tc>
          <w:tcPr>
            <w:tcW w:w="992" w:type="dxa"/>
          </w:tcPr>
          <w:p w14:paraId="7A7A5980" w14:textId="5BDE72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42C87DA2" w14:textId="7FDB09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0888CB1" w14:textId="110BBA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0978</w:t>
            </w:r>
          </w:p>
        </w:tc>
        <w:tc>
          <w:tcPr>
            <w:tcW w:w="567" w:type="dxa"/>
          </w:tcPr>
          <w:p w14:paraId="318A17C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9BFE17A" w14:textId="09EE4B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139BC2A" w14:textId="15C173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EF495F6" w14:textId="39858A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NR_bands_UL_MIMO_PC3_R17-Core</w:t>
            </w:r>
          </w:p>
        </w:tc>
        <w:tc>
          <w:tcPr>
            <w:tcW w:w="987" w:type="dxa"/>
          </w:tcPr>
          <w:p w14:paraId="1829DE34" w14:textId="532D54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6A5694DF" w14:textId="77777777" w:rsidTr="00F466E1">
        <w:tc>
          <w:tcPr>
            <w:tcW w:w="1129" w:type="dxa"/>
          </w:tcPr>
          <w:p w14:paraId="530C097E" w14:textId="169A29E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R4-2119832</w:t>
            </w:r>
          </w:p>
        </w:tc>
        <w:tc>
          <w:tcPr>
            <w:tcW w:w="1560" w:type="dxa"/>
          </w:tcPr>
          <w:p w14:paraId="0FD50A95" w14:textId="33460B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38.101-1 Introduce RF requirements for HPUE CA with x (x&gt;2) bands DL and y (y=1,2) bands UL</w:t>
            </w:r>
          </w:p>
        </w:tc>
        <w:tc>
          <w:tcPr>
            <w:tcW w:w="992" w:type="dxa"/>
          </w:tcPr>
          <w:p w14:paraId="7B03A781" w14:textId="2140DB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850" w:type="dxa"/>
          </w:tcPr>
          <w:p w14:paraId="563DF49A" w14:textId="503DE14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21DD91C9" w14:textId="70F840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0979</w:t>
            </w:r>
          </w:p>
        </w:tc>
        <w:tc>
          <w:tcPr>
            <w:tcW w:w="567" w:type="dxa"/>
          </w:tcPr>
          <w:p w14:paraId="4C2E9DB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36468B1" w14:textId="7ECB809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E111C87" w14:textId="601009B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18032CB" w14:textId="6251F0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NR_UE_PC2_R17_CADC_SUL_xBDL_yBUL-Core</w:t>
            </w:r>
          </w:p>
        </w:tc>
        <w:tc>
          <w:tcPr>
            <w:tcW w:w="987" w:type="dxa"/>
          </w:tcPr>
          <w:p w14:paraId="0E298817" w14:textId="7C7D6C2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A817671" w14:textId="77777777" w:rsidTr="00F466E1">
        <w:tc>
          <w:tcPr>
            <w:tcW w:w="1129" w:type="dxa"/>
          </w:tcPr>
          <w:p w14:paraId="1A6F5F2A" w14:textId="73A99A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R4-2119875</w:t>
            </w:r>
          </w:p>
        </w:tc>
        <w:tc>
          <w:tcPr>
            <w:tcW w:w="1560" w:type="dxa"/>
          </w:tcPr>
          <w:p w14:paraId="3DA29BBC" w14:textId="4C88C0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38.101-1 to improve how to include BCS4 and BCS5</w:t>
            </w:r>
          </w:p>
        </w:tc>
        <w:tc>
          <w:tcPr>
            <w:tcW w:w="992" w:type="dxa"/>
          </w:tcPr>
          <w:p w14:paraId="223D4E18" w14:textId="35522E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24E9BD8C" w14:textId="2CD4EB4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36195AA2" w14:textId="7F51D8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0980</w:t>
            </w:r>
          </w:p>
        </w:tc>
        <w:tc>
          <w:tcPr>
            <w:tcW w:w="567" w:type="dxa"/>
          </w:tcPr>
          <w:p w14:paraId="05B6CA3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078D096" w14:textId="01F085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5E6E934" w14:textId="033611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68D3A25" w14:textId="4C48FB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NR_BCS4-Core</w:t>
            </w:r>
          </w:p>
        </w:tc>
        <w:tc>
          <w:tcPr>
            <w:tcW w:w="987" w:type="dxa"/>
          </w:tcPr>
          <w:p w14:paraId="32FC7782" w14:textId="26D871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C338B9B" w14:textId="77777777" w:rsidTr="00F466E1">
        <w:tc>
          <w:tcPr>
            <w:tcW w:w="1129" w:type="dxa"/>
          </w:tcPr>
          <w:p w14:paraId="2019E1E2" w14:textId="307F712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R4-2120068</w:t>
            </w:r>
          </w:p>
        </w:tc>
        <w:tc>
          <w:tcPr>
            <w:tcW w:w="1560" w:type="dxa"/>
          </w:tcPr>
          <w:p w14:paraId="1BFB53E6" w14:textId="2423E5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38.101-1 Maintenance (Rel-15)</w:t>
            </w:r>
          </w:p>
        </w:tc>
        <w:tc>
          <w:tcPr>
            <w:tcW w:w="992" w:type="dxa"/>
          </w:tcPr>
          <w:p w14:paraId="13CE6C42" w14:textId="101C59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Qualcomm</w:t>
            </w:r>
          </w:p>
        </w:tc>
        <w:tc>
          <w:tcPr>
            <w:tcW w:w="850" w:type="dxa"/>
          </w:tcPr>
          <w:p w14:paraId="711BE150" w14:textId="2A9C8F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559FA2E3" w14:textId="5331C9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0981</w:t>
            </w:r>
          </w:p>
        </w:tc>
        <w:tc>
          <w:tcPr>
            <w:tcW w:w="567" w:type="dxa"/>
          </w:tcPr>
          <w:p w14:paraId="6838BCCC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3AFD23F" w14:textId="38006F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6B21A98E" w14:textId="03C880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0572914B" w14:textId="3E034E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TEI15, NR_newRAT-Core</w:t>
            </w:r>
          </w:p>
        </w:tc>
        <w:tc>
          <w:tcPr>
            <w:tcW w:w="987" w:type="dxa"/>
          </w:tcPr>
          <w:p w14:paraId="173CA285" w14:textId="2C716C4C" w:rsidR="00AB1096" w:rsidRPr="00F466E1" w:rsidRDefault="001425BA" w:rsidP="00AB109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agreed</w:t>
            </w:r>
          </w:p>
        </w:tc>
      </w:tr>
      <w:tr w:rsidR="00F466E1" w14:paraId="724D372F" w14:textId="77777777" w:rsidTr="00F466E1">
        <w:tc>
          <w:tcPr>
            <w:tcW w:w="1129" w:type="dxa"/>
          </w:tcPr>
          <w:p w14:paraId="1857285D" w14:textId="174B01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R4-2120069</w:t>
            </w:r>
          </w:p>
        </w:tc>
        <w:tc>
          <w:tcPr>
            <w:tcW w:w="1560" w:type="dxa"/>
          </w:tcPr>
          <w:p w14:paraId="62B4384C" w14:textId="337C0C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38.101-1 Maintenance (Rel-16)</w:t>
            </w:r>
          </w:p>
        </w:tc>
        <w:tc>
          <w:tcPr>
            <w:tcW w:w="992" w:type="dxa"/>
          </w:tcPr>
          <w:p w14:paraId="36E0A483" w14:textId="38EA2EF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Qualcomm</w:t>
            </w:r>
          </w:p>
        </w:tc>
        <w:tc>
          <w:tcPr>
            <w:tcW w:w="850" w:type="dxa"/>
          </w:tcPr>
          <w:p w14:paraId="6313F474" w14:textId="0B17D5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0F95EF32" w14:textId="2C62A1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0982</w:t>
            </w:r>
          </w:p>
        </w:tc>
        <w:tc>
          <w:tcPr>
            <w:tcW w:w="567" w:type="dxa"/>
          </w:tcPr>
          <w:p w14:paraId="0605F79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DF8AFC1" w14:textId="5EEB660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87B4CAA" w14:textId="07B50A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D38EF85" w14:textId="476D586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TEI15, NR_newRAT-Core, TEI16, 5G_V2X_NRSL, 5G_V2X_NRSL-Core, NR_CADC_R16_2BDL_xBUL-Core, NR_n41_LTE_41_coex-Core, NR_RF_FR1-Core</w:t>
            </w:r>
          </w:p>
        </w:tc>
        <w:tc>
          <w:tcPr>
            <w:tcW w:w="987" w:type="dxa"/>
          </w:tcPr>
          <w:p w14:paraId="3C49B262" w14:textId="17303A90" w:rsidR="00AB1096" w:rsidRPr="00F466E1" w:rsidRDefault="001425BA" w:rsidP="00AB109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agreed</w:t>
            </w:r>
          </w:p>
        </w:tc>
      </w:tr>
      <w:tr w:rsidR="00F466E1" w14:paraId="4E813A97" w14:textId="77777777" w:rsidTr="00F466E1">
        <w:tc>
          <w:tcPr>
            <w:tcW w:w="1129" w:type="dxa"/>
          </w:tcPr>
          <w:p w14:paraId="0596E50D" w14:textId="4EB197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R4-2120070</w:t>
            </w:r>
          </w:p>
        </w:tc>
        <w:tc>
          <w:tcPr>
            <w:tcW w:w="1560" w:type="dxa"/>
          </w:tcPr>
          <w:p w14:paraId="08DDD9AD" w14:textId="0DFEE8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38.101-1 Maintenance (Rel-17)</w:t>
            </w:r>
          </w:p>
        </w:tc>
        <w:tc>
          <w:tcPr>
            <w:tcW w:w="992" w:type="dxa"/>
          </w:tcPr>
          <w:p w14:paraId="41F46CEE" w14:textId="0724ED7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Qualcomm</w:t>
            </w:r>
          </w:p>
        </w:tc>
        <w:tc>
          <w:tcPr>
            <w:tcW w:w="850" w:type="dxa"/>
          </w:tcPr>
          <w:p w14:paraId="5903D14F" w14:textId="2EB597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38.101-1</w:t>
            </w:r>
          </w:p>
        </w:tc>
        <w:tc>
          <w:tcPr>
            <w:tcW w:w="709" w:type="dxa"/>
          </w:tcPr>
          <w:p w14:paraId="02819E4B" w14:textId="0778BA5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0983</w:t>
            </w:r>
          </w:p>
        </w:tc>
        <w:tc>
          <w:tcPr>
            <w:tcW w:w="567" w:type="dxa"/>
          </w:tcPr>
          <w:p w14:paraId="41A24783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99E4323" w14:textId="3D9041C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7825854" w14:textId="6238BB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7E835458" w14:textId="356E8A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0F47BF44" w14:textId="0FBBB3C0" w:rsidR="00AB1096" w:rsidRPr="00F466E1" w:rsidRDefault="001425BA" w:rsidP="00AB109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agreed</w:t>
            </w:r>
          </w:p>
        </w:tc>
      </w:tr>
      <w:tr w:rsidR="00F466E1" w14:paraId="0CE35A81" w14:textId="77777777" w:rsidTr="00F466E1">
        <w:tc>
          <w:tcPr>
            <w:tcW w:w="1129" w:type="dxa"/>
          </w:tcPr>
          <w:p w14:paraId="0378317E" w14:textId="0913B6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R4-2117638</w:t>
            </w:r>
          </w:p>
        </w:tc>
        <w:tc>
          <w:tcPr>
            <w:tcW w:w="1560" w:type="dxa"/>
          </w:tcPr>
          <w:p w14:paraId="350F6B2B" w14:textId="54596A5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60 GHz UE TX</w:t>
            </w:r>
          </w:p>
        </w:tc>
        <w:tc>
          <w:tcPr>
            <w:tcW w:w="992" w:type="dxa"/>
          </w:tcPr>
          <w:p w14:paraId="2B8F1389" w14:textId="0551C1A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</w:t>
            </w:r>
          </w:p>
        </w:tc>
        <w:tc>
          <w:tcPr>
            <w:tcW w:w="850" w:type="dxa"/>
          </w:tcPr>
          <w:p w14:paraId="2AED2A1D" w14:textId="2C7E4C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67756EFA" w14:textId="045BE69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0426</w:t>
            </w:r>
          </w:p>
        </w:tc>
        <w:tc>
          <w:tcPr>
            <w:tcW w:w="567" w:type="dxa"/>
          </w:tcPr>
          <w:p w14:paraId="1F2F61DC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7CA041E" w14:textId="54AA0B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C0CF2E1" w14:textId="1A89A1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37CE5E82" w14:textId="2D0282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NR_ext_to_71GHz-Core</w:t>
            </w:r>
          </w:p>
        </w:tc>
        <w:tc>
          <w:tcPr>
            <w:tcW w:w="987" w:type="dxa"/>
          </w:tcPr>
          <w:p w14:paraId="030C609F" w14:textId="54545EC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153ADEB0" w14:textId="77777777" w:rsidTr="00F466E1">
        <w:tc>
          <w:tcPr>
            <w:tcW w:w="1129" w:type="dxa"/>
          </w:tcPr>
          <w:p w14:paraId="149D36C5" w14:textId="0E7DC4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R4-2118207</w:t>
            </w:r>
          </w:p>
        </w:tc>
        <w:tc>
          <w:tcPr>
            <w:tcW w:w="1560" w:type="dxa"/>
          </w:tcPr>
          <w:p w14:paraId="6E4AEE31" w14:textId="09E856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992" w:type="dxa"/>
          </w:tcPr>
          <w:p w14:paraId="4BA0CAB5" w14:textId="31399AE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728D53CC" w14:textId="09F908A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32D4B557" w14:textId="31CED6D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0427</w:t>
            </w:r>
          </w:p>
        </w:tc>
        <w:tc>
          <w:tcPr>
            <w:tcW w:w="567" w:type="dxa"/>
          </w:tcPr>
          <w:p w14:paraId="253DAAB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9CBF039" w14:textId="671522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FCB9333" w14:textId="30D15A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FDAD2DC" w14:textId="6A8811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NR_CADC_R17_2BDL_xBUL</w:t>
            </w:r>
          </w:p>
        </w:tc>
        <w:tc>
          <w:tcPr>
            <w:tcW w:w="987" w:type="dxa"/>
          </w:tcPr>
          <w:p w14:paraId="78D818C3" w14:textId="011CAA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4338BA3" w14:textId="77777777" w:rsidTr="00F466E1">
        <w:tc>
          <w:tcPr>
            <w:tcW w:w="1129" w:type="dxa"/>
          </w:tcPr>
          <w:p w14:paraId="72064F82" w14:textId="3880AD6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R4-2118489</w:t>
            </w:r>
          </w:p>
        </w:tc>
        <w:tc>
          <w:tcPr>
            <w:tcW w:w="1560" w:type="dxa"/>
          </w:tcPr>
          <w:p w14:paraId="77252236" w14:textId="3B8923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38.101-2 new combinations Rel-17 NR Intra-band</w:t>
            </w:r>
          </w:p>
        </w:tc>
        <w:tc>
          <w:tcPr>
            <w:tcW w:w="992" w:type="dxa"/>
          </w:tcPr>
          <w:p w14:paraId="669E78B6" w14:textId="171C4DD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6889CB23" w14:textId="33E2F7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0942E292" w14:textId="2530D9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0428</w:t>
            </w:r>
          </w:p>
        </w:tc>
        <w:tc>
          <w:tcPr>
            <w:tcW w:w="567" w:type="dxa"/>
          </w:tcPr>
          <w:p w14:paraId="65FAC13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FD46F4B" w14:textId="5E1D9BB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3BE6F2D" w14:textId="30ECCC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BBC16DE" w14:textId="077982D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NR_CA_R17_Intra-Core</w:t>
            </w:r>
          </w:p>
        </w:tc>
        <w:tc>
          <w:tcPr>
            <w:tcW w:w="987" w:type="dxa"/>
          </w:tcPr>
          <w:p w14:paraId="29C636DD" w14:textId="5B9DCFB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19DAF4DE" w14:textId="77777777" w:rsidTr="00F466E1">
        <w:tc>
          <w:tcPr>
            <w:tcW w:w="1129" w:type="dxa"/>
          </w:tcPr>
          <w:p w14:paraId="30D7CD54" w14:textId="7FF09B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R4-2118976</w:t>
            </w:r>
          </w:p>
        </w:tc>
        <w:tc>
          <w:tcPr>
            <w:tcW w:w="1560" w:type="dxa"/>
          </w:tcPr>
          <w:p w14:paraId="61ECCEAE" w14:textId="4C9C89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 of aggregate power tolerance</w:t>
            </w:r>
          </w:p>
        </w:tc>
        <w:tc>
          <w:tcPr>
            <w:tcW w:w="992" w:type="dxa"/>
          </w:tcPr>
          <w:p w14:paraId="54C1C7C5" w14:textId="2C55EE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2919B340" w14:textId="77A0A7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59FE5A31" w14:textId="6952F6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0429</w:t>
            </w:r>
          </w:p>
        </w:tc>
        <w:tc>
          <w:tcPr>
            <w:tcW w:w="567" w:type="dxa"/>
          </w:tcPr>
          <w:p w14:paraId="0DD6EFA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9B3C790" w14:textId="2EB778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50FB8B25" w14:textId="4FA5A6E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D15EE3F" w14:textId="2101EC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2D61BEA1" w14:textId="61CA79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2915E54F" w14:textId="77777777" w:rsidTr="00F466E1">
        <w:tc>
          <w:tcPr>
            <w:tcW w:w="1129" w:type="dxa"/>
          </w:tcPr>
          <w:p w14:paraId="24C505DC" w14:textId="480AD7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R4-2118977</w:t>
            </w:r>
          </w:p>
        </w:tc>
        <w:tc>
          <w:tcPr>
            <w:tcW w:w="1560" w:type="dxa"/>
          </w:tcPr>
          <w:p w14:paraId="357E81F1" w14:textId="62F16E8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 of aggregate power tolerance</w:t>
            </w:r>
          </w:p>
        </w:tc>
        <w:tc>
          <w:tcPr>
            <w:tcW w:w="992" w:type="dxa"/>
          </w:tcPr>
          <w:p w14:paraId="514BDD28" w14:textId="6329D9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667022DE" w14:textId="577E87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76F68898" w14:textId="2C21B4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0430</w:t>
            </w:r>
          </w:p>
        </w:tc>
        <w:tc>
          <w:tcPr>
            <w:tcW w:w="567" w:type="dxa"/>
          </w:tcPr>
          <w:p w14:paraId="6AE3294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7B35E96" w14:textId="24224B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27407995" w14:textId="52BA599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F8521D7" w14:textId="520AB9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617037B4" w14:textId="007211E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1D638361" w14:textId="77777777" w:rsidTr="00F466E1">
        <w:tc>
          <w:tcPr>
            <w:tcW w:w="1129" w:type="dxa"/>
          </w:tcPr>
          <w:p w14:paraId="55F3944D" w14:textId="0DB3E0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R4-2118978</w:t>
            </w:r>
          </w:p>
        </w:tc>
        <w:tc>
          <w:tcPr>
            <w:tcW w:w="1560" w:type="dxa"/>
          </w:tcPr>
          <w:p w14:paraId="7C8D215D" w14:textId="48A82F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 of aggregate power tolerance</w:t>
            </w:r>
          </w:p>
        </w:tc>
        <w:tc>
          <w:tcPr>
            <w:tcW w:w="992" w:type="dxa"/>
          </w:tcPr>
          <w:p w14:paraId="4D45F35B" w14:textId="773F22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0F95CC98" w14:textId="4C1C07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00D6913B" w14:textId="6A5D980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0431</w:t>
            </w:r>
          </w:p>
        </w:tc>
        <w:tc>
          <w:tcPr>
            <w:tcW w:w="567" w:type="dxa"/>
          </w:tcPr>
          <w:p w14:paraId="428E25C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4C169D" w14:textId="239F58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C0C69BE" w14:textId="3320A87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2341564C" w14:textId="06ECC8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1C9864E6" w14:textId="44E5468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17B5510D" w14:textId="77777777" w:rsidTr="00F466E1">
        <w:tc>
          <w:tcPr>
            <w:tcW w:w="1129" w:type="dxa"/>
          </w:tcPr>
          <w:p w14:paraId="2CB5285F" w14:textId="21F316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R4-2119078</w:t>
            </w:r>
          </w:p>
        </w:tc>
        <w:tc>
          <w:tcPr>
            <w:tcW w:w="1560" w:type="dxa"/>
          </w:tcPr>
          <w:p w14:paraId="3CDA90DD" w14:textId="05BE56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TS 38.101-2 on FR 2 CA BW class</w:t>
            </w:r>
          </w:p>
        </w:tc>
        <w:tc>
          <w:tcPr>
            <w:tcW w:w="992" w:type="dxa"/>
          </w:tcPr>
          <w:p w14:paraId="27F44BA6" w14:textId="721C21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6206DF37" w14:textId="3C447D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3CAE3EDC" w14:textId="2A88E20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0432</w:t>
            </w:r>
          </w:p>
        </w:tc>
        <w:tc>
          <w:tcPr>
            <w:tcW w:w="567" w:type="dxa"/>
          </w:tcPr>
          <w:p w14:paraId="03AE5DC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34F9B2A" w14:textId="6054BAB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000833C" w14:textId="2D8C5FA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EB75AA2" w14:textId="7D3DE9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NR_RF_FR2_req_enh2-Core</w:t>
            </w:r>
          </w:p>
        </w:tc>
        <w:tc>
          <w:tcPr>
            <w:tcW w:w="987" w:type="dxa"/>
          </w:tcPr>
          <w:p w14:paraId="7B1CB76A" w14:textId="4B42F5C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not pursued</w:t>
            </w:r>
          </w:p>
        </w:tc>
      </w:tr>
      <w:tr w:rsidR="00F466E1" w14:paraId="670A14FA" w14:textId="77777777" w:rsidTr="00F466E1">
        <w:tc>
          <w:tcPr>
            <w:tcW w:w="1129" w:type="dxa"/>
          </w:tcPr>
          <w:p w14:paraId="798C6D6A" w14:textId="08D39E4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R4-2119085</w:t>
            </w:r>
          </w:p>
        </w:tc>
        <w:tc>
          <w:tcPr>
            <w:tcW w:w="1560" w:type="dxa"/>
          </w:tcPr>
          <w:p w14:paraId="1B4E6B9A" w14:textId="396AD88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TS 38.101-2 on configurations for inter-band CA</w:t>
            </w:r>
          </w:p>
        </w:tc>
        <w:tc>
          <w:tcPr>
            <w:tcW w:w="992" w:type="dxa"/>
          </w:tcPr>
          <w:p w14:paraId="2A82C299" w14:textId="5300FC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75701E47" w14:textId="67E644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69467A8F" w14:textId="07EC5A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0433</w:t>
            </w:r>
          </w:p>
        </w:tc>
        <w:tc>
          <w:tcPr>
            <w:tcW w:w="567" w:type="dxa"/>
          </w:tcPr>
          <w:p w14:paraId="4FD8A80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5B2D37C" w14:textId="116825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86805B3" w14:textId="6372F08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9AF9312" w14:textId="4B81FC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987" w:type="dxa"/>
          </w:tcPr>
          <w:p w14:paraId="6FA9FADE" w14:textId="54BDC0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34D283D" w14:textId="77777777" w:rsidTr="00F466E1">
        <w:tc>
          <w:tcPr>
            <w:tcW w:w="1129" w:type="dxa"/>
          </w:tcPr>
          <w:p w14:paraId="0A4A1963" w14:textId="320D6A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R4-2120071</w:t>
            </w:r>
          </w:p>
        </w:tc>
        <w:tc>
          <w:tcPr>
            <w:tcW w:w="1560" w:type="dxa"/>
          </w:tcPr>
          <w:p w14:paraId="57BC918D" w14:textId="47AD2FC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38.101-2 Maintenance (Rel-15)</w:t>
            </w:r>
          </w:p>
        </w:tc>
        <w:tc>
          <w:tcPr>
            <w:tcW w:w="992" w:type="dxa"/>
          </w:tcPr>
          <w:p w14:paraId="7828BCF7" w14:textId="5A0EE38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OPPO</w:t>
            </w:r>
          </w:p>
        </w:tc>
        <w:tc>
          <w:tcPr>
            <w:tcW w:w="850" w:type="dxa"/>
          </w:tcPr>
          <w:p w14:paraId="4DE63B67" w14:textId="083C4E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1481B902" w14:textId="0C8FBF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0434</w:t>
            </w:r>
          </w:p>
        </w:tc>
        <w:tc>
          <w:tcPr>
            <w:tcW w:w="567" w:type="dxa"/>
          </w:tcPr>
          <w:p w14:paraId="4FA34C5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6B5159A" w14:textId="01AFC9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2C0A86EB" w14:textId="4FDDE4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AE6B446" w14:textId="0E9EE4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6F9E9F2B" w14:textId="009E34A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B359676" w14:textId="77777777" w:rsidTr="00F466E1">
        <w:tc>
          <w:tcPr>
            <w:tcW w:w="1129" w:type="dxa"/>
          </w:tcPr>
          <w:p w14:paraId="32268713" w14:textId="11D9EFC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R4-2120072</w:t>
            </w:r>
          </w:p>
        </w:tc>
        <w:tc>
          <w:tcPr>
            <w:tcW w:w="1560" w:type="dxa"/>
          </w:tcPr>
          <w:p w14:paraId="0B18A1B9" w14:textId="70D086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38.101-2 Maintenance (Rel-16)</w:t>
            </w:r>
          </w:p>
        </w:tc>
        <w:tc>
          <w:tcPr>
            <w:tcW w:w="992" w:type="dxa"/>
          </w:tcPr>
          <w:p w14:paraId="4B00E410" w14:textId="0AD7DF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OPPO</w:t>
            </w:r>
          </w:p>
        </w:tc>
        <w:tc>
          <w:tcPr>
            <w:tcW w:w="850" w:type="dxa"/>
          </w:tcPr>
          <w:p w14:paraId="7C3A19F1" w14:textId="16A3E7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5C02347A" w14:textId="28E80C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0435</w:t>
            </w:r>
          </w:p>
        </w:tc>
        <w:tc>
          <w:tcPr>
            <w:tcW w:w="567" w:type="dxa"/>
          </w:tcPr>
          <w:p w14:paraId="5BA404F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E5F26A3" w14:textId="6931871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35A09D0" w14:textId="2C1860D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0375F29" w14:textId="3E48BA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NR_newRAT-Core, NR_RF_FR2_req_enh-Core, NR_CA_R16_intra-Core</w:t>
            </w:r>
          </w:p>
        </w:tc>
        <w:tc>
          <w:tcPr>
            <w:tcW w:w="987" w:type="dxa"/>
          </w:tcPr>
          <w:p w14:paraId="374A5F44" w14:textId="071A49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BECD220" w14:textId="77777777" w:rsidTr="00F466E1">
        <w:tc>
          <w:tcPr>
            <w:tcW w:w="1129" w:type="dxa"/>
          </w:tcPr>
          <w:p w14:paraId="1107A26A" w14:textId="3745EB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R4-2120073</w:t>
            </w:r>
          </w:p>
        </w:tc>
        <w:tc>
          <w:tcPr>
            <w:tcW w:w="1560" w:type="dxa"/>
          </w:tcPr>
          <w:p w14:paraId="6CEE7F1E" w14:textId="106261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38.101-2 Maintenance (Rel-17)</w:t>
            </w:r>
          </w:p>
        </w:tc>
        <w:tc>
          <w:tcPr>
            <w:tcW w:w="992" w:type="dxa"/>
          </w:tcPr>
          <w:p w14:paraId="148F8E19" w14:textId="2930AC5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OPPO</w:t>
            </w:r>
          </w:p>
        </w:tc>
        <w:tc>
          <w:tcPr>
            <w:tcW w:w="850" w:type="dxa"/>
          </w:tcPr>
          <w:p w14:paraId="624B13A5" w14:textId="4B4FA5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38.101-2</w:t>
            </w:r>
          </w:p>
        </w:tc>
        <w:tc>
          <w:tcPr>
            <w:tcW w:w="709" w:type="dxa"/>
          </w:tcPr>
          <w:p w14:paraId="753D947A" w14:textId="49976A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0436</w:t>
            </w:r>
          </w:p>
        </w:tc>
        <w:tc>
          <w:tcPr>
            <w:tcW w:w="567" w:type="dxa"/>
          </w:tcPr>
          <w:p w14:paraId="56760FF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A4F7C7B" w14:textId="50DFAA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66736EE" w14:textId="2F95D2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0B2FD6F" w14:textId="21B464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NR_RF_FR2_req_enh-Core, NR_newRAT-Core, NR_CA_R16_intra-Core</w:t>
            </w:r>
          </w:p>
        </w:tc>
        <w:tc>
          <w:tcPr>
            <w:tcW w:w="987" w:type="dxa"/>
          </w:tcPr>
          <w:p w14:paraId="4DB17546" w14:textId="207C67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CA2F188" w14:textId="77777777" w:rsidTr="00F466E1">
        <w:tc>
          <w:tcPr>
            <w:tcW w:w="1129" w:type="dxa"/>
          </w:tcPr>
          <w:p w14:paraId="78EE30C5" w14:textId="7218E2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R4-2117057</w:t>
            </w:r>
          </w:p>
        </w:tc>
        <w:tc>
          <w:tcPr>
            <w:tcW w:w="1560" w:type="dxa"/>
          </w:tcPr>
          <w:p w14:paraId="64D1F937" w14:textId="3FB4FD4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Removal of BCS5 from 38.101-3</w:t>
            </w:r>
          </w:p>
        </w:tc>
        <w:tc>
          <w:tcPr>
            <w:tcW w:w="992" w:type="dxa"/>
          </w:tcPr>
          <w:p w14:paraId="6652925D" w14:textId="1D660F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08C5DC65" w14:textId="6F5D03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29A4C3AB" w14:textId="5E67964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0642</w:t>
            </w:r>
          </w:p>
        </w:tc>
        <w:tc>
          <w:tcPr>
            <w:tcW w:w="567" w:type="dxa"/>
          </w:tcPr>
          <w:p w14:paraId="30F33AB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E200572" w14:textId="46FD14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D7DE27F" w14:textId="760E5C5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166F42F" w14:textId="1FF8E0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NR_BCS4-Core</w:t>
            </w:r>
          </w:p>
        </w:tc>
        <w:tc>
          <w:tcPr>
            <w:tcW w:w="987" w:type="dxa"/>
          </w:tcPr>
          <w:p w14:paraId="75B284F0" w14:textId="29CB59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6A419528" w14:textId="77777777" w:rsidTr="00F466E1">
        <w:tc>
          <w:tcPr>
            <w:tcW w:w="1129" w:type="dxa"/>
          </w:tcPr>
          <w:p w14:paraId="3F2D650A" w14:textId="71041A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R4-2117388</w:t>
            </w:r>
          </w:p>
        </w:tc>
        <w:tc>
          <w:tcPr>
            <w:tcW w:w="1560" w:type="dxa"/>
          </w:tcPr>
          <w:p w14:paraId="4B8A0753" w14:textId="456AAA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Introducing NR inter-band CA for 3DL Bands and 1UL band for 38.101-3</w:t>
            </w:r>
          </w:p>
        </w:tc>
        <w:tc>
          <w:tcPr>
            <w:tcW w:w="992" w:type="dxa"/>
          </w:tcPr>
          <w:p w14:paraId="0947DB10" w14:textId="28223D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CATT</w:t>
            </w:r>
          </w:p>
        </w:tc>
        <w:tc>
          <w:tcPr>
            <w:tcW w:w="850" w:type="dxa"/>
          </w:tcPr>
          <w:p w14:paraId="24ABBB79" w14:textId="44A81AE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6B43CF72" w14:textId="001E2C6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0643</w:t>
            </w:r>
          </w:p>
        </w:tc>
        <w:tc>
          <w:tcPr>
            <w:tcW w:w="567" w:type="dxa"/>
          </w:tcPr>
          <w:p w14:paraId="237A34F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4F8908" w14:textId="209A1C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048B772" w14:textId="533B6D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0B26B73" w14:textId="29E073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NR_CA_R17_3BDL_1BUL-Core</w:t>
            </w:r>
          </w:p>
        </w:tc>
        <w:tc>
          <w:tcPr>
            <w:tcW w:w="987" w:type="dxa"/>
          </w:tcPr>
          <w:p w14:paraId="37D10F37" w14:textId="22CAAE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9ABFA0F" w14:textId="77777777" w:rsidTr="00F466E1">
        <w:tc>
          <w:tcPr>
            <w:tcW w:w="1129" w:type="dxa"/>
          </w:tcPr>
          <w:p w14:paraId="594446A6" w14:textId="65A4DF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R4-2117856</w:t>
            </w:r>
          </w:p>
        </w:tc>
        <w:tc>
          <w:tcPr>
            <w:tcW w:w="1560" w:type="dxa"/>
          </w:tcPr>
          <w:p w14:paraId="2B572C7E" w14:textId="01119C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Rel-17 Dual Connectivity (DC) of 1 LTE band (1DL/1UL) and 1 NR band (1DL/1UL)</w:t>
            </w:r>
          </w:p>
        </w:tc>
        <w:tc>
          <w:tcPr>
            <w:tcW w:w="992" w:type="dxa"/>
          </w:tcPr>
          <w:p w14:paraId="4A529D9D" w14:textId="1BADE9B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CHTTL</w:t>
            </w:r>
          </w:p>
        </w:tc>
        <w:tc>
          <w:tcPr>
            <w:tcW w:w="850" w:type="dxa"/>
          </w:tcPr>
          <w:p w14:paraId="5E756095" w14:textId="79EAE3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58071815" w14:textId="431AED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0644</w:t>
            </w:r>
          </w:p>
        </w:tc>
        <w:tc>
          <w:tcPr>
            <w:tcW w:w="567" w:type="dxa"/>
          </w:tcPr>
          <w:p w14:paraId="2333C34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3D873D6" w14:textId="7B2305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1E08CD1" w14:textId="09A757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E8710FB" w14:textId="73D398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987" w:type="dxa"/>
          </w:tcPr>
          <w:p w14:paraId="2EA34C1E" w14:textId="179D5E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DB08C3B" w14:textId="77777777" w:rsidTr="00F466E1">
        <w:tc>
          <w:tcPr>
            <w:tcW w:w="1129" w:type="dxa"/>
          </w:tcPr>
          <w:p w14:paraId="0A64581A" w14:textId="09008A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R4-2117899</w:t>
            </w:r>
          </w:p>
        </w:tc>
        <w:tc>
          <w:tcPr>
            <w:tcW w:w="1560" w:type="dxa"/>
          </w:tcPr>
          <w:p w14:paraId="4694A35A" w14:textId="74BCED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introduction of completed EN-DC of 2 bands LTE and 1 band NR from RAN4#101-e into TS 38.101-3</w:t>
            </w:r>
          </w:p>
        </w:tc>
        <w:tc>
          <w:tcPr>
            <w:tcW w:w="992" w:type="dxa"/>
          </w:tcPr>
          <w:p w14:paraId="4F4B9F97" w14:textId="0EF65D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23365347" w14:textId="1C6F356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76258216" w14:textId="716061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0645</w:t>
            </w:r>
          </w:p>
        </w:tc>
        <w:tc>
          <w:tcPr>
            <w:tcW w:w="567" w:type="dxa"/>
          </w:tcPr>
          <w:p w14:paraId="17FC882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DFFBA8C" w14:textId="1991BD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6A47528" w14:textId="07240D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E2F79BD" w14:textId="0D36E11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987" w:type="dxa"/>
          </w:tcPr>
          <w:p w14:paraId="0E5E2B51" w14:textId="0D6503D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569F061" w14:textId="77777777" w:rsidTr="00F466E1">
        <w:tc>
          <w:tcPr>
            <w:tcW w:w="1129" w:type="dxa"/>
          </w:tcPr>
          <w:p w14:paraId="3F9AB0BE" w14:textId="4C376A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R4-2117910</w:t>
            </w:r>
          </w:p>
        </w:tc>
        <w:tc>
          <w:tcPr>
            <w:tcW w:w="1560" w:type="dxa"/>
          </w:tcPr>
          <w:p w14:paraId="2C7B4ABB" w14:textId="04EAFE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on introduction of completed NR CA/DC combs with 4DL/2UL including FR2</w:t>
            </w:r>
          </w:p>
        </w:tc>
        <w:tc>
          <w:tcPr>
            <w:tcW w:w="992" w:type="dxa"/>
          </w:tcPr>
          <w:p w14:paraId="10EEBC62" w14:textId="463E1F7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Samsung</w:t>
            </w:r>
          </w:p>
        </w:tc>
        <w:tc>
          <w:tcPr>
            <w:tcW w:w="850" w:type="dxa"/>
          </w:tcPr>
          <w:p w14:paraId="31BDA3EA" w14:textId="584B0BE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53461735" w14:textId="521367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0646</w:t>
            </w:r>
          </w:p>
        </w:tc>
        <w:tc>
          <w:tcPr>
            <w:tcW w:w="567" w:type="dxa"/>
          </w:tcPr>
          <w:p w14:paraId="42F525D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1BA98C7" w14:textId="4D8295C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E83F00B" w14:textId="25B950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69CC976" w14:textId="515440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987" w:type="dxa"/>
          </w:tcPr>
          <w:p w14:paraId="67E98A42" w14:textId="282F3AC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9F70E07" w14:textId="77777777" w:rsidTr="00F466E1">
        <w:tc>
          <w:tcPr>
            <w:tcW w:w="1129" w:type="dxa"/>
          </w:tcPr>
          <w:p w14:paraId="468CCE08" w14:textId="55E1F6B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R4-2117912</w:t>
            </w:r>
          </w:p>
        </w:tc>
        <w:tc>
          <w:tcPr>
            <w:tcW w:w="1560" w:type="dxa"/>
          </w:tcPr>
          <w:p w14:paraId="22C8E7D8" w14:textId="58C1971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introduction completed band combinations for Dual Connectivity (DC) of 5 bands LTE inter-band CA (5DL/1UL) and 1 NR band (1DL/1UL)</w:t>
            </w:r>
          </w:p>
        </w:tc>
        <w:tc>
          <w:tcPr>
            <w:tcW w:w="992" w:type="dxa"/>
          </w:tcPr>
          <w:p w14:paraId="10730245" w14:textId="15CEA02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Samsung</w:t>
            </w:r>
          </w:p>
        </w:tc>
        <w:tc>
          <w:tcPr>
            <w:tcW w:w="850" w:type="dxa"/>
          </w:tcPr>
          <w:p w14:paraId="272AB868" w14:textId="32E1EA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2CF12F1F" w14:textId="1FDED8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0647</w:t>
            </w:r>
          </w:p>
        </w:tc>
        <w:tc>
          <w:tcPr>
            <w:tcW w:w="567" w:type="dxa"/>
          </w:tcPr>
          <w:p w14:paraId="3BA97AB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FD5E977" w14:textId="432AB6D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C6A6766" w14:textId="58B542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190DA6EC" w14:textId="3CB4C9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DC_R17_5BLTE_1BNR_6DL2UL-Core</w:t>
            </w:r>
          </w:p>
        </w:tc>
        <w:tc>
          <w:tcPr>
            <w:tcW w:w="987" w:type="dxa"/>
          </w:tcPr>
          <w:p w14:paraId="3BC970BE" w14:textId="7E9AF5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7BC8D1A" w14:textId="77777777" w:rsidTr="00F466E1">
        <w:tc>
          <w:tcPr>
            <w:tcW w:w="1129" w:type="dxa"/>
          </w:tcPr>
          <w:p w14:paraId="6FEB3FA9" w14:textId="477E122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R4-2117914</w:t>
            </w:r>
          </w:p>
        </w:tc>
        <w:tc>
          <w:tcPr>
            <w:tcW w:w="1560" w:type="dxa"/>
          </w:tcPr>
          <w:p w14:paraId="2EF61C26" w14:textId="4A8A8D9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992" w:type="dxa"/>
          </w:tcPr>
          <w:p w14:paraId="32A2AB0F" w14:textId="406617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Samsung</w:t>
            </w:r>
          </w:p>
        </w:tc>
        <w:tc>
          <w:tcPr>
            <w:tcW w:w="850" w:type="dxa"/>
          </w:tcPr>
          <w:p w14:paraId="25891C58" w14:textId="279F32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181110CC" w14:textId="21739F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0648</w:t>
            </w:r>
          </w:p>
        </w:tc>
        <w:tc>
          <w:tcPr>
            <w:tcW w:w="567" w:type="dxa"/>
          </w:tcPr>
          <w:p w14:paraId="61BE17C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4A2496A" w14:textId="6BBE97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0E73C79" w14:textId="09BF8C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7207ED68" w14:textId="14841D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DC_R17_xBLTE_2BNR_yDL3UL-Core</w:t>
            </w:r>
          </w:p>
        </w:tc>
        <w:tc>
          <w:tcPr>
            <w:tcW w:w="987" w:type="dxa"/>
          </w:tcPr>
          <w:p w14:paraId="352BADF0" w14:textId="2B59F2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71923751" w14:textId="77777777" w:rsidTr="00F466E1">
        <w:tc>
          <w:tcPr>
            <w:tcW w:w="1129" w:type="dxa"/>
          </w:tcPr>
          <w:p w14:paraId="2F81C645" w14:textId="116104C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R4-2117985</w:t>
            </w:r>
          </w:p>
        </w:tc>
        <w:tc>
          <w:tcPr>
            <w:tcW w:w="1560" w:type="dxa"/>
          </w:tcPr>
          <w:p w14:paraId="20A01C49" w14:textId="520124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38.101-3: MSD test configurations modification for US inter-band EN-DC combinations with n77</w:t>
            </w:r>
          </w:p>
        </w:tc>
        <w:tc>
          <w:tcPr>
            <w:tcW w:w="992" w:type="dxa"/>
          </w:tcPr>
          <w:p w14:paraId="3969E07B" w14:textId="10F281C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2DD59EDC" w14:textId="42685A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773C1F08" w14:textId="386779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0649</w:t>
            </w:r>
          </w:p>
        </w:tc>
        <w:tc>
          <w:tcPr>
            <w:tcW w:w="567" w:type="dxa"/>
          </w:tcPr>
          <w:p w14:paraId="587F703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BFFCC10" w14:textId="74A3101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F444780" w14:textId="2EAC667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977AA21" w14:textId="26E4D5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987" w:type="dxa"/>
          </w:tcPr>
          <w:p w14:paraId="0EC68969" w14:textId="33E349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09AF3668" w14:textId="77777777" w:rsidTr="00F466E1">
        <w:tc>
          <w:tcPr>
            <w:tcW w:w="1129" w:type="dxa"/>
          </w:tcPr>
          <w:p w14:paraId="636E88E5" w14:textId="21C6E16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R4-2119868</w:t>
            </w:r>
          </w:p>
        </w:tc>
        <w:tc>
          <w:tcPr>
            <w:tcW w:w="1560" w:type="dxa"/>
          </w:tcPr>
          <w:p w14:paraId="228696A1" w14:textId="65C26A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38.101-3: MSD test configurations modification for US inter-band EN-DC combinations with n77</w:t>
            </w:r>
          </w:p>
        </w:tc>
        <w:tc>
          <w:tcPr>
            <w:tcW w:w="992" w:type="dxa"/>
          </w:tcPr>
          <w:p w14:paraId="204D655F" w14:textId="6E8596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Apple</w:t>
            </w:r>
          </w:p>
        </w:tc>
        <w:tc>
          <w:tcPr>
            <w:tcW w:w="850" w:type="dxa"/>
          </w:tcPr>
          <w:p w14:paraId="5436C0E8" w14:textId="15E0E0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5393647D" w14:textId="6F010AF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0649</w:t>
            </w:r>
          </w:p>
        </w:tc>
        <w:tc>
          <w:tcPr>
            <w:tcW w:w="567" w:type="dxa"/>
          </w:tcPr>
          <w:p w14:paraId="5882F1F1" w14:textId="160DE226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2887EEC" w14:textId="2DA9859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979EB71" w14:textId="5B7633F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54A2160" w14:textId="60B463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987" w:type="dxa"/>
          </w:tcPr>
          <w:p w14:paraId="57EF12C0" w14:textId="034F49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441E200" w14:textId="77777777" w:rsidTr="00F466E1">
        <w:tc>
          <w:tcPr>
            <w:tcW w:w="1129" w:type="dxa"/>
          </w:tcPr>
          <w:p w14:paraId="74FE1126" w14:textId="3E87D9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R4-2118067</w:t>
            </w:r>
          </w:p>
        </w:tc>
        <w:tc>
          <w:tcPr>
            <w:tcW w:w="1560" w:type="dxa"/>
          </w:tcPr>
          <w:p w14:paraId="51E4E719" w14:textId="7CA2FE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Introduction CR on new NR DC LTE(xDL/1UL)+ NR(2DL/1UL) band combinations in Rel-17</w:t>
            </w:r>
          </w:p>
        </w:tc>
        <w:tc>
          <w:tcPr>
            <w:tcW w:w="992" w:type="dxa"/>
          </w:tcPr>
          <w:p w14:paraId="55829381" w14:textId="14167A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LG Electronics France</w:t>
            </w:r>
          </w:p>
        </w:tc>
        <w:tc>
          <w:tcPr>
            <w:tcW w:w="850" w:type="dxa"/>
          </w:tcPr>
          <w:p w14:paraId="0D61AB83" w14:textId="3D6A6EB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76FD666D" w14:textId="372542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0650</w:t>
            </w:r>
          </w:p>
        </w:tc>
        <w:tc>
          <w:tcPr>
            <w:tcW w:w="567" w:type="dxa"/>
          </w:tcPr>
          <w:p w14:paraId="724F596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924F31E" w14:textId="2B7DF6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98FC31A" w14:textId="1A5CA1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B3CAA4B" w14:textId="6EAAE5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987" w:type="dxa"/>
          </w:tcPr>
          <w:p w14:paraId="515DBDA9" w14:textId="2D3E398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375CD6B" w14:textId="77777777" w:rsidTr="00F466E1">
        <w:tc>
          <w:tcPr>
            <w:tcW w:w="1129" w:type="dxa"/>
          </w:tcPr>
          <w:p w14:paraId="57D2F754" w14:textId="09566A1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R4-2118151</w:t>
            </w:r>
          </w:p>
        </w:tc>
        <w:tc>
          <w:tcPr>
            <w:tcW w:w="1560" w:type="dxa"/>
          </w:tcPr>
          <w:p w14:paraId="53672369" w14:textId="53310E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on introduction of completed PC2 for EN-DC with 1 LTE band + 1 NR TDD band</w:t>
            </w:r>
          </w:p>
        </w:tc>
        <w:tc>
          <w:tcPr>
            <w:tcW w:w="992" w:type="dxa"/>
          </w:tcPr>
          <w:p w14:paraId="36C66171" w14:textId="1BF437A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China Unicom</w:t>
            </w:r>
          </w:p>
        </w:tc>
        <w:tc>
          <w:tcPr>
            <w:tcW w:w="850" w:type="dxa"/>
          </w:tcPr>
          <w:p w14:paraId="7394EDE9" w14:textId="0307C6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3377F6E3" w14:textId="5C693F5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0651</w:t>
            </w:r>
          </w:p>
        </w:tc>
        <w:tc>
          <w:tcPr>
            <w:tcW w:w="567" w:type="dxa"/>
          </w:tcPr>
          <w:p w14:paraId="1C47240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03DF7E8" w14:textId="4CAF89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45C778B" w14:textId="054A549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3A62D781" w14:textId="0F9BC7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ENDC_UE_PC2_R17_NR_TDD</w:t>
            </w:r>
          </w:p>
        </w:tc>
        <w:tc>
          <w:tcPr>
            <w:tcW w:w="987" w:type="dxa"/>
          </w:tcPr>
          <w:p w14:paraId="7CF238B1" w14:textId="662F046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3C30E03" w14:textId="77777777" w:rsidTr="00F466E1">
        <w:tc>
          <w:tcPr>
            <w:tcW w:w="1129" w:type="dxa"/>
          </w:tcPr>
          <w:p w14:paraId="0CBE45E6" w14:textId="1CFD85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R4-2118208</w:t>
            </w:r>
          </w:p>
        </w:tc>
        <w:tc>
          <w:tcPr>
            <w:tcW w:w="1560" w:type="dxa"/>
          </w:tcPr>
          <w:p w14:paraId="7A8C4146" w14:textId="44F63A8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992" w:type="dxa"/>
          </w:tcPr>
          <w:p w14:paraId="71B10786" w14:textId="352F9F5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2F7A8B81" w14:textId="7F0087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0B469607" w14:textId="5263AA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0652</w:t>
            </w:r>
          </w:p>
        </w:tc>
        <w:tc>
          <w:tcPr>
            <w:tcW w:w="567" w:type="dxa"/>
          </w:tcPr>
          <w:p w14:paraId="2DF64CE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CF21DC0" w14:textId="5481CF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F6C400A" w14:textId="12F718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6E1B20D" w14:textId="2C7B227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NR_CADC_R17_2BDL_xBUL</w:t>
            </w:r>
          </w:p>
        </w:tc>
        <w:tc>
          <w:tcPr>
            <w:tcW w:w="987" w:type="dxa"/>
          </w:tcPr>
          <w:p w14:paraId="1B785E36" w14:textId="0AE69C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AE00070" w14:textId="77777777" w:rsidTr="00F466E1">
        <w:tc>
          <w:tcPr>
            <w:tcW w:w="1129" w:type="dxa"/>
          </w:tcPr>
          <w:p w14:paraId="3C2D099A" w14:textId="3E7D8D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R4-2118211</w:t>
            </w:r>
          </w:p>
        </w:tc>
        <w:tc>
          <w:tcPr>
            <w:tcW w:w="1560" w:type="dxa"/>
          </w:tcPr>
          <w:p w14:paraId="26D61DE2" w14:textId="719DAB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992" w:type="dxa"/>
          </w:tcPr>
          <w:p w14:paraId="7F451EC5" w14:textId="48CBF1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19BA6A33" w14:textId="52EA96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1F88D91B" w14:textId="0C9A8B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0653</w:t>
            </w:r>
          </w:p>
        </w:tc>
        <w:tc>
          <w:tcPr>
            <w:tcW w:w="567" w:type="dxa"/>
          </w:tcPr>
          <w:p w14:paraId="5FFDAB9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1AC7DF9" w14:textId="1FF013A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169832F" w14:textId="582EAB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77DA9815" w14:textId="1172A8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NR_CADC_R17_3BDL_2BUL</w:t>
            </w:r>
          </w:p>
        </w:tc>
        <w:tc>
          <w:tcPr>
            <w:tcW w:w="987" w:type="dxa"/>
          </w:tcPr>
          <w:p w14:paraId="18096121" w14:textId="76B30E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DCAFBB1" w14:textId="77777777" w:rsidTr="00F466E1">
        <w:tc>
          <w:tcPr>
            <w:tcW w:w="1129" w:type="dxa"/>
          </w:tcPr>
          <w:p w14:paraId="1568307A" w14:textId="6F26B3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R4-2118213</w:t>
            </w:r>
          </w:p>
        </w:tc>
        <w:tc>
          <w:tcPr>
            <w:tcW w:w="1560" w:type="dxa"/>
          </w:tcPr>
          <w:p w14:paraId="5918722A" w14:textId="3AAF0B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reflect the completed ENDC combinations for 3 bands DL with 3 bands UL into TS 38.101-3</w:t>
            </w:r>
          </w:p>
        </w:tc>
        <w:tc>
          <w:tcPr>
            <w:tcW w:w="992" w:type="dxa"/>
          </w:tcPr>
          <w:p w14:paraId="19E097CB" w14:textId="686A65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582BF4C0" w14:textId="54C7EC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295957D2" w14:textId="14B8AB2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0654</w:t>
            </w:r>
          </w:p>
        </w:tc>
        <w:tc>
          <w:tcPr>
            <w:tcW w:w="567" w:type="dxa"/>
          </w:tcPr>
          <w:p w14:paraId="638AE69C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BDC7E9" w14:textId="0B8A187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5AB1C4C" w14:textId="4BD929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3069639B" w14:textId="652A58B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DC_R17_xBLTE_yBNR_3DL3UL</w:t>
            </w:r>
          </w:p>
        </w:tc>
        <w:tc>
          <w:tcPr>
            <w:tcW w:w="987" w:type="dxa"/>
          </w:tcPr>
          <w:p w14:paraId="561EFC89" w14:textId="249B3D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FE124E4" w14:textId="77777777" w:rsidTr="00F466E1">
        <w:tc>
          <w:tcPr>
            <w:tcW w:w="1129" w:type="dxa"/>
          </w:tcPr>
          <w:p w14:paraId="155E7F46" w14:textId="3B5121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R4-2118216</w:t>
            </w:r>
          </w:p>
        </w:tc>
        <w:tc>
          <w:tcPr>
            <w:tcW w:w="1560" w:type="dxa"/>
          </w:tcPr>
          <w:p w14:paraId="65455A33" w14:textId="327F5A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992" w:type="dxa"/>
          </w:tcPr>
          <w:p w14:paraId="30A23217" w14:textId="5AC0F93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596874D8" w14:textId="382646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1757702B" w14:textId="2F7984D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0655</w:t>
            </w:r>
          </w:p>
        </w:tc>
        <w:tc>
          <w:tcPr>
            <w:tcW w:w="567" w:type="dxa"/>
          </w:tcPr>
          <w:p w14:paraId="1076D21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966F6ED" w14:textId="63EA36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E1BC6E0" w14:textId="2B30F3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AA964FA" w14:textId="0FEDAD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DC_R17_xBLTE_3BNR_yDL2UL</w:t>
            </w:r>
          </w:p>
        </w:tc>
        <w:tc>
          <w:tcPr>
            <w:tcW w:w="987" w:type="dxa"/>
          </w:tcPr>
          <w:p w14:paraId="5F93B059" w14:textId="2C207C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A5B5713" w14:textId="77777777" w:rsidTr="00F466E1">
        <w:tc>
          <w:tcPr>
            <w:tcW w:w="1129" w:type="dxa"/>
          </w:tcPr>
          <w:p w14:paraId="38DC3512" w14:textId="5D2850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R4-2118481</w:t>
            </w:r>
          </w:p>
        </w:tc>
        <w:tc>
          <w:tcPr>
            <w:tcW w:w="1560" w:type="dxa"/>
          </w:tcPr>
          <w:p w14:paraId="72ECB8FF" w14:textId="6E9FDF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Introduction of completed 5 bands inter-band CA into TS 38.101-3</w:t>
            </w:r>
          </w:p>
        </w:tc>
        <w:tc>
          <w:tcPr>
            <w:tcW w:w="992" w:type="dxa"/>
          </w:tcPr>
          <w:p w14:paraId="7E81F715" w14:textId="0641573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5AF0E8EC" w14:textId="13BC27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67248F28" w14:textId="3440AA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0656</w:t>
            </w:r>
          </w:p>
        </w:tc>
        <w:tc>
          <w:tcPr>
            <w:tcW w:w="567" w:type="dxa"/>
          </w:tcPr>
          <w:p w14:paraId="0094E12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A8F478C" w14:textId="2FE29B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5B8BBA7" w14:textId="237945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B03A2EC" w14:textId="7E60D44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NR_CADC_R17_5BDL_xBUL-Core</w:t>
            </w:r>
          </w:p>
        </w:tc>
        <w:tc>
          <w:tcPr>
            <w:tcW w:w="987" w:type="dxa"/>
          </w:tcPr>
          <w:p w14:paraId="058E2CDA" w14:textId="63BD63D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621D9255" w14:textId="77777777" w:rsidTr="00F466E1">
        <w:tc>
          <w:tcPr>
            <w:tcW w:w="1129" w:type="dxa"/>
          </w:tcPr>
          <w:p w14:paraId="75F3AC34" w14:textId="2383AD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R4-2118490</w:t>
            </w:r>
          </w:p>
        </w:tc>
        <w:tc>
          <w:tcPr>
            <w:tcW w:w="1560" w:type="dxa"/>
          </w:tcPr>
          <w:p w14:paraId="20223BEE" w14:textId="0DB36DC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38.101-3 new combinations LTE 3DL and one NR band</w:t>
            </w:r>
          </w:p>
        </w:tc>
        <w:tc>
          <w:tcPr>
            <w:tcW w:w="992" w:type="dxa"/>
          </w:tcPr>
          <w:p w14:paraId="5C61E8CF" w14:textId="3786621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332D34C0" w14:textId="396E42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684D84A3" w14:textId="56089D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0657</w:t>
            </w:r>
          </w:p>
        </w:tc>
        <w:tc>
          <w:tcPr>
            <w:tcW w:w="567" w:type="dxa"/>
          </w:tcPr>
          <w:p w14:paraId="00E647B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D5A23E7" w14:textId="239CDE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6202864" w14:textId="541F55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3ABA50A5" w14:textId="511C06F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DC_R17_3BLTE_1BNR_4DL2UL</w:t>
            </w:r>
          </w:p>
        </w:tc>
        <w:tc>
          <w:tcPr>
            <w:tcW w:w="987" w:type="dxa"/>
          </w:tcPr>
          <w:p w14:paraId="18B490A4" w14:textId="3B44149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2AA7354" w14:textId="77777777" w:rsidTr="00F466E1">
        <w:tc>
          <w:tcPr>
            <w:tcW w:w="1129" w:type="dxa"/>
          </w:tcPr>
          <w:p w14:paraId="1BD35388" w14:textId="6016FF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R4-2118492</w:t>
            </w:r>
          </w:p>
        </w:tc>
        <w:tc>
          <w:tcPr>
            <w:tcW w:w="1560" w:type="dxa"/>
          </w:tcPr>
          <w:p w14:paraId="1538366A" w14:textId="6D4790B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38.101-3 new combinations NR Inter-band 4 bands CA</w:t>
            </w:r>
          </w:p>
        </w:tc>
        <w:tc>
          <w:tcPr>
            <w:tcW w:w="992" w:type="dxa"/>
          </w:tcPr>
          <w:p w14:paraId="288C4837" w14:textId="6D880F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28BB394D" w14:textId="17C0E8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31921837" w14:textId="5EADE27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0658</w:t>
            </w:r>
          </w:p>
        </w:tc>
        <w:tc>
          <w:tcPr>
            <w:tcW w:w="567" w:type="dxa"/>
          </w:tcPr>
          <w:p w14:paraId="4CB7B64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ED84910" w14:textId="4FD6E6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A77B60B" w14:textId="024EBC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D8F858F" w14:textId="21B06B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NR_CA_R17_4BDL_1BUL</w:t>
            </w:r>
          </w:p>
        </w:tc>
        <w:tc>
          <w:tcPr>
            <w:tcW w:w="987" w:type="dxa"/>
          </w:tcPr>
          <w:p w14:paraId="76039650" w14:textId="0822EC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7C54A4C7" w14:textId="77777777" w:rsidTr="00F466E1">
        <w:tc>
          <w:tcPr>
            <w:tcW w:w="1129" w:type="dxa"/>
          </w:tcPr>
          <w:p w14:paraId="07F436BB" w14:textId="564268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R4-2118493</w:t>
            </w:r>
          </w:p>
        </w:tc>
        <w:tc>
          <w:tcPr>
            <w:tcW w:w="1560" w:type="dxa"/>
          </w:tcPr>
          <w:p w14:paraId="3EE45E01" w14:textId="4CADA48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38.101-3 EN-DC PC2</w:t>
            </w:r>
          </w:p>
        </w:tc>
        <w:tc>
          <w:tcPr>
            <w:tcW w:w="992" w:type="dxa"/>
          </w:tcPr>
          <w:p w14:paraId="59F71D6F" w14:textId="3C8D6A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783119B1" w14:textId="184003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0EB38A7F" w14:textId="6AC945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0659</w:t>
            </w:r>
          </w:p>
        </w:tc>
        <w:tc>
          <w:tcPr>
            <w:tcW w:w="567" w:type="dxa"/>
          </w:tcPr>
          <w:p w14:paraId="18D4F2E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C76FCFB" w14:textId="466FBF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BD3EF18" w14:textId="481301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C883140" w14:textId="1C32F6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ENDC_PC2_R17_xLTE_yNR</w:t>
            </w:r>
          </w:p>
        </w:tc>
        <w:tc>
          <w:tcPr>
            <w:tcW w:w="987" w:type="dxa"/>
          </w:tcPr>
          <w:p w14:paraId="1FD653AC" w14:textId="6A34CF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02A5A7E" w14:textId="77777777" w:rsidTr="00F466E1">
        <w:tc>
          <w:tcPr>
            <w:tcW w:w="1129" w:type="dxa"/>
          </w:tcPr>
          <w:p w14:paraId="078E2D97" w14:textId="03DE632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R4-2118611</w:t>
            </w:r>
          </w:p>
        </w:tc>
        <w:tc>
          <w:tcPr>
            <w:tcW w:w="1560" w:type="dxa"/>
          </w:tcPr>
          <w:p w14:paraId="7477A649" w14:textId="058D83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introduce new combinations of LTE 4band + NR 1band for TS 38.101-3</w:t>
            </w:r>
          </w:p>
        </w:tc>
        <w:tc>
          <w:tcPr>
            <w:tcW w:w="992" w:type="dxa"/>
          </w:tcPr>
          <w:p w14:paraId="2D3333B5" w14:textId="21069D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205383E4" w14:textId="15D32B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3EF79333" w14:textId="61302F3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0660</w:t>
            </w:r>
          </w:p>
        </w:tc>
        <w:tc>
          <w:tcPr>
            <w:tcW w:w="567" w:type="dxa"/>
          </w:tcPr>
          <w:p w14:paraId="3AD6EF6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AB477D" w14:textId="109024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5FE27707" w14:textId="04D336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DFD219C" w14:textId="35F00D0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DC_R17_4BLTE_1BNR_5DL2UL</w:t>
            </w:r>
          </w:p>
        </w:tc>
        <w:tc>
          <w:tcPr>
            <w:tcW w:w="987" w:type="dxa"/>
          </w:tcPr>
          <w:p w14:paraId="42FF1DE3" w14:textId="5531807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025ACCC" w14:textId="77777777" w:rsidTr="00F466E1">
        <w:tc>
          <w:tcPr>
            <w:tcW w:w="1129" w:type="dxa"/>
          </w:tcPr>
          <w:p w14:paraId="77793796" w14:textId="2062F1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R4-2118722</w:t>
            </w:r>
          </w:p>
        </w:tc>
        <w:tc>
          <w:tcPr>
            <w:tcW w:w="1560" w:type="dxa"/>
          </w:tcPr>
          <w:p w14:paraId="00566CB5" w14:textId="0ED076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38.101-3 Correction to Inter-band EN-DC within FR1</w:t>
            </w:r>
          </w:p>
        </w:tc>
        <w:tc>
          <w:tcPr>
            <w:tcW w:w="992" w:type="dxa"/>
          </w:tcPr>
          <w:p w14:paraId="0E950EEF" w14:textId="6E69C5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076A9CA1" w14:textId="6ADDC4B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20077801" w14:textId="58CF9A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0661</w:t>
            </w:r>
          </w:p>
        </w:tc>
        <w:tc>
          <w:tcPr>
            <w:tcW w:w="567" w:type="dxa"/>
          </w:tcPr>
          <w:p w14:paraId="59938E2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CC0EDF2" w14:textId="2F5EB03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07521D9" w14:textId="5E9B3C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</w:t>
            </w:r>
          </w:p>
        </w:tc>
        <w:tc>
          <w:tcPr>
            <w:tcW w:w="1559" w:type="dxa"/>
          </w:tcPr>
          <w:p w14:paraId="08A05FDF" w14:textId="045B5A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987" w:type="dxa"/>
          </w:tcPr>
          <w:p w14:paraId="0B8A9FEB" w14:textId="3FB808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4ABC15EC" w14:textId="77777777" w:rsidTr="00F466E1">
        <w:tc>
          <w:tcPr>
            <w:tcW w:w="1129" w:type="dxa"/>
          </w:tcPr>
          <w:p w14:paraId="49224CD7" w14:textId="2CA1D7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R4-2119856</w:t>
            </w:r>
          </w:p>
        </w:tc>
        <w:tc>
          <w:tcPr>
            <w:tcW w:w="1560" w:type="dxa"/>
          </w:tcPr>
          <w:p w14:paraId="43EAA614" w14:textId="57D612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38.101-3 Correction to Inter-band EN-DC within FR1</w:t>
            </w:r>
          </w:p>
        </w:tc>
        <w:tc>
          <w:tcPr>
            <w:tcW w:w="992" w:type="dxa"/>
          </w:tcPr>
          <w:p w14:paraId="1BF21C2B" w14:textId="4A9F54D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322F5B5D" w14:textId="5D85EBA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5DD0CC09" w14:textId="75AD7C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0661</w:t>
            </w:r>
          </w:p>
        </w:tc>
        <w:tc>
          <w:tcPr>
            <w:tcW w:w="567" w:type="dxa"/>
          </w:tcPr>
          <w:p w14:paraId="2E305986" w14:textId="1B8FC068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0FE744DF" w14:textId="74D51C7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649D4A9" w14:textId="2EB0D9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</w:t>
            </w:r>
          </w:p>
        </w:tc>
        <w:tc>
          <w:tcPr>
            <w:tcW w:w="1559" w:type="dxa"/>
          </w:tcPr>
          <w:p w14:paraId="49703355" w14:textId="51966F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DC_R17_1BLTE_1BNR_2DL2UL-Core, DC_R17_2BLTE_1BNR_3DL2UL-Core, DC_R17_xBLTE_2BNR_yDL2UL-Core</w:t>
            </w:r>
          </w:p>
        </w:tc>
        <w:tc>
          <w:tcPr>
            <w:tcW w:w="987" w:type="dxa"/>
          </w:tcPr>
          <w:p w14:paraId="706E18D8" w14:textId="134DED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AA67147" w14:textId="77777777" w:rsidTr="00F466E1">
        <w:tc>
          <w:tcPr>
            <w:tcW w:w="1129" w:type="dxa"/>
          </w:tcPr>
          <w:p w14:paraId="606A71D6" w14:textId="4E54801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R4-2118973</w:t>
            </w:r>
          </w:p>
        </w:tc>
        <w:tc>
          <w:tcPr>
            <w:tcW w:w="1560" w:type="dxa"/>
          </w:tcPr>
          <w:p w14:paraId="6E9DFA01" w14:textId="1AC1EC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requirements of spurious emission band UE co-existence</w:t>
            </w:r>
          </w:p>
        </w:tc>
        <w:tc>
          <w:tcPr>
            <w:tcW w:w="992" w:type="dxa"/>
          </w:tcPr>
          <w:p w14:paraId="3D8CDB58" w14:textId="1CA4AD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5FC796DC" w14:textId="74A054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06F3523D" w14:textId="45CA0B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0662</w:t>
            </w:r>
          </w:p>
        </w:tc>
        <w:tc>
          <w:tcPr>
            <w:tcW w:w="567" w:type="dxa"/>
          </w:tcPr>
          <w:p w14:paraId="3FA6993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551CA5E" w14:textId="73386B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5DCD7919" w14:textId="567A1C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EABA526" w14:textId="259220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09EB8052" w14:textId="71F472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10C69C00" w14:textId="77777777" w:rsidTr="00F466E1">
        <w:tc>
          <w:tcPr>
            <w:tcW w:w="1129" w:type="dxa"/>
          </w:tcPr>
          <w:p w14:paraId="61AFEA37" w14:textId="2E5B5F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R4-2118974</w:t>
            </w:r>
          </w:p>
        </w:tc>
        <w:tc>
          <w:tcPr>
            <w:tcW w:w="1560" w:type="dxa"/>
          </w:tcPr>
          <w:p w14:paraId="34B9200A" w14:textId="02733C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requirements of spurious emission band UE co-existence</w:t>
            </w:r>
          </w:p>
        </w:tc>
        <w:tc>
          <w:tcPr>
            <w:tcW w:w="992" w:type="dxa"/>
          </w:tcPr>
          <w:p w14:paraId="3D0EF43A" w14:textId="19E8D35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01BC31B0" w14:textId="1400599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2BCACD88" w14:textId="6C79F4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0663</w:t>
            </w:r>
          </w:p>
        </w:tc>
        <w:tc>
          <w:tcPr>
            <w:tcW w:w="567" w:type="dxa"/>
          </w:tcPr>
          <w:p w14:paraId="1E3BB4C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392DCA7" w14:textId="1DA231F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427F2DE" w14:textId="7263B8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B9D26C2" w14:textId="7698DD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06E4C0D7" w14:textId="6173B7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490B9841" w14:textId="77777777" w:rsidTr="00F466E1">
        <w:tc>
          <w:tcPr>
            <w:tcW w:w="1129" w:type="dxa"/>
          </w:tcPr>
          <w:p w14:paraId="5DA8EE96" w14:textId="5CDCD6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R4-2118975</w:t>
            </w:r>
          </w:p>
        </w:tc>
        <w:tc>
          <w:tcPr>
            <w:tcW w:w="1560" w:type="dxa"/>
          </w:tcPr>
          <w:p w14:paraId="34D5CA55" w14:textId="1F207A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correct the requirements of spurious emission band UE co-existence</w:t>
            </w:r>
          </w:p>
        </w:tc>
        <w:tc>
          <w:tcPr>
            <w:tcW w:w="992" w:type="dxa"/>
          </w:tcPr>
          <w:p w14:paraId="08BFF08E" w14:textId="3C095E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Anritsu Limited</w:t>
            </w:r>
          </w:p>
        </w:tc>
        <w:tc>
          <w:tcPr>
            <w:tcW w:w="850" w:type="dxa"/>
          </w:tcPr>
          <w:p w14:paraId="467C2A9D" w14:textId="4E7DAC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247B9743" w14:textId="464144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0664</w:t>
            </w:r>
          </w:p>
        </w:tc>
        <w:tc>
          <w:tcPr>
            <w:tcW w:w="567" w:type="dxa"/>
          </w:tcPr>
          <w:p w14:paraId="3466B11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A4B1B2" w14:textId="50EC07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341DA8B" w14:textId="09E8D94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06A0160" w14:textId="44E329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2DC3BBE2" w14:textId="59C063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5A7F7D45" w14:textId="77777777" w:rsidTr="00F466E1">
        <w:tc>
          <w:tcPr>
            <w:tcW w:w="1129" w:type="dxa"/>
          </w:tcPr>
          <w:p w14:paraId="5EB5504A" w14:textId="67F59FE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R4-2119080</w:t>
            </w:r>
          </w:p>
        </w:tc>
        <w:tc>
          <w:tcPr>
            <w:tcW w:w="1560" w:type="dxa"/>
          </w:tcPr>
          <w:p w14:paraId="6CD602F8" w14:textId="550420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TS 38.101-3 on DC configuration regrouping cleanup</w:t>
            </w:r>
          </w:p>
        </w:tc>
        <w:tc>
          <w:tcPr>
            <w:tcW w:w="992" w:type="dxa"/>
          </w:tcPr>
          <w:p w14:paraId="693CC6FF" w14:textId="1A63C34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5BAB1BD9" w14:textId="00478D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4E582D4C" w14:textId="54069A9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0665</w:t>
            </w:r>
          </w:p>
        </w:tc>
        <w:tc>
          <w:tcPr>
            <w:tcW w:w="567" w:type="dxa"/>
          </w:tcPr>
          <w:p w14:paraId="27CE91C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ABC5378" w14:textId="1C66B9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5DAEEF2" w14:textId="2BDFAA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B0D9747" w14:textId="3EA256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TEI17</w:t>
            </w:r>
          </w:p>
        </w:tc>
        <w:tc>
          <w:tcPr>
            <w:tcW w:w="987" w:type="dxa"/>
          </w:tcPr>
          <w:p w14:paraId="73713EB4" w14:textId="74DB8A2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3483883" w14:textId="77777777" w:rsidTr="00F466E1">
        <w:tc>
          <w:tcPr>
            <w:tcW w:w="1129" w:type="dxa"/>
          </w:tcPr>
          <w:p w14:paraId="7175526C" w14:textId="14ACC8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R4-2119087</w:t>
            </w:r>
          </w:p>
        </w:tc>
        <w:tc>
          <w:tcPr>
            <w:tcW w:w="1560" w:type="dxa"/>
          </w:tcPr>
          <w:p w14:paraId="3CE7E222" w14:textId="43A2A6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38.101-3 to correct the editorial errors for general paragraph</w:t>
            </w:r>
          </w:p>
        </w:tc>
        <w:tc>
          <w:tcPr>
            <w:tcW w:w="992" w:type="dxa"/>
          </w:tcPr>
          <w:p w14:paraId="26DB1795" w14:textId="51E871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3E2471D1" w14:textId="5D5D20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172F2BBB" w14:textId="58A78E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0666</w:t>
            </w:r>
          </w:p>
        </w:tc>
        <w:tc>
          <w:tcPr>
            <w:tcW w:w="567" w:type="dxa"/>
          </w:tcPr>
          <w:p w14:paraId="07AD5F6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130D9CB" w14:textId="2F11A00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A1FF425" w14:textId="523538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6E62082" w14:textId="5EBA39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NR_BCS4-Core</w:t>
            </w:r>
          </w:p>
        </w:tc>
        <w:tc>
          <w:tcPr>
            <w:tcW w:w="987" w:type="dxa"/>
          </w:tcPr>
          <w:p w14:paraId="2579F8BD" w14:textId="2933FB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7901439" w14:textId="77777777" w:rsidTr="00F466E1">
        <w:tc>
          <w:tcPr>
            <w:tcW w:w="1129" w:type="dxa"/>
          </w:tcPr>
          <w:p w14:paraId="4EFC1798" w14:textId="1D64AE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R4-2120053</w:t>
            </w:r>
          </w:p>
        </w:tc>
        <w:tc>
          <w:tcPr>
            <w:tcW w:w="1560" w:type="dxa"/>
          </w:tcPr>
          <w:p w14:paraId="3821F910" w14:textId="3A88CA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TS 38.101-3: Addition of missing lower order fallbacks</w:t>
            </w:r>
          </w:p>
        </w:tc>
        <w:tc>
          <w:tcPr>
            <w:tcW w:w="992" w:type="dxa"/>
          </w:tcPr>
          <w:p w14:paraId="0A5CA24C" w14:textId="2CC1560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Huawei,HiSilicon, BT</w:t>
            </w:r>
          </w:p>
        </w:tc>
        <w:tc>
          <w:tcPr>
            <w:tcW w:w="850" w:type="dxa"/>
          </w:tcPr>
          <w:p w14:paraId="1ECAFC07" w14:textId="100EF6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6C3357C8" w14:textId="29158A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0667</w:t>
            </w:r>
          </w:p>
        </w:tc>
        <w:tc>
          <w:tcPr>
            <w:tcW w:w="567" w:type="dxa"/>
          </w:tcPr>
          <w:p w14:paraId="08BB793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B24DEB6" w14:textId="3A6FB7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080AF66" w14:textId="6AD14A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3D5E09B" w14:textId="7A1B3E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DC_R16_xBLTE_2BNR_yDL2UL-Core</w:t>
            </w:r>
          </w:p>
        </w:tc>
        <w:tc>
          <w:tcPr>
            <w:tcW w:w="987" w:type="dxa"/>
          </w:tcPr>
          <w:p w14:paraId="0F165A3A" w14:textId="0242B44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C48BC90" w14:textId="77777777" w:rsidTr="00F466E1">
        <w:tc>
          <w:tcPr>
            <w:tcW w:w="1129" w:type="dxa"/>
          </w:tcPr>
          <w:p w14:paraId="4B96AC7B" w14:textId="6D76D1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R4-2119876</w:t>
            </w:r>
          </w:p>
        </w:tc>
        <w:tc>
          <w:tcPr>
            <w:tcW w:w="1560" w:type="dxa"/>
          </w:tcPr>
          <w:p w14:paraId="6E63BBE7" w14:textId="024E33A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38.101-3 to improve how to include BCS4 and BCS5</w:t>
            </w:r>
          </w:p>
        </w:tc>
        <w:tc>
          <w:tcPr>
            <w:tcW w:w="992" w:type="dxa"/>
          </w:tcPr>
          <w:p w14:paraId="032C893A" w14:textId="0D1F24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5E9936BB" w14:textId="7ECAA54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36D59AC6" w14:textId="3F341E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0668</w:t>
            </w:r>
          </w:p>
        </w:tc>
        <w:tc>
          <w:tcPr>
            <w:tcW w:w="567" w:type="dxa"/>
          </w:tcPr>
          <w:p w14:paraId="3B9F6B8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DEE0751" w14:textId="4D76A3A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5F9B9B5F" w14:textId="5B71087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6FA4698B" w14:textId="1A5DE1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NR_BCS4-Core</w:t>
            </w:r>
          </w:p>
        </w:tc>
        <w:tc>
          <w:tcPr>
            <w:tcW w:w="987" w:type="dxa"/>
          </w:tcPr>
          <w:p w14:paraId="1171F821" w14:textId="1EAFD7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4AD8BEF" w14:textId="77777777" w:rsidTr="00F466E1">
        <w:tc>
          <w:tcPr>
            <w:tcW w:w="1129" w:type="dxa"/>
          </w:tcPr>
          <w:p w14:paraId="3F70801C" w14:textId="20DE3E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R4-2120074</w:t>
            </w:r>
          </w:p>
        </w:tc>
        <w:tc>
          <w:tcPr>
            <w:tcW w:w="1560" w:type="dxa"/>
          </w:tcPr>
          <w:p w14:paraId="59EF7E86" w14:textId="091EAB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38.101-3 Maintenance (Rel-15)</w:t>
            </w:r>
          </w:p>
        </w:tc>
        <w:tc>
          <w:tcPr>
            <w:tcW w:w="992" w:type="dxa"/>
          </w:tcPr>
          <w:p w14:paraId="53D5B80A" w14:textId="78B2D4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49023DE9" w14:textId="7F8B854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760DEB28" w14:textId="2685CDF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0669</w:t>
            </w:r>
          </w:p>
        </w:tc>
        <w:tc>
          <w:tcPr>
            <w:tcW w:w="567" w:type="dxa"/>
          </w:tcPr>
          <w:p w14:paraId="0F0363B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015BCB3" w14:textId="763C35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2CF4E89C" w14:textId="7EEAEF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A8C6A62" w14:textId="15EBF1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07DA16E9" w14:textId="17A958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6961100" w14:textId="77777777" w:rsidTr="00F466E1">
        <w:tc>
          <w:tcPr>
            <w:tcW w:w="1129" w:type="dxa"/>
          </w:tcPr>
          <w:p w14:paraId="612EE376" w14:textId="4616D9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R4-2120075</w:t>
            </w:r>
          </w:p>
        </w:tc>
        <w:tc>
          <w:tcPr>
            <w:tcW w:w="1560" w:type="dxa"/>
          </w:tcPr>
          <w:p w14:paraId="5ED91D74" w14:textId="75B185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38.101-3 Maintenance (Rel-16)</w:t>
            </w:r>
          </w:p>
        </w:tc>
        <w:tc>
          <w:tcPr>
            <w:tcW w:w="992" w:type="dxa"/>
          </w:tcPr>
          <w:p w14:paraId="4A4BC115" w14:textId="3656784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573B2994" w14:textId="2E515C3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13B702A3" w14:textId="024B7F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0670</w:t>
            </w:r>
          </w:p>
        </w:tc>
        <w:tc>
          <w:tcPr>
            <w:tcW w:w="567" w:type="dxa"/>
          </w:tcPr>
          <w:p w14:paraId="6EECE1F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0A55D6E" w14:textId="256EC8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2FE0E51" w14:textId="25FE56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7780C98" w14:textId="2953BA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338814E3" w14:textId="0C289E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C3A153B" w14:textId="77777777" w:rsidTr="00F466E1">
        <w:tc>
          <w:tcPr>
            <w:tcW w:w="1129" w:type="dxa"/>
          </w:tcPr>
          <w:p w14:paraId="7CD8F937" w14:textId="1B4D56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R4-2120076</w:t>
            </w:r>
          </w:p>
        </w:tc>
        <w:tc>
          <w:tcPr>
            <w:tcW w:w="1560" w:type="dxa"/>
          </w:tcPr>
          <w:p w14:paraId="2ADDB37C" w14:textId="0106915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38.101-3 Maintenance (Rel-17)</w:t>
            </w:r>
          </w:p>
        </w:tc>
        <w:tc>
          <w:tcPr>
            <w:tcW w:w="992" w:type="dxa"/>
          </w:tcPr>
          <w:p w14:paraId="163B634E" w14:textId="7402A5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7F5D7735" w14:textId="248B532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38.101-3</w:t>
            </w:r>
          </w:p>
        </w:tc>
        <w:tc>
          <w:tcPr>
            <w:tcW w:w="709" w:type="dxa"/>
          </w:tcPr>
          <w:p w14:paraId="3FB31E38" w14:textId="100129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0671</w:t>
            </w:r>
          </w:p>
        </w:tc>
        <w:tc>
          <w:tcPr>
            <w:tcW w:w="567" w:type="dxa"/>
          </w:tcPr>
          <w:p w14:paraId="559B2ED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D601E62" w14:textId="17A2E2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B7A6540" w14:textId="5ECFAD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18B2550" w14:textId="60404DC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22233878" w14:textId="1DF3FD2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BC91180" w14:textId="77777777" w:rsidTr="00F466E1">
        <w:tc>
          <w:tcPr>
            <w:tcW w:w="1129" w:type="dxa"/>
          </w:tcPr>
          <w:p w14:paraId="313DD7D7" w14:textId="3BB10C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R4-2120807</w:t>
            </w:r>
          </w:p>
        </w:tc>
        <w:tc>
          <w:tcPr>
            <w:tcW w:w="1560" w:type="dxa"/>
          </w:tcPr>
          <w:p w14:paraId="2C8E2BAC" w14:textId="124502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38.101-4 Maintenance (Rel-16, CAT F)</w:t>
            </w:r>
          </w:p>
        </w:tc>
        <w:tc>
          <w:tcPr>
            <w:tcW w:w="992" w:type="dxa"/>
          </w:tcPr>
          <w:p w14:paraId="652E33C8" w14:textId="7C73E25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Intel</w:t>
            </w:r>
          </w:p>
        </w:tc>
        <w:tc>
          <w:tcPr>
            <w:tcW w:w="850" w:type="dxa"/>
          </w:tcPr>
          <w:p w14:paraId="388578BE" w14:textId="04BEC0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38.101-4</w:t>
            </w:r>
          </w:p>
        </w:tc>
        <w:tc>
          <w:tcPr>
            <w:tcW w:w="709" w:type="dxa"/>
          </w:tcPr>
          <w:p w14:paraId="7375D8E0" w14:textId="24EFB9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ab/>
              <w:t>0276</w:t>
            </w:r>
          </w:p>
        </w:tc>
        <w:tc>
          <w:tcPr>
            <w:tcW w:w="567" w:type="dxa"/>
          </w:tcPr>
          <w:p w14:paraId="0B0E110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5AED7C9" w14:textId="1B9FB60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F9908FF" w14:textId="5917441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7CFAE358" w14:textId="6C9B47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3FF09676" w14:textId="1C0CEEE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92AE405" w14:textId="77777777" w:rsidTr="00F466E1">
        <w:tc>
          <w:tcPr>
            <w:tcW w:w="1129" w:type="dxa"/>
          </w:tcPr>
          <w:p w14:paraId="0D7335E4" w14:textId="7D7A9A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R4-2118686</w:t>
            </w:r>
          </w:p>
        </w:tc>
        <w:tc>
          <w:tcPr>
            <w:tcW w:w="1560" w:type="dxa"/>
          </w:tcPr>
          <w:p w14:paraId="17E7218E" w14:textId="63734B3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CR: Applicability of FR2 demodulation requirements to n262</w:t>
            </w:r>
          </w:p>
        </w:tc>
        <w:tc>
          <w:tcPr>
            <w:tcW w:w="992" w:type="dxa"/>
          </w:tcPr>
          <w:p w14:paraId="18FF0121" w14:textId="59196C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09DB1FD7" w14:textId="3F7761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38.101-4</w:t>
            </w:r>
          </w:p>
        </w:tc>
        <w:tc>
          <w:tcPr>
            <w:tcW w:w="709" w:type="dxa"/>
          </w:tcPr>
          <w:p w14:paraId="36612E35" w14:textId="61EB31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0273</w:t>
            </w:r>
          </w:p>
        </w:tc>
        <w:tc>
          <w:tcPr>
            <w:tcW w:w="567" w:type="dxa"/>
          </w:tcPr>
          <w:p w14:paraId="49367C7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A510F69" w14:textId="16D2B9B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2C8FB80" w14:textId="2D2BB3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3651480" w14:textId="008CE9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NR_47GHz_band-Perf</w:t>
            </w:r>
          </w:p>
        </w:tc>
        <w:tc>
          <w:tcPr>
            <w:tcW w:w="987" w:type="dxa"/>
          </w:tcPr>
          <w:p w14:paraId="27D0326A" w14:textId="38EF507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412A12A4" w14:textId="77777777" w:rsidTr="00F466E1">
        <w:tc>
          <w:tcPr>
            <w:tcW w:w="1129" w:type="dxa"/>
          </w:tcPr>
          <w:p w14:paraId="7BDEA374" w14:textId="0619E6D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R4-2120650</w:t>
            </w:r>
          </w:p>
        </w:tc>
        <w:tc>
          <w:tcPr>
            <w:tcW w:w="1560" w:type="dxa"/>
          </w:tcPr>
          <w:p w14:paraId="27318676" w14:textId="2ABA522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CR: Applicability of FR2 demodulation requirements to n262</w:t>
            </w:r>
          </w:p>
        </w:tc>
        <w:tc>
          <w:tcPr>
            <w:tcW w:w="992" w:type="dxa"/>
          </w:tcPr>
          <w:p w14:paraId="3200374F" w14:textId="48ED650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4D568E64" w14:textId="564A6B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38.101-4</w:t>
            </w:r>
          </w:p>
        </w:tc>
        <w:tc>
          <w:tcPr>
            <w:tcW w:w="709" w:type="dxa"/>
          </w:tcPr>
          <w:p w14:paraId="0CA1711E" w14:textId="00196D8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0273</w:t>
            </w:r>
          </w:p>
        </w:tc>
        <w:tc>
          <w:tcPr>
            <w:tcW w:w="567" w:type="dxa"/>
          </w:tcPr>
          <w:p w14:paraId="287D36C2" w14:textId="6A8AD4BD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66AA866B" w14:textId="6B103F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6F39DD3" w14:textId="696343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AFA7128" w14:textId="202D6D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NR_47GHz_band-Perf</w:t>
            </w:r>
          </w:p>
        </w:tc>
        <w:tc>
          <w:tcPr>
            <w:tcW w:w="987" w:type="dxa"/>
          </w:tcPr>
          <w:p w14:paraId="34D3ECA4" w14:textId="09DF4E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7DC44FB" w14:textId="77777777" w:rsidTr="00F466E1">
        <w:tc>
          <w:tcPr>
            <w:tcW w:w="1129" w:type="dxa"/>
          </w:tcPr>
          <w:p w14:paraId="5FB42D58" w14:textId="684F21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R4-2118687</w:t>
            </w:r>
          </w:p>
        </w:tc>
        <w:tc>
          <w:tcPr>
            <w:tcW w:w="1560" w:type="dxa"/>
          </w:tcPr>
          <w:p w14:paraId="1E3C63A2" w14:textId="3ED0C6C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CR: Introduction of Noc power level for n259 PC5</w:t>
            </w:r>
          </w:p>
        </w:tc>
        <w:tc>
          <w:tcPr>
            <w:tcW w:w="992" w:type="dxa"/>
          </w:tcPr>
          <w:p w14:paraId="0DC70F74" w14:textId="6A65E2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28A88133" w14:textId="619D39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38.101-4</w:t>
            </w:r>
          </w:p>
        </w:tc>
        <w:tc>
          <w:tcPr>
            <w:tcW w:w="709" w:type="dxa"/>
          </w:tcPr>
          <w:p w14:paraId="637153DF" w14:textId="67BE5E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0274</w:t>
            </w:r>
          </w:p>
        </w:tc>
        <w:tc>
          <w:tcPr>
            <w:tcW w:w="567" w:type="dxa"/>
          </w:tcPr>
          <w:p w14:paraId="0DAB83C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7EA529E" w14:textId="0D310C1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3702029" w14:textId="2DA8C8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3F8E978A" w14:textId="3F2D79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NR_FR2_FWA_Bn259-Perf</w:t>
            </w:r>
          </w:p>
        </w:tc>
        <w:tc>
          <w:tcPr>
            <w:tcW w:w="987" w:type="dxa"/>
          </w:tcPr>
          <w:p w14:paraId="5C587062" w14:textId="4E957A1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3A49382C" w14:textId="77777777" w:rsidTr="00F466E1">
        <w:tc>
          <w:tcPr>
            <w:tcW w:w="1129" w:type="dxa"/>
          </w:tcPr>
          <w:p w14:paraId="7E553534" w14:textId="25FCBBF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R4-2120754</w:t>
            </w:r>
          </w:p>
        </w:tc>
        <w:tc>
          <w:tcPr>
            <w:tcW w:w="1560" w:type="dxa"/>
          </w:tcPr>
          <w:p w14:paraId="25E703ED" w14:textId="6BC3AD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CR: Introduction of Noc power level for n259 PC5</w:t>
            </w:r>
          </w:p>
        </w:tc>
        <w:tc>
          <w:tcPr>
            <w:tcW w:w="992" w:type="dxa"/>
          </w:tcPr>
          <w:p w14:paraId="2A8E74A3" w14:textId="4CDA44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361D6D61" w14:textId="6C8D0F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38.101-4</w:t>
            </w:r>
          </w:p>
        </w:tc>
        <w:tc>
          <w:tcPr>
            <w:tcW w:w="709" w:type="dxa"/>
          </w:tcPr>
          <w:p w14:paraId="21F9E5C0" w14:textId="7A8D55B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0274</w:t>
            </w:r>
          </w:p>
        </w:tc>
        <w:tc>
          <w:tcPr>
            <w:tcW w:w="567" w:type="dxa"/>
          </w:tcPr>
          <w:p w14:paraId="0AEFC37B" w14:textId="1B1D67CE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B2AF929" w14:textId="5224111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AA56B91" w14:textId="4CB0959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71C7311" w14:textId="2D67B3D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NR_FR2_FWA_Bn259-Perf</w:t>
            </w:r>
          </w:p>
        </w:tc>
        <w:tc>
          <w:tcPr>
            <w:tcW w:w="987" w:type="dxa"/>
          </w:tcPr>
          <w:p w14:paraId="09772168" w14:textId="7E6A63B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C937647" w14:textId="77777777" w:rsidTr="00F466E1">
        <w:tc>
          <w:tcPr>
            <w:tcW w:w="1129" w:type="dxa"/>
          </w:tcPr>
          <w:p w14:paraId="78FBFFA1" w14:textId="202D6B4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R4-2120806</w:t>
            </w:r>
          </w:p>
        </w:tc>
        <w:tc>
          <w:tcPr>
            <w:tcW w:w="1560" w:type="dxa"/>
          </w:tcPr>
          <w:p w14:paraId="768AC590" w14:textId="0979EC7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38.101-4 Maintenance (Rel-15, CAT F)</w:t>
            </w:r>
          </w:p>
        </w:tc>
        <w:tc>
          <w:tcPr>
            <w:tcW w:w="992" w:type="dxa"/>
          </w:tcPr>
          <w:p w14:paraId="44CA0BBD" w14:textId="25728C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Intel</w:t>
            </w:r>
          </w:p>
        </w:tc>
        <w:tc>
          <w:tcPr>
            <w:tcW w:w="850" w:type="dxa"/>
          </w:tcPr>
          <w:p w14:paraId="16313731" w14:textId="367A102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38.101-4</w:t>
            </w:r>
          </w:p>
        </w:tc>
        <w:tc>
          <w:tcPr>
            <w:tcW w:w="709" w:type="dxa"/>
          </w:tcPr>
          <w:p w14:paraId="791F0AFE" w14:textId="03CA20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0275</w:t>
            </w:r>
          </w:p>
        </w:tc>
        <w:tc>
          <w:tcPr>
            <w:tcW w:w="567" w:type="dxa"/>
          </w:tcPr>
          <w:p w14:paraId="36F5BB5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C1FF4CF" w14:textId="7C3D61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40FF6FA2" w14:textId="59CF7B5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26A69CD" w14:textId="07BBDCC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6769B00B" w14:textId="4D1170C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7CAEBC8" w14:textId="77777777" w:rsidTr="00F466E1">
        <w:tc>
          <w:tcPr>
            <w:tcW w:w="1129" w:type="dxa"/>
          </w:tcPr>
          <w:p w14:paraId="390F32B3" w14:textId="2EC41C9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R4-2120808</w:t>
            </w:r>
          </w:p>
        </w:tc>
        <w:tc>
          <w:tcPr>
            <w:tcW w:w="1560" w:type="dxa"/>
          </w:tcPr>
          <w:p w14:paraId="1718D333" w14:textId="3489AA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38.101-4 Maintenance (Rel-17, CAT A)</w:t>
            </w:r>
          </w:p>
        </w:tc>
        <w:tc>
          <w:tcPr>
            <w:tcW w:w="992" w:type="dxa"/>
          </w:tcPr>
          <w:p w14:paraId="2E6AFAA9" w14:textId="206DC5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Intel</w:t>
            </w:r>
          </w:p>
        </w:tc>
        <w:tc>
          <w:tcPr>
            <w:tcW w:w="850" w:type="dxa"/>
          </w:tcPr>
          <w:p w14:paraId="591EE289" w14:textId="2E2F028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38.101-4</w:t>
            </w:r>
          </w:p>
        </w:tc>
        <w:tc>
          <w:tcPr>
            <w:tcW w:w="709" w:type="dxa"/>
          </w:tcPr>
          <w:p w14:paraId="10E58401" w14:textId="5C8018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0277</w:t>
            </w:r>
          </w:p>
        </w:tc>
        <w:tc>
          <w:tcPr>
            <w:tcW w:w="567" w:type="dxa"/>
          </w:tcPr>
          <w:p w14:paraId="5005D2DC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A771A1E" w14:textId="393620A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6319C5C" w14:textId="6C90A2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08483663" w14:textId="03B8F8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555B39F2" w14:textId="6A199B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08FDF19" w14:textId="77777777" w:rsidTr="00F466E1">
        <w:tc>
          <w:tcPr>
            <w:tcW w:w="1129" w:type="dxa"/>
          </w:tcPr>
          <w:p w14:paraId="0FEAAB74" w14:textId="2A6E809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R4-2117875</w:t>
            </w:r>
          </w:p>
        </w:tc>
        <w:tc>
          <w:tcPr>
            <w:tcW w:w="1560" w:type="dxa"/>
          </w:tcPr>
          <w:p w14:paraId="38C034EB" w14:textId="6C474D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38.104: 1024QAM</w:t>
            </w:r>
          </w:p>
        </w:tc>
        <w:tc>
          <w:tcPr>
            <w:tcW w:w="992" w:type="dxa"/>
          </w:tcPr>
          <w:p w14:paraId="40BAE28E" w14:textId="067946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5C922A7D" w14:textId="7595896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6E74F37F" w14:textId="04C46AD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0355</w:t>
            </w:r>
          </w:p>
        </w:tc>
        <w:tc>
          <w:tcPr>
            <w:tcW w:w="567" w:type="dxa"/>
          </w:tcPr>
          <w:p w14:paraId="17AE332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0EDBEFB" w14:textId="7E4385D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BC46C2B" w14:textId="7F7314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9765DF4" w14:textId="7CF59C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NR_DL1024QAM_FR1-Core</w:t>
            </w:r>
          </w:p>
        </w:tc>
        <w:tc>
          <w:tcPr>
            <w:tcW w:w="987" w:type="dxa"/>
          </w:tcPr>
          <w:p w14:paraId="1CFF1330" w14:textId="758509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3703D92D" w14:textId="77777777" w:rsidTr="00F466E1">
        <w:tc>
          <w:tcPr>
            <w:tcW w:w="1129" w:type="dxa"/>
          </w:tcPr>
          <w:p w14:paraId="09E4B44B" w14:textId="29AF68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R4-2120657</w:t>
            </w:r>
          </w:p>
        </w:tc>
        <w:tc>
          <w:tcPr>
            <w:tcW w:w="1560" w:type="dxa"/>
          </w:tcPr>
          <w:p w14:paraId="25E55925" w14:textId="494A64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38.104: 1024QAM</w:t>
            </w:r>
          </w:p>
        </w:tc>
        <w:tc>
          <w:tcPr>
            <w:tcW w:w="992" w:type="dxa"/>
          </w:tcPr>
          <w:p w14:paraId="6A99A73F" w14:textId="45F012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23B20EAE" w14:textId="25FC70F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00E9E72E" w14:textId="60869A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0355</w:t>
            </w:r>
          </w:p>
        </w:tc>
        <w:tc>
          <w:tcPr>
            <w:tcW w:w="567" w:type="dxa"/>
          </w:tcPr>
          <w:p w14:paraId="28568B81" w14:textId="26CF163F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B32ABC2" w14:textId="719528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1F3F2EE" w14:textId="023A111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6BB4E32" w14:textId="08AF484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NR_DL1024QAM_FR1-Core</w:t>
            </w:r>
          </w:p>
        </w:tc>
        <w:tc>
          <w:tcPr>
            <w:tcW w:w="987" w:type="dxa"/>
          </w:tcPr>
          <w:p w14:paraId="5AB39910" w14:textId="47755F6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51279554" w14:textId="77777777" w:rsidTr="00F466E1">
        <w:tc>
          <w:tcPr>
            <w:tcW w:w="1129" w:type="dxa"/>
          </w:tcPr>
          <w:p w14:paraId="4961F65B" w14:textId="7698859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R4-2120770</w:t>
            </w:r>
          </w:p>
        </w:tc>
        <w:tc>
          <w:tcPr>
            <w:tcW w:w="1560" w:type="dxa"/>
          </w:tcPr>
          <w:p w14:paraId="4E34D701" w14:textId="5449D60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TS 38.104: 1024QAM</w:t>
            </w:r>
          </w:p>
        </w:tc>
        <w:tc>
          <w:tcPr>
            <w:tcW w:w="992" w:type="dxa"/>
          </w:tcPr>
          <w:p w14:paraId="5C290D6A" w14:textId="2FA4EB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Huawei, HiSilicon</w:t>
            </w:r>
          </w:p>
        </w:tc>
        <w:tc>
          <w:tcPr>
            <w:tcW w:w="850" w:type="dxa"/>
          </w:tcPr>
          <w:p w14:paraId="2DF4835C" w14:textId="64EDDA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186030D3" w14:textId="13E0EB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0355</w:t>
            </w:r>
          </w:p>
        </w:tc>
        <w:tc>
          <w:tcPr>
            <w:tcW w:w="567" w:type="dxa"/>
          </w:tcPr>
          <w:p w14:paraId="3D3DBE4F" w14:textId="36C8A225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04BAA442" w14:textId="4A01294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73C3D5D" w14:textId="299864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D0AD3E8" w14:textId="5661C8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NR_DL1024QAM_FR1-Core</w:t>
            </w:r>
          </w:p>
        </w:tc>
        <w:tc>
          <w:tcPr>
            <w:tcW w:w="987" w:type="dxa"/>
          </w:tcPr>
          <w:p w14:paraId="13702AD3" w14:textId="00579C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F494282" w14:textId="77777777" w:rsidTr="00F466E1">
        <w:tc>
          <w:tcPr>
            <w:tcW w:w="1129" w:type="dxa"/>
          </w:tcPr>
          <w:p w14:paraId="25D03D1B" w14:textId="288940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R4-2118154</w:t>
            </w:r>
          </w:p>
        </w:tc>
        <w:tc>
          <w:tcPr>
            <w:tcW w:w="1560" w:type="dxa"/>
          </w:tcPr>
          <w:p w14:paraId="40C502CF" w14:textId="346F0A9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38.104: Adding channel BW support in existing NR bands</w:t>
            </w:r>
          </w:p>
        </w:tc>
        <w:tc>
          <w:tcPr>
            <w:tcW w:w="992" w:type="dxa"/>
          </w:tcPr>
          <w:p w14:paraId="61099C69" w14:textId="22F5DD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48C2407C" w14:textId="4D51B6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5F30B4CE" w14:textId="52D6482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0356</w:t>
            </w:r>
          </w:p>
        </w:tc>
        <w:tc>
          <w:tcPr>
            <w:tcW w:w="567" w:type="dxa"/>
          </w:tcPr>
          <w:p w14:paraId="6A9521E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6432177" w14:textId="019AA1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867BE0E" w14:textId="242D32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EF2E140" w14:textId="74EA7D1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NR_bands_R17_BWs</w:t>
            </w:r>
          </w:p>
        </w:tc>
        <w:tc>
          <w:tcPr>
            <w:tcW w:w="987" w:type="dxa"/>
          </w:tcPr>
          <w:p w14:paraId="16B816A4" w14:textId="62CE3FD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FB35742" w14:textId="77777777" w:rsidTr="00F466E1">
        <w:tc>
          <w:tcPr>
            <w:tcW w:w="1129" w:type="dxa"/>
          </w:tcPr>
          <w:p w14:paraId="344E33B0" w14:textId="2E274F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R4-2118170</w:t>
            </w:r>
          </w:p>
        </w:tc>
        <w:tc>
          <w:tcPr>
            <w:tcW w:w="1560" w:type="dxa"/>
          </w:tcPr>
          <w:p w14:paraId="3721AC79" w14:textId="35116C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TS 38.104 - Fix to band n85 introduction</w:t>
            </w:r>
          </w:p>
        </w:tc>
        <w:tc>
          <w:tcPr>
            <w:tcW w:w="992" w:type="dxa"/>
          </w:tcPr>
          <w:p w14:paraId="21E26704" w14:textId="7878D0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0596BBC1" w14:textId="4DD785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02AD908B" w14:textId="60228A8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0357</w:t>
            </w:r>
          </w:p>
        </w:tc>
        <w:tc>
          <w:tcPr>
            <w:tcW w:w="567" w:type="dxa"/>
          </w:tcPr>
          <w:p w14:paraId="578EC52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B2EBD98" w14:textId="282870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B2C38D2" w14:textId="326CC4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A8CD0DE" w14:textId="11B5C5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NR_n85-Core</w:t>
            </w:r>
          </w:p>
        </w:tc>
        <w:tc>
          <w:tcPr>
            <w:tcW w:w="987" w:type="dxa"/>
          </w:tcPr>
          <w:p w14:paraId="2735A2CD" w14:textId="0577F4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B528EBB" w14:textId="77777777" w:rsidTr="00F466E1">
        <w:tc>
          <w:tcPr>
            <w:tcW w:w="1129" w:type="dxa"/>
          </w:tcPr>
          <w:p w14:paraId="1167131A" w14:textId="693A82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R4-2120809</w:t>
            </w:r>
          </w:p>
        </w:tc>
        <w:tc>
          <w:tcPr>
            <w:tcW w:w="1560" w:type="dxa"/>
          </w:tcPr>
          <w:p w14:paraId="3A548DC9" w14:textId="04B368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38.104 Maintenance RF part (Rel-15, CAT F)</w:t>
            </w:r>
          </w:p>
        </w:tc>
        <w:tc>
          <w:tcPr>
            <w:tcW w:w="992" w:type="dxa"/>
          </w:tcPr>
          <w:p w14:paraId="58D01A7B" w14:textId="71B758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4294BEF2" w14:textId="21CC1B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5F6E10B8" w14:textId="2E41D2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0358</w:t>
            </w:r>
          </w:p>
        </w:tc>
        <w:tc>
          <w:tcPr>
            <w:tcW w:w="567" w:type="dxa"/>
          </w:tcPr>
          <w:p w14:paraId="1C8455A3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BD60C2F" w14:textId="2E4159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7D9E22DD" w14:textId="1C0883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6AC768A" w14:textId="0D9C1F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TEI15, NR_newRAT-Core</w:t>
            </w:r>
          </w:p>
        </w:tc>
        <w:tc>
          <w:tcPr>
            <w:tcW w:w="987" w:type="dxa"/>
          </w:tcPr>
          <w:p w14:paraId="114C6886" w14:textId="396E4B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0EBC898" w14:textId="77777777" w:rsidTr="00F466E1">
        <w:tc>
          <w:tcPr>
            <w:tcW w:w="1129" w:type="dxa"/>
          </w:tcPr>
          <w:p w14:paraId="34233B4A" w14:textId="707B16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R4-2120810</w:t>
            </w:r>
          </w:p>
        </w:tc>
        <w:tc>
          <w:tcPr>
            <w:tcW w:w="1560" w:type="dxa"/>
          </w:tcPr>
          <w:p w14:paraId="46A66484" w14:textId="3D090E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38.104 Maintenance RF part (Rel-16, CAT F)</w:t>
            </w:r>
          </w:p>
        </w:tc>
        <w:tc>
          <w:tcPr>
            <w:tcW w:w="992" w:type="dxa"/>
          </w:tcPr>
          <w:p w14:paraId="786B0599" w14:textId="1F7258B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3CC2C321" w14:textId="00C292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16C4AF45" w14:textId="43852FB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0359</w:t>
            </w:r>
          </w:p>
        </w:tc>
        <w:tc>
          <w:tcPr>
            <w:tcW w:w="567" w:type="dxa"/>
          </w:tcPr>
          <w:p w14:paraId="12849B3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443932E" w14:textId="678430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2F720B67" w14:textId="5533A3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52C3107" w14:textId="39081AB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TEI15, NR_newRAT-Core, NR_unlic-Core</w:t>
            </w:r>
          </w:p>
        </w:tc>
        <w:tc>
          <w:tcPr>
            <w:tcW w:w="987" w:type="dxa"/>
          </w:tcPr>
          <w:p w14:paraId="4B61C5BD" w14:textId="06F5B3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DD8145D" w14:textId="77777777" w:rsidTr="00F466E1">
        <w:tc>
          <w:tcPr>
            <w:tcW w:w="1129" w:type="dxa"/>
          </w:tcPr>
          <w:p w14:paraId="54EF9010" w14:textId="65921F3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R4-2120811</w:t>
            </w:r>
          </w:p>
        </w:tc>
        <w:tc>
          <w:tcPr>
            <w:tcW w:w="1560" w:type="dxa"/>
          </w:tcPr>
          <w:p w14:paraId="0576A097" w14:textId="31C506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38.104 Maintenance RF part (Rel-17, CAT F)</w:t>
            </w:r>
          </w:p>
        </w:tc>
        <w:tc>
          <w:tcPr>
            <w:tcW w:w="992" w:type="dxa"/>
          </w:tcPr>
          <w:p w14:paraId="32FB6E1D" w14:textId="6E9953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Ericsson</w:t>
            </w:r>
          </w:p>
        </w:tc>
        <w:tc>
          <w:tcPr>
            <w:tcW w:w="850" w:type="dxa"/>
          </w:tcPr>
          <w:p w14:paraId="72BC1D48" w14:textId="0B26F32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35BC4FB0" w14:textId="704B22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0360</w:t>
            </w:r>
          </w:p>
        </w:tc>
        <w:tc>
          <w:tcPr>
            <w:tcW w:w="567" w:type="dxa"/>
          </w:tcPr>
          <w:p w14:paraId="1449E89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26C6734" w14:textId="0D780B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3C0363E" w14:textId="5167B0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FEDC835" w14:textId="11F938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TEI15, TEI17, NR_newRAT-Core, NR_unlic-Core</w:t>
            </w:r>
          </w:p>
        </w:tc>
        <w:tc>
          <w:tcPr>
            <w:tcW w:w="987" w:type="dxa"/>
          </w:tcPr>
          <w:p w14:paraId="2026715F" w14:textId="210B79C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AB2A5D9" w14:textId="77777777" w:rsidTr="00F466E1">
        <w:tc>
          <w:tcPr>
            <w:tcW w:w="1129" w:type="dxa"/>
          </w:tcPr>
          <w:p w14:paraId="467A6A41" w14:textId="529148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R4-2120812</w:t>
            </w:r>
          </w:p>
        </w:tc>
        <w:tc>
          <w:tcPr>
            <w:tcW w:w="1560" w:type="dxa"/>
          </w:tcPr>
          <w:p w14:paraId="614B07B1" w14:textId="2A9097D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38.104 Maintenance Demod part (Rel-16, CAT F)</w:t>
            </w:r>
          </w:p>
        </w:tc>
        <w:tc>
          <w:tcPr>
            <w:tcW w:w="992" w:type="dxa"/>
          </w:tcPr>
          <w:p w14:paraId="16730777" w14:textId="081D8DA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Nokia</w:t>
            </w:r>
          </w:p>
        </w:tc>
        <w:tc>
          <w:tcPr>
            <w:tcW w:w="850" w:type="dxa"/>
          </w:tcPr>
          <w:p w14:paraId="55F224DD" w14:textId="70CF76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457D1ACF" w14:textId="61F21B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0361</w:t>
            </w:r>
          </w:p>
        </w:tc>
        <w:tc>
          <w:tcPr>
            <w:tcW w:w="567" w:type="dxa"/>
          </w:tcPr>
          <w:p w14:paraId="6B7A5FF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0BFC491" w14:textId="20276A7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7E4E00A" w14:textId="232CE0C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273D904" w14:textId="0BB801F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NR_HST-Perf</w:t>
            </w:r>
          </w:p>
        </w:tc>
        <w:tc>
          <w:tcPr>
            <w:tcW w:w="987" w:type="dxa"/>
          </w:tcPr>
          <w:p w14:paraId="4159522F" w14:textId="2D2F57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4C19A9E" w14:textId="77777777" w:rsidTr="00F466E1">
        <w:tc>
          <w:tcPr>
            <w:tcW w:w="1129" w:type="dxa"/>
          </w:tcPr>
          <w:p w14:paraId="2A381AC2" w14:textId="02556E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R4-2120813</w:t>
            </w:r>
          </w:p>
        </w:tc>
        <w:tc>
          <w:tcPr>
            <w:tcW w:w="1560" w:type="dxa"/>
          </w:tcPr>
          <w:p w14:paraId="45674537" w14:textId="227554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38.104 Maintenance Demod part (Rel-17, CAT F)</w:t>
            </w:r>
          </w:p>
        </w:tc>
        <w:tc>
          <w:tcPr>
            <w:tcW w:w="992" w:type="dxa"/>
          </w:tcPr>
          <w:p w14:paraId="25D7266C" w14:textId="0A3FDB0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Nokia</w:t>
            </w:r>
          </w:p>
        </w:tc>
        <w:tc>
          <w:tcPr>
            <w:tcW w:w="850" w:type="dxa"/>
          </w:tcPr>
          <w:p w14:paraId="49E9D619" w14:textId="4EC297A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38.104</w:t>
            </w:r>
          </w:p>
        </w:tc>
        <w:tc>
          <w:tcPr>
            <w:tcW w:w="709" w:type="dxa"/>
          </w:tcPr>
          <w:p w14:paraId="2AC76742" w14:textId="1A3FA7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0362</w:t>
            </w:r>
          </w:p>
        </w:tc>
        <w:tc>
          <w:tcPr>
            <w:tcW w:w="567" w:type="dxa"/>
          </w:tcPr>
          <w:p w14:paraId="3ED1113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58E3455" w14:textId="16FD18D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B7A9A69" w14:textId="06AF43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9829FF6" w14:textId="0CB109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NR_HST-Perf, NR_unlic-Perf</w:t>
            </w:r>
          </w:p>
        </w:tc>
        <w:tc>
          <w:tcPr>
            <w:tcW w:w="987" w:type="dxa"/>
          </w:tcPr>
          <w:p w14:paraId="033F76EA" w14:textId="7EC008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690CBBC" w14:textId="77777777" w:rsidTr="00F466E1">
        <w:tc>
          <w:tcPr>
            <w:tcW w:w="1129" w:type="dxa"/>
          </w:tcPr>
          <w:p w14:paraId="68DEE77C" w14:textId="1BE4BE6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R4-2120426</w:t>
            </w:r>
          </w:p>
        </w:tc>
        <w:tc>
          <w:tcPr>
            <w:tcW w:w="1560" w:type="dxa"/>
          </w:tcPr>
          <w:p w14:paraId="4A6369B2" w14:textId="3168ED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NR_newRAT-Core maintenance (Rel-17)</w:t>
            </w:r>
          </w:p>
        </w:tc>
        <w:tc>
          <w:tcPr>
            <w:tcW w:w="992" w:type="dxa"/>
          </w:tcPr>
          <w:p w14:paraId="62DAAFD9" w14:textId="2159F2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Apple</w:t>
            </w:r>
          </w:p>
        </w:tc>
        <w:tc>
          <w:tcPr>
            <w:tcW w:w="850" w:type="dxa"/>
          </w:tcPr>
          <w:p w14:paraId="7A98FE08" w14:textId="12AD3B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5A566FD1" w14:textId="1ABE9E1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ab/>
              <w:t>2239</w:t>
            </w:r>
          </w:p>
        </w:tc>
        <w:tc>
          <w:tcPr>
            <w:tcW w:w="567" w:type="dxa"/>
          </w:tcPr>
          <w:p w14:paraId="410C88F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8EEE54A" w14:textId="1DC2A4D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FDF09E6" w14:textId="4F3A2A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4A8B7101" w14:textId="05875B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627B12E5" w14:textId="34C27DA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B88423D" w14:textId="77777777" w:rsidTr="00F466E1">
        <w:tc>
          <w:tcPr>
            <w:tcW w:w="1129" w:type="dxa"/>
          </w:tcPr>
          <w:p w14:paraId="78DC274F" w14:textId="2561EA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R4-2120428</w:t>
            </w:r>
          </w:p>
        </w:tc>
        <w:tc>
          <w:tcPr>
            <w:tcW w:w="1560" w:type="dxa"/>
          </w:tcPr>
          <w:p w14:paraId="30DCEBE0" w14:textId="3868C13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NR_newRAT-Perf maintenance (Rel-16)</w:t>
            </w:r>
          </w:p>
        </w:tc>
        <w:tc>
          <w:tcPr>
            <w:tcW w:w="992" w:type="dxa"/>
          </w:tcPr>
          <w:p w14:paraId="2651B2B0" w14:textId="25C8FC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Huawei, HiSilicon</w:t>
            </w:r>
          </w:p>
        </w:tc>
        <w:tc>
          <w:tcPr>
            <w:tcW w:w="850" w:type="dxa"/>
          </w:tcPr>
          <w:p w14:paraId="2740DA43" w14:textId="2A960EB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7E020B63" w14:textId="59BEA9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ab/>
              <w:t>2241</w:t>
            </w:r>
          </w:p>
        </w:tc>
        <w:tc>
          <w:tcPr>
            <w:tcW w:w="567" w:type="dxa"/>
          </w:tcPr>
          <w:p w14:paraId="2F7BC70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A8E5CE3" w14:textId="027AFC0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28E3D0C" w14:textId="4323A42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5C89AE6" w14:textId="495C956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NR_newRAT-Perf </w:t>
            </w:r>
          </w:p>
        </w:tc>
        <w:tc>
          <w:tcPr>
            <w:tcW w:w="987" w:type="dxa"/>
          </w:tcPr>
          <w:p w14:paraId="1BEB4379" w14:textId="7FDC74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1AE7106" w14:textId="77777777" w:rsidTr="00F466E1">
        <w:tc>
          <w:tcPr>
            <w:tcW w:w="1129" w:type="dxa"/>
          </w:tcPr>
          <w:p w14:paraId="1B8600B8" w14:textId="0C32B6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R4-2117732</w:t>
            </w:r>
          </w:p>
        </w:tc>
        <w:tc>
          <w:tcPr>
            <w:tcW w:w="1560" w:type="dxa"/>
          </w:tcPr>
          <w:p w14:paraId="7ED654A1" w14:textId="108351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test configuration correction of CSI-RS reference measurement channel for TDD SCS=120kHz</w:t>
            </w:r>
          </w:p>
        </w:tc>
        <w:tc>
          <w:tcPr>
            <w:tcW w:w="992" w:type="dxa"/>
          </w:tcPr>
          <w:p w14:paraId="7F7990C2" w14:textId="18EB0E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</w:t>
            </w:r>
          </w:p>
        </w:tc>
        <w:tc>
          <w:tcPr>
            <w:tcW w:w="850" w:type="dxa"/>
          </w:tcPr>
          <w:p w14:paraId="75B34E72" w14:textId="0C8A96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7AD561DF" w14:textId="3BCA1B3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2219</w:t>
            </w:r>
          </w:p>
        </w:tc>
        <w:tc>
          <w:tcPr>
            <w:tcW w:w="567" w:type="dxa"/>
          </w:tcPr>
          <w:p w14:paraId="6718AEF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8FCCC17" w14:textId="5383B8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552E5516" w14:textId="7F3D2E9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D8318D0" w14:textId="693284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595BCC03" w14:textId="520924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629557F7" w14:textId="77777777" w:rsidTr="00F466E1">
        <w:tc>
          <w:tcPr>
            <w:tcW w:w="1129" w:type="dxa"/>
          </w:tcPr>
          <w:p w14:paraId="289F566C" w14:textId="165C8AE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R4-2117733</w:t>
            </w:r>
          </w:p>
        </w:tc>
        <w:tc>
          <w:tcPr>
            <w:tcW w:w="1560" w:type="dxa"/>
          </w:tcPr>
          <w:p w14:paraId="03C327FB" w14:textId="774A8B0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test configuration correction of CSI-RS reference measurement channel for TDD SCS=120kHz</w:t>
            </w:r>
          </w:p>
        </w:tc>
        <w:tc>
          <w:tcPr>
            <w:tcW w:w="992" w:type="dxa"/>
          </w:tcPr>
          <w:p w14:paraId="70E18B3E" w14:textId="01C458B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</w:t>
            </w:r>
          </w:p>
        </w:tc>
        <w:tc>
          <w:tcPr>
            <w:tcW w:w="850" w:type="dxa"/>
          </w:tcPr>
          <w:p w14:paraId="17A7B92B" w14:textId="648C684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187772FA" w14:textId="798959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2220</w:t>
            </w:r>
          </w:p>
        </w:tc>
        <w:tc>
          <w:tcPr>
            <w:tcW w:w="567" w:type="dxa"/>
          </w:tcPr>
          <w:p w14:paraId="398297D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071333" w14:textId="2529BF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44788968" w14:textId="4D926D0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5F3C3A9D" w14:textId="056E48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24A17F17" w14:textId="72E868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6BC00ADD" w14:textId="77777777" w:rsidTr="00F466E1">
        <w:tc>
          <w:tcPr>
            <w:tcW w:w="1129" w:type="dxa"/>
          </w:tcPr>
          <w:p w14:paraId="586A79E1" w14:textId="416DAFD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R4-2117734</w:t>
            </w:r>
          </w:p>
        </w:tc>
        <w:tc>
          <w:tcPr>
            <w:tcW w:w="1560" w:type="dxa"/>
          </w:tcPr>
          <w:p w14:paraId="07D285E8" w14:textId="280029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test configuration correction of CSI-RS reference measurement channel for TDD SCS=120kHz</w:t>
            </w:r>
          </w:p>
        </w:tc>
        <w:tc>
          <w:tcPr>
            <w:tcW w:w="992" w:type="dxa"/>
          </w:tcPr>
          <w:p w14:paraId="3267CE9A" w14:textId="295304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</w:t>
            </w:r>
          </w:p>
        </w:tc>
        <w:tc>
          <w:tcPr>
            <w:tcW w:w="850" w:type="dxa"/>
          </w:tcPr>
          <w:p w14:paraId="536DC20F" w14:textId="70D382E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34BAAAAB" w14:textId="7D524C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2221</w:t>
            </w:r>
          </w:p>
        </w:tc>
        <w:tc>
          <w:tcPr>
            <w:tcW w:w="567" w:type="dxa"/>
          </w:tcPr>
          <w:p w14:paraId="7832273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716E1DD" w14:textId="593BC7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3E3AB63" w14:textId="654EC4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5032AF1C" w14:textId="19E409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43749D36" w14:textId="5C4EBB2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1F8E4DC2" w14:textId="77777777" w:rsidTr="00F466E1">
        <w:tc>
          <w:tcPr>
            <w:tcW w:w="1129" w:type="dxa"/>
          </w:tcPr>
          <w:p w14:paraId="2F0B1C33" w14:textId="3149DAA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R4-2118082</w:t>
            </w:r>
          </w:p>
        </w:tc>
        <w:tc>
          <w:tcPr>
            <w:tcW w:w="1560" w:type="dxa"/>
          </w:tcPr>
          <w:p w14:paraId="58459F33" w14:textId="7956F8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Correction to SRVCC TCs</w:t>
            </w:r>
          </w:p>
        </w:tc>
        <w:tc>
          <w:tcPr>
            <w:tcW w:w="992" w:type="dxa"/>
          </w:tcPr>
          <w:p w14:paraId="01F95D18" w14:textId="1886AA0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China Unicom, Huawei, Hisilicon</w:t>
            </w:r>
          </w:p>
        </w:tc>
        <w:tc>
          <w:tcPr>
            <w:tcW w:w="850" w:type="dxa"/>
          </w:tcPr>
          <w:p w14:paraId="567514F8" w14:textId="013481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64B25139" w14:textId="5657864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2222</w:t>
            </w:r>
          </w:p>
        </w:tc>
        <w:tc>
          <w:tcPr>
            <w:tcW w:w="567" w:type="dxa"/>
          </w:tcPr>
          <w:p w14:paraId="27E2F47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8C93D44" w14:textId="76C80A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B4030D8" w14:textId="733B02E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89EB1D4" w14:textId="39EAB4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SRVCC_NR_to_UMTS-Perf</w:t>
            </w:r>
          </w:p>
        </w:tc>
        <w:tc>
          <w:tcPr>
            <w:tcW w:w="987" w:type="dxa"/>
          </w:tcPr>
          <w:p w14:paraId="1B18C019" w14:textId="7C2049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75F51090" w14:textId="77777777" w:rsidTr="00F466E1">
        <w:tc>
          <w:tcPr>
            <w:tcW w:w="1129" w:type="dxa"/>
          </w:tcPr>
          <w:p w14:paraId="1D88FE11" w14:textId="558958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R4-2118932</w:t>
            </w:r>
          </w:p>
        </w:tc>
        <w:tc>
          <w:tcPr>
            <w:tcW w:w="1560" w:type="dxa"/>
          </w:tcPr>
          <w:p w14:paraId="2B8787FA" w14:textId="110A82E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[CR] Test cases for applicable timing for PL RS activated by MAC-CE</w:t>
            </w:r>
          </w:p>
        </w:tc>
        <w:tc>
          <w:tcPr>
            <w:tcW w:w="992" w:type="dxa"/>
          </w:tcPr>
          <w:p w14:paraId="09784556" w14:textId="5B4CF65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66089A9A" w14:textId="32925A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73200625" w14:textId="33B2D2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2223</w:t>
            </w:r>
          </w:p>
        </w:tc>
        <w:tc>
          <w:tcPr>
            <w:tcW w:w="567" w:type="dxa"/>
          </w:tcPr>
          <w:p w14:paraId="2E98B17A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2DD6EDC" w14:textId="6E34EDE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3F2CA15" w14:textId="7F9842B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43F7181" w14:textId="0F4421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NR_eMIMO-Perf</w:t>
            </w:r>
          </w:p>
        </w:tc>
        <w:tc>
          <w:tcPr>
            <w:tcW w:w="987" w:type="dxa"/>
          </w:tcPr>
          <w:p w14:paraId="50F22EAA" w14:textId="43B8915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postponed</w:t>
            </w:r>
          </w:p>
        </w:tc>
      </w:tr>
      <w:tr w:rsidR="00F466E1" w14:paraId="7F7908EE" w14:textId="77777777" w:rsidTr="00F466E1">
        <w:tc>
          <w:tcPr>
            <w:tcW w:w="1129" w:type="dxa"/>
          </w:tcPr>
          <w:p w14:paraId="47E05B00" w14:textId="6158A1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R4-2118933</w:t>
            </w:r>
          </w:p>
        </w:tc>
        <w:tc>
          <w:tcPr>
            <w:tcW w:w="1560" w:type="dxa"/>
          </w:tcPr>
          <w:p w14:paraId="050FF73B" w14:textId="202CFC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[CR] Test cases for applicable timing for PL RS activated by MAC-CE</w:t>
            </w:r>
          </w:p>
        </w:tc>
        <w:tc>
          <w:tcPr>
            <w:tcW w:w="992" w:type="dxa"/>
          </w:tcPr>
          <w:p w14:paraId="508C38F2" w14:textId="78DC55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ZTE Corporation</w:t>
            </w:r>
          </w:p>
        </w:tc>
        <w:tc>
          <w:tcPr>
            <w:tcW w:w="850" w:type="dxa"/>
          </w:tcPr>
          <w:p w14:paraId="2E7183B1" w14:textId="37B61A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53D5E6BB" w14:textId="6015F75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2224</w:t>
            </w:r>
          </w:p>
        </w:tc>
        <w:tc>
          <w:tcPr>
            <w:tcW w:w="567" w:type="dxa"/>
          </w:tcPr>
          <w:p w14:paraId="50016E1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E89615" w14:textId="45BEFF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2D292E6" w14:textId="4B5BC5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535A5147" w14:textId="1AB8C6C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NR_eMIMO-Perf</w:t>
            </w:r>
          </w:p>
        </w:tc>
        <w:tc>
          <w:tcPr>
            <w:tcW w:w="987" w:type="dxa"/>
          </w:tcPr>
          <w:p w14:paraId="4AECF4D2" w14:textId="3DAF1A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05CFF68B" w14:textId="77777777" w:rsidTr="00F466E1">
        <w:tc>
          <w:tcPr>
            <w:tcW w:w="1129" w:type="dxa"/>
          </w:tcPr>
          <w:p w14:paraId="1343A8AB" w14:textId="1631D6D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R4-2119450</w:t>
            </w:r>
          </w:p>
        </w:tc>
        <w:tc>
          <w:tcPr>
            <w:tcW w:w="1560" w:type="dxa"/>
          </w:tcPr>
          <w:p w14:paraId="25AA5142" w14:textId="110BAD4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Missing RRM performance requirements for n259 FWA in Rel-17</w:t>
            </w:r>
          </w:p>
        </w:tc>
        <w:tc>
          <w:tcPr>
            <w:tcW w:w="992" w:type="dxa"/>
          </w:tcPr>
          <w:p w14:paraId="11FC201B" w14:textId="080264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10685818" w14:textId="5ED4F88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0E08519C" w14:textId="2B4E4D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2225</w:t>
            </w:r>
          </w:p>
        </w:tc>
        <w:tc>
          <w:tcPr>
            <w:tcW w:w="567" w:type="dxa"/>
          </w:tcPr>
          <w:p w14:paraId="702F8CA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B350C8F" w14:textId="75FDED6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D2FB4DF" w14:textId="298A2E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A3AB0A4" w14:textId="35216F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NR_FR2_FWA_Bn259-Perf</w:t>
            </w:r>
          </w:p>
        </w:tc>
        <w:tc>
          <w:tcPr>
            <w:tcW w:w="987" w:type="dxa"/>
          </w:tcPr>
          <w:p w14:paraId="1897777F" w14:textId="5EBD0A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EF53BE1" w14:textId="77777777" w:rsidTr="00F466E1">
        <w:tc>
          <w:tcPr>
            <w:tcW w:w="1129" w:type="dxa"/>
          </w:tcPr>
          <w:p w14:paraId="6E54BC62" w14:textId="010708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R4-2119568</w:t>
            </w:r>
          </w:p>
        </w:tc>
        <w:tc>
          <w:tcPr>
            <w:tcW w:w="1560" w:type="dxa"/>
          </w:tcPr>
          <w:p w14:paraId="43CBEE2B" w14:textId="05D0526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 Cat-F CR to RRC based BWP switching delay on single CC in EN-DC</w:t>
            </w:r>
          </w:p>
        </w:tc>
        <w:tc>
          <w:tcPr>
            <w:tcW w:w="992" w:type="dxa"/>
          </w:tcPr>
          <w:p w14:paraId="017CB720" w14:textId="23F50C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2889EF63" w14:textId="0ADB8E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4EB17B9D" w14:textId="23F559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2226</w:t>
            </w:r>
          </w:p>
        </w:tc>
        <w:tc>
          <w:tcPr>
            <w:tcW w:w="567" w:type="dxa"/>
          </w:tcPr>
          <w:p w14:paraId="09E0026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1C9DD38" w14:textId="168821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6838B470" w14:textId="7F6E44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26F19B5" w14:textId="4448E56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5B3A199B" w14:textId="3B963C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merged</w:t>
            </w:r>
          </w:p>
        </w:tc>
      </w:tr>
      <w:tr w:rsidR="00F466E1" w14:paraId="71226BE6" w14:textId="77777777" w:rsidTr="00F466E1">
        <w:tc>
          <w:tcPr>
            <w:tcW w:w="1129" w:type="dxa"/>
          </w:tcPr>
          <w:p w14:paraId="613DE084" w14:textId="509257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R4-2119569</w:t>
            </w:r>
          </w:p>
        </w:tc>
        <w:tc>
          <w:tcPr>
            <w:tcW w:w="1560" w:type="dxa"/>
          </w:tcPr>
          <w:p w14:paraId="1DDB1D5E" w14:textId="192B4C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 Cat-A CR to RRC based BWP switching delay on single CC in EN-DC</w:t>
            </w:r>
          </w:p>
        </w:tc>
        <w:tc>
          <w:tcPr>
            <w:tcW w:w="992" w:type="dxa"/>
          </w:tcPr>
          <w:p w14:paraId="7A026AD3" w14:textId="2D2D76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49C90C06" w14:textId="442861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40DF2742" w14:textId="5C4353E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2227</w:t>
            </w:r>
          </w:p>
        </w:tc>
        <w:tc>
          <w:tcPr>
            <w:tcW w:w="567" w:type="dxa"/>
          </w:tcPr>
          <w:p w14:paraId="4BF1EA1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AE4967" w14:textId="1DF621C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2B42AE1D" w14:textId="067AA1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381E6321" w14:textId="29A07B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00CDC59B" w14:textId="0CB153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6DF2A371" w14:textId="77777777" w:rsidTr="00F466E1">
        <w:tc>
          <w:tcPr>
            <w:tcW w:w="1129" w:type="dxa"/>
          </w:tcPr>
          <w:p w14:paraId="438FC4BD" w14:textId="107521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R4-2119570</w:t>
            </w:r>
          </w:p>
        </w:tc>
        <w:tc>
          <w:tcPr>
            <w:tcW w:w="1560" w:type="dxa"/>
          </w:tcPr>
          <w:p w14:paraId="7D7B5CAD" w14:textId="7897256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 Cat-A CR to RRC based BWP switching delay on single CC in EN-DC</w:t>
            </w:r>
          </w:p>
        </w:tc>
        <w:tc>
          <w:tcPr>
            <w:tcW w:w="992" w:type="dxa"/>
          </w:tcPr>
          <w:p w14:paraId="009F46C6" w14:textId="5981CD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796AB906" w14:textId="63B7C0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0E4903A2" w14:textId="1B54D81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2228</w:t>
            </w:r>
          </w:p>
        </w:tc>
        <w:tc>
          <w:tcPr>
            <w:tcW w:w="567" w:type="dxa"/>
          </w:tcPr>
          <w:p w14:paraId="221D24D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319F390" w14:textId="20F2BE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5A1B767" w14:textId="1B7D4DE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4805A6F6" w14:textId="31233E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1BE2FC38" w14:textId="3027B0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41DF3A92" w14:textId="77777777" w:rsidTr="00F466E1">
        <w:tc>
          <w:tcPr>
            <w:tcW w:w="1129" w:type="dxa"/>
          </w:tcPr>
          <w:p w14:paraId="7B79B38D" w14:textId="2BD6C1D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R4-2119571</w:t>
            </w:r>
          </w:p>
        </w:tc>
        <w:tc>
          <w:tcPr>
            <w:tcW w:w="1560" w:type="dxa"/>
          </w:tcPr>
          <w:p w14:paraId="06EA14DF" w14:textId="68D818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 Cat-F CR to RMC CORESET reference channel for test cases A.5.3.2.2.x</w:t>
            </w:r>
          </w:p>
        </w:tc>
        <w:tc>
          <w:tcPr>
            <w:tcW w:w="992" w:type="dxa"/>
          </w:tcPr>
          <w:p w14:paraId="5D2F712C" w14:textId="452DB8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00158DBD" w14:textId="060FF6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55EB3C96" w14:textId="2D646E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2229</w:t>
            </w:r>
          </w:p>
        </w:tc>
        <w:tc>
          <w:tcPr>
            <w:tcW w:w="567" w:type="dxa"/>
          </w:tcPr>
          <w:p w14:paraId="3C8037C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DE8F3B6" w14:textId="00E2721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0CDA50DB" w14:textId="0A3E83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E5C9CD4" w14:textId="1B481F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31F93E7E" w14:textId="38E08D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2B981CA4" w14:textId="77777777" w:rsidTr="00F466E1">
        <w:tc>
          <w:tcPr>
            <w:tcW w:w="1129" w:type="dxa"/>
          </w:tcPr>
          <w:p w14:paraId="246F4398" w14:textId="058F9C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R4-2120253</w:t>
            </w:r>
          </w:p>
        </w:tc>
        <w:tc>
          <w:tcPr>
            <w:tcW w:w="1560" w:type="dxa"/>
          </w:tcPr>
          <w:p w14:paraId="5B80DBCF" w14:textId="717BE9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 Cat-F CR to RMC CORESET reference channel for test cases A.5.3.2.2.x</w:t>
            </w:r>
          </w:p>
        </w:tc>
        <w:tc>
          <w:tcPr>
            <w:tcW w:w="992" w:type="dxa"/>
          </w:tcPr>
          <w:p w14:paraId="797D79E0" w14:textId="39C734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5DB972DF" w14:textId="2A259BB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2E78AF74" w14:textId="7FD280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2229</w:t>
            </w:r>
          </w:p>
        </w:tc>
        <w:tc>
          <w:tcPr>
            <w:tcW w:w="567" w:type="dxa"/>
          </w:tcPr>
          <w:p w14:paraId="66EFB1D5" w14:textId="498B7AD6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486172B" w14:textId="06F44AC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7733777A" w14:textId="64E538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0C7B7FA1" w14:textId="48A3B4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78DC0426" w14:textId="4B54FB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62761F3E" w14:textId="77777777" w:rsidTr="00F466E1">
        <w:tc>
          <w:tcPr>
            <w:tcW w:w="1129" w:type="dxa"/>
          </w:tcPr>
          <w:p w14:paraId="044672C0" w14:textId="68997EF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R4-2119572</w:t>
            </w:r>
          </w:p>
        </w:tc>
        <w:tc>
          <w:tcPr>
            <w:tcW w:w="1560" w:type="dxa"/>
          </w:tcPr>
          <w:p w14:paraId="1DACDAE9" w14:textId="63A8A3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 Cat-A CR to RMC CORESET reference channel for test cases A.5.3.2.2.x</w:t>
            </w:r>
          </w:p>
        </w:tc>
        <w:tc>
          <w:tcPr>
            <w:tcW w:w="992" w:type="dxa"/>
          </w:tcPr>
          <w:p w14:paraId="0B56E81A" w14:textId="579DA9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2012DD8D" w14:textId="567A984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0ECA353B" w14:textId="38311D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2230</w:t>
            </w:r>
          </w:p>
        </w:tc>
        <w:tc>
          <w:tcPr>
            <w:tcW w:w="567" w:type="dxa"/>
          </w:tcPr>
          <w:p w14:paraId="7E68C51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45DE717" w14:textId="4F5345A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17707D6" w14:textId="48A320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E749C91" w14:textId="353521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5AA76262" w14:textId="525F00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383E3831" w14:textId="77777777" w:rsidTr="00F466E1">
        <w:tc>
          <w:tcPr>
            <w:tcW w:w="1129" w:type="dxa"/>
          </w:tcPr>
          <w:p w14:paraId="72B6BE1C" w14:textId="45FE75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R4-2119573</w:t>
            </w:r>
          </w:p>
        </w:tc>
        <w:tc>
          <w:tcPr>
            <w:tcW w:w="1560" w:type="dxa"/>
          </w:tcPr>
          <w:p w14:paraId="67A82C62" w14:textId="4DFC4C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 Cat-A CR to RMC CORESET reference channel for test cases A.5.3.2.2.x</w:t>
            </w:r>
          </w:p>
        </w:tc>
        <w:tc>
          <w:tcPr>
            <w:tcW w:w="992" w:type="dxa"/>
          </w:tcPr>
          <w:p w14:paraId="39BBA151" w14:textId="630B7F8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6E28619C" w14:textId="4B2756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1E359EED" w14:textId="3F2590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2231</w:t>
            </w:r>
          </w:p>
        </w:tc>
        <w:tc>
          <w:tcPr>
            <w:tcW w:w="567" w:type="dxa"/>
          </w:tcPr>
          <w:p w14:paraId="0A1EAA5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5788C16" w14:textId="1F18D2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CA31DB5" w14:textId="165190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8B769F0" w14:textId="5220C02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5F681D70" w14:textId="4D78B9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73FF1E28" w14:textId="77777777" w:rsidTr="00F466E1">
        <w:tc>
          <w:tcPr>
            <w:tcW w:w="1129" w:type="dxa"/>
          </w:tcPr>
          <w:p w14:paraId="6B7E4437" w14:textId="1D34CE5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R4-2119574</w:t>
            </w:r>
          </w:p>
        </w:tc>
        <w:tc>
          <w:tcPr>
            <w:tcW w:w="1560" w:type="dxa"/>
          </w:tcPr>
          <w:p w14:paraId="660BE4B2" w14:textId="0DDC58A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 Cat-F CR to RMC CORESET reference channel for test cases A.5.3.2.2.y</w:t>
            </w:r>
          </w:p>
        </w:tc>
        <w:tc>
          <w:tcPr>
            <w:tcW w:w="992" w:type="dxa"/>
          </w:tcPr>
          <w:p w14:paraId="71515E19" w14:textId="594143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5993D254" w14:textId="37BAE6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16F8B410" w14:textId="182F24D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2232</w:t>
            </w:r>
          </w:p>
        </w:tc>
        <w:tc>
          <w:tcPr>
            <w:tcW w:w="567" w:type="dxa"/>
          </w:tcPr>
          <w:p w14:paraId="5E20919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7E4E82" w14:textId="63A5A20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296A658" w14:textId="6445B06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87864FF" w14:textId="608DFC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NR_2step_RACH-Perf</w:t>
            </w:r>
          </w:p>
        </w:tc>
        <w:tc>
          <w:tcPr>
            <w:tcW w:w="987" w:type="dxa"/>
          </w:tcPr>
          <w:p w14:paraId="4DC75B1C" w14:textId="4228D9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1D3E66A2" w14:textId="77777777" w:rsidTr="00F466E1">
        <w:tc>
          <w:tcPr>
            <w:tcW w:w="1129" w:type="dxa"/>
          </w:tcPr>
          <w:p w14:paraId="2001F5CA" w14:textId="7DF419E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R4-2120409</w:t>
            </w:r>
          </w:p>
        </w:tc>
        <w:tc>
          <w:tcPr>
            <w:tcW w:w="1560" w:type="dxa"/>
          </w:tcPr>
          <w:p w14:paraId="063F058D" w14:textId="1893D1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 Cat-F CR to RMC CORESET reference channel for test cases A.5.3.2.2.y</w:t>
            </w:r>
          </w:p>
        </w:tc>
        <w:tc>
          <w:tcPr>
            <w:tcW w:w="992" w:type="dxa"/>
          </w:tcPr>
          <w:p w14:paraId="3AC4AA6B" w14:textId="79E44F3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25CAAD8E" w14:textId="46BF84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6B70DC87" w14:textId="3C5504E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2232</w:t>
            </w:r>
          </w:p>
        </w:tc>
        <w:tc>
          <w:tcPr>
            <w:tcW w:w="567" w:type="dxa"/>
          </w:tcPr>
          <w:p w14:paraId="63C90CDE" w14:textId="24A915FD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2FF9B28" w14:textId="05BD541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12F026B3" w14:textId="4B50C82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2095A5A" w14:textId="751A93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NR_2step_RACH-Perf</w:t>
            </w:r>
          </w:p>
        </w:tc>
        <w:tc>
          <w:tcPr>
            <w:tcW w:w="987" w:type="dxa"/>
          </w:tcPr>
          <w:p w14:paraId="5BDBE072" w14:textId="17A8A6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1067BDF3" w14:textId="77777777" w:rsidTr="00F466E1">
        <w:tc>
          <w:tcPr>
            <w:tcW w:w="1129" w:type="dxa"/>
          </w:tcPr>
          <w:p w14:paraId="3B118D80" w14:textId="76EEC2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R4-2119575</w:t>
            </w:r>
          </w:p>
        </w:tc>
        <w:tc>
          <w:tcPr>
            <w:tcW w:w="1560" w:type="dxa"/>
          </w:tcPr>
          <w:p w14:paraId="2B6E36ED" w14:textId="40AAB3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 Cat-A CR to RMC CORESET reference channel for test cases A.5.3.2.2.y</w:t>
            </w:r>
          </w:p>
        </w:tc>
        <w:tc>
          <w:tcPr>
            <w:tcW w:w="992" w:type="dxa"/>
          </w:tcPr>
          <w:p w14:paraId="3E3DEA41" w14:textId="6FA2ED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68509661" w14:textId="588519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76A5EE1D" w14:textId="0539F0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2233</w:t>
            </w:r>
          </w:p>
        </w:tc>
        <w:tc>
          <w:tcPr>
            <w:tcW w:w="567" w:type="dxa"/>
          </w:tcPr>
          <w:p w14:paraId="56ACB76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B06028E" w14:textId="1ACD6F1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09CC445" w14:textId="562ABAF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49227E3B" w14:textId="40535C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NR_2step_RACH-Perf</w:t>
            </w:r>
          </w:p>
        </w:tc>
        <w:tc>
          <w:tcPr>
            <w:tcW w:w="987" w:type="dxa"/>
          </w:tcPr>
          <w:p w14:paraId="4B517E51" w14:textId="591A86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endorsed</w:t>
            </w:r>
          </w:p>
        </w:tc>
      </w:tr>
      <w:tr w:rsidR="00F466E1" w14:paraId="4CE0C5FF" w14:textId="77777777" w:rsidTr="00F466E1">
        <w:tc>
          <w:tcPr>
            <w:tcW w:w="1129" w:type="dxa"/>
          </w:tcPr>
          <w:p w14:paraId="5F59AFF7" w14:textId="6618B2B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R4-2119576</w:t>
            </w:r>
          </w:p>
        </w:tc>
        <w:tc>
          <w:tcPr>
            <w:tcW w:w="1560" w:type="dxa"/>
          </w:tcPr>
          <w:p w14:paraId="0EC088D9" w14:textId="5C8CB9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 Cat-F CR to E-UTRAN - NR FR2 interruptions at transitions between active and non-active during DRX in Xsynchronous EN-DC A.5.5.2.x</w:t>
            </w:r>
          </w:p>
        </w:tc>
        <w:tc>
          <w:tcPr>
            <w:tcW w:w="992" w:type="dxa"/>
          </w:tcPr>
          <w:p w14:paraId="0B4EB8D0" w14:textId="1DAB8A8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6614BE14" w14:textId="58EDC1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44CD0026" w14:textId="3429B82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2234</w:t>
            </w:r>
          </w:p>
        </w:tc>
        <w:tc>
          <w:tcPr>
            <w:tcW w:w="567" w:type="dxa"/>
          </w:tcPr>
          <w:p w14:paraId="078B877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ED811DC" w14:textId="3F8B27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1231D88D" w14:textId="587490A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D4D5278" w14:textId="0ADF6E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3A6196BE" w14:textId="38A7B7A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postponed</w:t>
            </w:r>
          </w:p>
        </w:tc>
      </w:tr>
      <w:tr w:rsidR="00F466E1" w14:paraId="6BF819E3" w14:textId="77777777" w:rsidTr="00F466E1">
        <w:tc>
          <w:tcPr>
            <w:tcW w:w="1129" w:type="dxa"/>
          </w:tcPr>
          <w:p w14:paraId="7B085AD7" w14:textId="280612C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R4-2119577</w:t>
            </w:r>
          </w:p>
        </w:tc>
        <w:tc>
          <w:tcPr>
            <w:tcW w:w="1560" w:type="dxa"/>
          </w:tcPr>
          <w:p w14:paraId="0A91EC42" w14:textId="0C0B12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 Cat-A CR to E-UTRAN - NR FR2 interruptions at transitions between active and non-active during DRX in Xsynchronous EN-DC A.5.5.2.x</w:t>
            </w:r>
          </w:p>
        </w:tc>
        <w:tc>
          <w:tcPr>
            <w:tcW w:w="992" w:type="dxa"/>
          </w:tcPr>
          <w:p w14:paraId="1B216716" w14:textId="1FDBC51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6B7C78ED" w14:textId="4D23EB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2138164F" w14:textId="7601FA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2235</w:t>
            </w:r>
          </w:p>
        </w:tc>
        <w:tc>
          <w:tcPr>
            <w:tcW w:w="567" w:type="dxa"/>
          </w:tcPr>
          <w:p w14:paraId="7FBC921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03C66F4" w14:textId="44F6184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28464AED" w14:textId="300EAE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2BB526FD" w14:textId="3E5188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5FA5854F" w14:textId="58EFB26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4B1152AF" w14:textId="77777777" w:rsidTr="00F466E1">
        <w:tc>
          <w:tcPr>
            <w:tcW w:w="1129" w:type="dxa"/>
          </w:tcPr>
          <w:p w14:paraId="24099837" w14:textId="729DD8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R4-2119578</w:t>
            </w:r>
          </w:p>
        </w:tc>
        <w:tc>
          <w:tcPr>
            <w:tcW w:w="1560" w:type="dxa"/>
          </w:tcPr>
          <w:p w14:paraId="1F213C57" w14:textId="2C7DA6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 Cat-A CR to E-UTRAN - NR FR2 interruptions at transitions between active and non-active during DRX in Xsynchronous EN-DC A.5.5.2.x</w:t>
            </w:r>
          </w:p>
        </w:tc>
        <w:tc>
          <w:tcPr>
            <w:tcW w:w="992" w:type="dxa"/>
          </w:tcPr>
          <w:p w14:paraId="59149E96" w14:textId="6B5A1CB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 Incorporated</w:t>
            </w:r>
          </w:p>
        </w:tc>
        <w:tc>
          <w:tcPr>
            <w:tcW w:w="850" w:type="dxa"/>
          </w:tcPr>
          <w:p w14:paraId="0714B730" w14:textId="7B0CA08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40C465FC" w14:textId="2E7815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2236</w:t>
            </w:r>
          </w:p>
        </w:tc>
        <w:tc>
          <w:tcPr>
            <w:tcW w:w="567" w:type="dxa"/>
          </w:tcPr>
          <w:p w14:paraId="49893B3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0B11EBF" w14:textId="4FE40F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5F54B99" w14:textId="7B41B4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E61E79F" w14:textId="22AA1E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0CFFC410" w14:textId="735594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38DABA3F" w14:textId="77777777" w:rsidTr="00F466E1">
        <w:tc>
          <w:tcPr>
            <w:tcW w:w="1129" w:type="dxa"/>
          </w:tcPr>
          <w:p w14:paraId="52A2B3FE" w14:textId="3A27D98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R4-2120424</w:t>
            </w:r>
          </w:p>
        </w:tc>
        <w:tc>
          <w:tcPr>
            <w:tcW w:w="1560" w:type="dxa"/>
          </w:tcPr>
          <w:p w14:paraId="46DFEE57" w14:textId="25D002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NR_newRAT-Core maintenance (Rel-15)</w:t>
            </w:r>
          </w:p>
        </w:tc>
        <w:tc>
          <w:tcPr>
            <w:tcW w:w="992" w:type="dxa"/>
          </w:tcPr>
          <w:p w14:paraId="17C75BFF" w14:textId="380863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Apple</w:t>
            </w:r>
          </w:p>
        </w:tc>
        <w:tc>
          <w:tcPr>
            <w:tcW w:w="850" w:type="dxa"/>
          </w:tcPr>
          <w:p w14:paraId="5620F7B0" w14:textId="34E262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49CB01AA" w14:textId="6BEA2BA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2237</w:t>
            </w:r>
          </w:p>
        </w:tc>
        <w:tc>
          <w:tcPr>
            <w:tcW w:w="567" w:type="dxa"/>
          </w:tcPr>
          <w:p w14:paraId="0C0BB1B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7ADCD51" w14:textId="119AA83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21AA5E5D" w14:textId="75346FD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FF2E9A2" w14:textId="77B382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44F9A925" w14:textId="3CAF562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487E8D1" w14:textId="77777777" w:rsidTr="00F466E1">
        <w:tc>
          <w:tcPr>
            <w:tcW w:w="1129" w:type="dxa"/>
          </w:tcPr>
          <w:p w14:paraId="10A2D7DB" w14:textId="1CFB95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R4-2120425</w:t>
            </w:r>
          </w:p>
        </w:tc>
        <w:tc>
          <w:tcPr>
            <w:tcW w:w="1560" w:type="dxa"/>
          </w:tcPr>
          <w:p w14:paraId="523FA714" w14:textId="7A96FE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NR_newRAT-Core maintenance (Rel-16)</w:t>
            </w:r>
          </w:p>
        </w:tc>
        <w:tc>
          <w:tcPr>
            <w:tcW w:w="992" w:type="dxa"/>
          </w:tcPr>
          <w:p w14:paraId="6EF97EC8" w14:textId="0DA580E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Apple</w:t>
            </w:r>
          </w:p>
        </w:tc>
        <w:tc>
          <w:tcPr>
            <w:tcW w:w="850" w:type="dxa"/>
          </w:tcPr>
          <w:p w14:paraId="7481BAA9" w14:textId="214DC2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2FE2D6EA" w14:textId="3F35347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2238</w:t>
            </w:r>
          </w:p>
        </w:tc>
        <w:tc>
          <w:tcPr>
            <w:tcW w:w="567" w:type="dxa"/>
          </w:tcPr>
          <w:p w14:paraId="2C5B89A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EBD944E" w14:textId="772B79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59EF41BC" w14:textId="59D19E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4AB9BB7D" w14:textId="59AE2C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525A7D5B" w14:textId="09E7F9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4D75DD5" w14:textId="77777777" w:rsidTr="00F466E1">
        <w:tc>
          <w:tcPr>
            <w:tcW w:w="1129" w:type="dxa"/>
          </w:tcPr>
          <w:p w14:paraId="2BC141B4" w14:textId="55376B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R4-2120427</w:t>
            </w:r>
          </w:p>
        </w:tc>
        <w:tc>
          <w:tcPr>
            <w:tcW w:w="1560" w:type="dxa"/>
          </w:tcPr>
          <w:p w14:paraId="30025854" w14:textId="4A1688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NR_newRAT-Perf maintenance (Rel-15)</w:t>
            </w:r>
          </w:p>
        </w:tc>
        <w:tc>
          <w:tcPr>
            <w:tcW w:w="992" w:type="dxa"/>
          </w:tcPr>
          <w:p w14:paraId="6503625C" w14:textId="5D80FA0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Huawei, HiSilicon</w:t>
            </w:r>
          </w:p>
        </w:tc>
        <w:tc>
          <w:tcPr>
            <w:tcW w:w="850" w:type="dxa"/>
          </w:tcPr>
          <w:p w14:paraId="4DE14713" w14:textId="380423C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56709412" w14:textId="11DE39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2240</w:t>
            </w:r>
          </w:p>
        </w:tc>
        <w:tc>
          <w:tcPr>
            <w:tcW w:w="567" w:type="dxa"/>
          </w:tcPr>
          <w:p w14:paraId="37ED4D2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5B5D079" w14:textId="15596EA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4B0B7CBC" w14:textId="22F623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2BD1CC7" w14:textId="57B9FF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NR_newRAT-Perf </w:t>
            </w:r>
          </w:p>
        </w:tc>
        <w:tc>
          <w:tcPr>
            <w:tcW w:w="987" w:type="dxa"/>
          </w:tcPr>
          <w:p w14:paraId="7C05C805" w14:textId="159E5C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D1A5E2F" w14:textId="77777777" w:rsidTr="00F466E1">
        <w:tc>
          <w:tcPr>
            <w:tcW w:w="1129" w:type="dxa"/>
          </w:tcPr>
          <w:p w14:paraId="3B455A7B" w14:textId="379C05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R4-2120429</w:t>
            </w:r>
          </w:p>
        </w:tc>
        <w:tc>
          <w:tcPr>
            <w:tcW w:w="1560" w:type="dxa"/>
          </w:tcPr>
          <w:p w14:paraId="6EACFF17" w14:textId="779AED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NR_newRAT-Perf maintenance (Rel-17)</w:t>
            </w:r>
          </w:p>
        </w:tc>
        <w:tc>
          <w:tcPr>
            <w:tcW w:w="992" w:type="dxa"/>
          </w:tcPr>
          <w:p w14:paraId="7DC31076" w14:textId="0D9029E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Huawei, HiSilicon</w:t>
            </w:r>
          </w:p>
        </w:tc>
        <w:tc>
          <w:tcPr>
            <w:tcW w:w="850" w:type="dxa"/>
          </w:tcPr>
          <w:p w14:paraId="3F5B697E" w14:textId="6EA544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30EACC88" w14:textId="554ABF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2242</w:t>
            </w:r>
          </w:p>
        </w:tc>
        <w:tc>
          <w:tcPr>
            <w:tcW w:w="567" w:type="dxa"/>
          </w:tcPr>
          <w:p w14:paraId="3AB55B5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A7EF672" w14:textId="2FAB38D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53C15053" w14:textId="56B04E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A3362FC" w14:textId="44CF89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NR_newRAT-Perf </w:t>
            </w:r>
          </w:p>
        </w:tc>
        <w:tc>
          <w:tcPr>
            <w:tcW w:w="987" w:type="dxa"/>
          </w:tcPr>
          <w:p w14:paraId="6069276D" w14:textId="68D213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52B2D8D" w14:textId="77777777" w:rsidTr="00F466E1">
        <w:tc>
          <w:tcPr>
            <w:tcW w:w="1129" w:type="dxa"/>
          </w:tcPr>
          <w:p w14:paraId="20A9D4EE" w14:textId="747F5F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R4-2120430</w:t>
            </w:r>
          </w:p>
        </w:tc>
        <w:tc>
          <w:tcPr>
            <w:tcW w:w="1560" w:type="dxa"/>
          </w:tcPr>
          <w:p w14:paraId="2E5A721F" w14:textId="55837E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Rel-16 WIs RRM maintenance Part 1 (Rel-16)</w:t>
            </w:r>
          </w:p>
        </w:tc>
        <w:tc>
          <w:tcPr>
            <w:tcW w:w="992" w:type="dxa"/>
          </w:tcPr>
          <w:p w14:paraId="5ED8E9EC" w14:textId="309B88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Nokia, Nokia Shanghai Bell</w:t>
            </w:r>
          </w:p>
        </w:tc>
        <w:tc>
          <w:tcPr>
            <w:tcW w:w="850" w:type="dxa"/>
          </w:tcPr>
          <w:p w14:paraId="4292FAB2" w14:textId="59E27B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1BA85116" w14:textId="60A686B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2243</w:t>
            </w:r>
          </w:p>
        </w:tc>
        <w:tc>
          <w:tcPr>
            <w:tcW w:w="567" w:type="dxa"/>
          </w:tcPr>
          <w:p w14:paraId="233B8B5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E5D53FC" w14:textId="6F8B5D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1D6BBA0C" w14:textId="509DE93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8CD2D7C" w14:textId="5509BB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LTE_NR_DC_CA_enh, NR_2step_RACH, NR_eMIMO, NR_Mob_enh, NR_HST, NR_RF_FR1</w:t>
            </w:r>
          </w:p>
        </w:tc>
        <w:tc>
          <w:tcPr>
            <w:tcW w:w="987" w:type="dxa"/>
          </w:tcPr>
          <w:p w14:paraId="0256C0B2" w14:textId="71625EC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C738683" w14:textId="77777777" w:rsidTr="00F466E1">
        <w:tc>
          <w:tcPr>
            <w:tcW w:w="1129" w:type="dxa"/>
          </w:tcPr>
          <w:p w14:paraId="265C358C" w14:textId="46FBFD7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R4-2120431</w:t>
            </w:r>
          </w:p>
        </w:tc>
        <w:tc>
          <w:tcPr>
            <w:tcW w:w="1560" w:type="dxa"/>
          </w:tcPr>
          <w:p w14:paraId="3A7F0836" w14:textId="4C36DE8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Rel-16 WIs RRM maintenance Part 1 (Rel-17)</w:t>
            </w:r>
          </w:p>
        </w:tc>
        <w:tc>
          <w:tcPr>
            <w:tcW w:w="992" w:type="dxa"/>
          </w:tcPr>
          <w:p w14:paraId="366ADCFB" w14:textId="70047C6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Nokia, Nokia Shanghai Bell</w:t>
            </w:r>
          </w:p>
        </w:tc>
        <w:tc>
          <w:tcPr>
            <w:tcW w:w="850" w:type="dxa"/>
          </w:tcPr>
          <w:p w14:paraId="3CAC4919" w14:textId="772613B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387D1B99" w14:textId="0ACF8DF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2244</w:t>
            </w:r>
          </w:p>
        </w:tc>
        <w:tc>
          <w:tcPr>
            <w:tcW w:w="567" w:type="dxa"/>
          </w:tcPr>
          <w:p w14:paraId="32989C6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3B57490" w14:textId="57868D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3457AEE" w14:textId="5FF723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B899BEF" w14:textId="2709BD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LTE_NR_DC_CA_enh, NR_2step_RACH, NR_eMIMO, NR_Mob_enh, NR_HST, NR_RF_FR1</w:t>
            </w:r>
          </w:p>
        </w:tc>
        <w:tc>
          <w:tcPr>
            <w:tcW w:w="987" w:type="dxa"/>
          </w:tcPr>
          <w:p w14:paraId="092FDE65" w14:textId="3BBDDED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F9E4219" w14:textId="77777777" w:rsidTr="00F466E1">
        <w:tc>
          <w:tcPr>
            <w:tcW w:w="1129" w:type="dxa"/>
          </w:tcPr>
          <w:p w14:paraId="425E49CD" w14:textId="055A9F7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R4-2120432</w:t>
            </w:r>
          </w:p>
        </w:tc>
        <w:tc>
          <w:tcPr>
            <w:tcW w:w="1560" w:type="dxa"/>
          </w:tcPr>
          <w:p w14:paraId="364214B1" w14:textId="00A343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Rel-16 WIs RRM maintenance Part 2 (Rel-16)</w:t>
            </w:r>
          </w:p>
        </w:tc>
        <w:tc>
          <w:tcPr>
            <w:tcW w:w="992" w:type="dxa"/>
          </w:tcPr>
          <w:p w14:paraId="20208E43" w14:textId="126D37E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Intel Corporation</w:t>
            </w:r>
          </w:p>
        </w:tc>
        <w:tc>
          <w:tcPr>
            <w:tcW w:w="850" w:type="dxa"/>
          </w:tcPr>
          <w:p w14:paraId="1BFE7084" w14:textId="0306CC1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0B2F3912" w14:textId="36CFBF7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2245</w:t>
            </w:r>
          </w:p>
        </w:tc>
        <w:tc>
          <w:tcPr>
            <w:tcW w:w="567" w:type="dxa"/>
          </w:tcPr>
          <w:p w14:paraId="2DAD151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40F2457" w14:textId="5AF22B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3F209A7" w14:textId="176910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76922A8" w14:textId="34A1FC6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NR_pos</w:t>
            </w:r>
          </w:p>
        </w:tc>
        <w:tc>
          <w:tcPr>
            <w:tcW w:w="987" w:type="dxa"/>
          </w:tcPr>
          <w:p w14:paraId="476382D0" w14:textId="455D1DB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31A06B5" w14:textId="77777777" w:rsidTr="00F466E1">
        <w:tc>
          <w:tcPr>
            <w:tcW w:w="1129" w:type="dxa"/>
          </w:tcPr>
          <w:p w14:paraId="55C6299E" w14:textId="788027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R4-2120433</w:t>
            </w:r>
          </w:p>
        </w:tc>
        <w:tc>
          <w:tcPr>
            <w:tcW w:w="1560" w:type="dxa"/>
          </w:tcPr>
          <w:p w14:paraId="2E378258" w14:textId="677EA3C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Rel-16 WIs RRM maintenance Part 2 (Rel-17)</w:t>
            </w:r>
          </w:p>
        </w:tc>
        <w:tc>
          <w:tcPr>
            <w:tcW w:w="992" w:type="dxa"/>
          </w:tcPr>
          <w:p w14:paraId="22902BAF" w14:textId="005D453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Intel Corporation</w:t>
            </w:r>
          </w:p>
        </w:tc>
        <w:tc>
          <w:tcPr>
            <w:tcW w:w="850" w:type="dxa"/>
          </w:tcPr>
          <w:p w14:paraId="0FE89784" w14:textId="1533F1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69096C9B" w14:textId="04CA0B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2246</w:t>
            </w:r>
          </w:p>
        </w:tc>
        <w:tc>
          <w:tcPr>
            <w:tcW w:w="567" w:type="dxa"/>
          </w:tcPr>
          <w:p w14:paraId="2998655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6750EE0" w14:textId="5616DE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63C897C4" w14:textId="46572C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217325BA" w14:textId="195F15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NR_pos</w:t>
            </w:r>
          </w:p>
        </w:tc>
        <w:tc>
          <w:tcPr>
            <w:tcW w:w="987" w:type="dxa"/>
          </w:tcPr>
          <w:p w14:paraId="597B1D25" w14:textId="6FBF5BD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39755D3" w14:textId="77777777" w:rsidTr="00F466E1">
        <w:tc>
          <w:tcPr>
            <w:tcW w:w="1129" w:type="dxa"/>
          </w:tcPr>
          <w:p w14:paraId="6DDEF8D1" w14:textId="2FC449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R4-2120434</w:t>
            </w:r>
          </w:p>
        </w:tc>
        <w:tc>
          <w:tcPr>
            <w:tcW w:w="1560" w:type="dxa"/>
          </w:tcPr>
          <w:p w14:paraId="1DFC57EC" w14:textId="1831A4E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Rel-16 WIs RRM maintenance Part 3 (Rel-16)</w:t>
            </w:r>
          </w:p>
        </w:tc>
        <w:tc>
          <w:tcPr>
            <w:tcW w:w="992" w:type="dxa"/>
          </w:tcPr>
          <w:p w14:paraId="74C5C515" w14:textId="438FD6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Huawei, HiSilicon</w:t>
            </w:r>
          </w:p>
        </w:tc>
        <w:tc>
          <w:tcPr>
            <w:tcW w:w="850" w:type="dxa"/>
          </w:tcPr>
          <w:p w14:paraId="6226BA5A" w14:textId="00327E7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02C7F520" w14:textId="2C29FB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2247</w:t>
            </w:r>
          </w:p>
        </w:tc>
        <w:tc>
          <w:tcPr>
            <w:tcW w:w="567" w:type="dxa"/>
          </w:tcPr>
          <w:p w14:paraId="4C138BB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4E3C313" w14:textId="619DD73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50BF8758" w14:textId="7F5711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EB813D5" w14:textId="4A58B2D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NR_RRM_enh, NR_unlic</w:t>
            </w:r>
          </w:p>
        </w:tc>
        <w:tc>
          <w:tcPr>
            <w:tcW w:w="987" w:type="dxa"/>
          </w:tcPr>
          <w:p w14:paraId="56DDBC8D" w14:textId="47D14C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6049E4D" w14:textId="77777777" w:rsidTr="00F466E1">
        <w:tc>
          <w:tcPr>
            <w:tcW w:w="1129" w:type="dxa"/>
          </w:tcPr>
          <w:p w14:paraId="34EFE5F7" w14:textId="3A39DC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R4-2120435</w:t>
            </w:r>
          </w:p>
        </w:tc>
        <w:tc>
          <w:tcPr>
            <w:tcW w:w="1560" w:type="dxa"/>
          </w:tcPr>
          <w:p w14:paraId="7255FAC9" w14:textId="58D461A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Rel-16 WIs RRM maintenance Part 3 (Rel-17)</w:t>
            </w:r>
          </w:p>
        </w:tc>
        <w:tc>
          <w:tcPr>
            <w:tcW w:w="992" w:type="dxa"/>
          </w:tcPr>
          <w:p w14:paraId="6782EADA" w14:textId="66B2CDA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Huawei, HiSilicon</w:t>
            </w:r>
          </w:p>
        </w:tc>
        <w:tc>
          <w:tcPr>
            <w:tcW w:w="850" w:type="dxa"/>
          </w:tcPr>
          <w:p w14:paraId="24789486" w14:textId="74879FC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40E69EAA" w14:textId="1208C28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2248</w:t>
            </w:r>
          </w:p>
        </w:tc>
        <w:tc>
          <w:tcPr>
            <w:tcW w:w="567" w:type="dxa"/>
          </w:tcPr>
          <w:p w14:paraId="6A61AC4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01A4B46" w14:textId="751A671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BC69A77" w14:textId="10F0C4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1D209F80" w14:textId="7FA98E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NR_RRM_enh, NR_unlic</w:t>
            </w:r>
          </w:p>
        </w:tc>
        <w:tc>
          <w:tcPr>
            <w:tcW w:w="987" w:type="dxa"/>
          </w:tcPr>
          <w:p w14:paraId="0793A3EE" w14:textId="26BE753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ABBFCFB" w14:textId="77777777" w:rsidTr="00F466E1">
        <w:tc>
          <w:tcPr>
            <w:tcW w:w="1129" w:type="dxa"/>
          </w:tcPr>
          <w:p w14:paraId="5EB96530" w14:textId="18E51F0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R4-2120436</w:t>
            </w:r>
          </w:p>
        </w:tc>
        <w:tc>
          <w:tcPr>
            <w:tcW w:w="1560" w:type="dxa"/>
          </w:tcPr>
          <w:p w14:paraId="096BD5C1" w14:textId="28E4DE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Rel-16 WIs RRM maintenance Part 4 (Rel-16)</w:t>
            </w:r>
          </w:p>
        </w:tc>
        <w:tc>
          <w:tcPr>
            <w:tcW w:w="992" w:type="dxa"/>
          </w:tcPr>
          <w:p w14:paraId="08F4157F" w14:textId="6F3AED9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CATT</w:t>
            </w:r>
          </w:p>
        </w:tc>
        <w:tc>
          <w:tcPr>
            <w:tcW w:w="850" w:type="dxa"/>
          </w:tcPr>
          <w:p w14:paraId="16E96E73" w14:textId="42B890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143EE5EE" w14:textId="3D8A24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2249</w:t>
            </w:r>
          </w:p>
        </w:tc>
        <w:tc>
          <w:tcPr>
            <w:tcW w:w="567" w:type="dxa"/>
          </w:tcPr>
          <w:p w14:paraId="4C079F1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B7042EC" w14:textId="77B59F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CC44FB1" w14:textId="0DC09A6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2323217" w14:textId="30EFF8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NR_CSIRS_L3meas, SRVCC_NR_to_UMTS-Perf, NR_newRAT-Core, LTE_NR_DC_CA_enh, NR_HST, TEI16</w:t>
            </w:r>
          </w:p>
        </w:tc>
        <w:tc>
          <w:tcPr>
            <w:tcW w:w="987" w:type="dxa"/>
          </w:tcPr>
          <w:p w14:paraId="2AB84857" w14:textId="011FD7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3D8689BD" w14:textId="77777777" w:rsidTr="00F466E1">
        <w:tc>
          <w:tcPr>
            <w:tcW w:w="1129" w:type="dxa"/>
          </w:tcPr>
          <w:p w14:paraId="19B20D39" w14:textId="6D5EDDA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R4-2120437</w:t>
            </w:r>
          </w:p>
        </w:tc>
        <w:tc>
          <w:tcPr>
            <w:tcW w:w="1560" w:type="dxa"/>
          </w:tcPr>
          <w:p w14:paraId="5EB1FED3" w14:textId="6B69CF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to TS 38.133: Rel-16 WIs RRM maintenance Part 4 (Rel-17)</w:t>
            </w:r>
          </w:p>
        </w:tc>
        <w:tc>
          <w:tcPr>
            <w:tcW w:w="992" w:type="dxa"/>
          </w:tcPr>
          <w:p w14:paraId="6D89CA8D" w14:textId="55480D6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CATT</w:t>
            </w:r>
          </w:p>
        </w:tc>
        <w:tc>
          <w:tcPr>
            <w:tcW w:w="850" w:type="dxa"/>
          </w:tcPr>
          <w:p w14:paraId="5A2C849F" w14:textId="4837CD5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38.133</w:t>
            </w:r>
          </w:p>
        </w:tc>
        <w:tc>
          <w:tcPr>
            <w:tcW w:w="709" w:type="dxa"/>
          </w:tcPr>
          <w:p w14:paraId="78E8BC46" w14:textId="1FCC51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2250</w:t>
            </w:r>
          </w:p>
        </w:tc>
        <w:tc>
          <w:tcPr>
            <w:tcW w:w="567" w:type="dxa"/>
          </w:tcPr>
          <w:p w14:paraId="138BB49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19B6203" w14:textId="7C5300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710BFB88" w14:textId="1742DC6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3BD86B7" w14:textId="7B0D96B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NR_CSIRS_L3meas, SRVCC_NR_to_UMTS-Perf, NR_newRAT-Core, LTE_NR_DC_CA_enh, NR_HST, TEI16</w:t>
            </w:r>
          </w:p>
        </w:tc>
        <w:tc>
          <w:tcPr>
            <w:tcW w:w="987" w:type="dxa"/>
          </w:tcPr>
          <w:p w14:paraId="48E6137D" w14:textId="535B884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042A7B4" w14:textId="77777777" w:rsidTr="00F466E1">
        <w:tc>
          <w:tcPr>
            <w:tcW w:w="1129" w:type="dxa"/>
          </w:tcPr>
          <w:p w14:paraId="1678CB76" w14:textId="2828770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R4-2118906</w:t>
            </w:r>
          </w:p>
        </w:tc>
        <w:tc>
          <w:tcPr>
            <w:tcW w:w="1560" w:type="dxa"/>
          </w:tcPr>
          <w:p w14:paraId="332239FF" w14:textId="336B7B8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TS 38.141-1 with NRTC6 test configuration updates</w:t>
            </w:r>
          </w:p>
        </w:tc>
        <w:tc>
          <w:tcPr>
            <w:tcW w:w="992" w:type="dxa"/>
          </w:tcPr>
          <w:p w14:paraId="4317B418" w14:textId="3D6E82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Shaghai Bell</w:t>
            </w:r>
          </w:p>
        </w:tc>
        <w:tc>
          <w:tcPr>
            <w:tcW w:w="850" w:type="dxa"/>
          </w:tcPr>
          <w:p w14:paraId="7F64C8FE" w14:textId="5398B74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38.141-1</w:t>
            </w:r>
          </w:p>
        </w:tc>
        <w:tc>
          <w:tcPr>
            <w:tcW w:w="709" w:type="dxa"/>
          </w:tcPr>
          <w:p w14:paraId="587FB507" w14:textId="24BC567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0250</w:t>
            </w:r>
          </w:p>
        </w:tc>
        <w:tc>
          <w:tcPr>
            <w:tcW w:w="567" w:type="dxa"/>
          </w:tcPr>
          <w:p w14:paraId="3650B80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1B04F90" w14:textId="684D0E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3E9268B" w14:textId="6F363D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52789D87" w14:textId="0ED5E4A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NR_unlic-Perf</w:t>
            </w:r>
          </w:p>
        </w:tc>
        <w:tc>
          <w:tcPr>
            <w:tcW w:w="987" w:type="dxa"/>
          </w:tcPr>
          <w:p w14:paraId="784027C5" w14:textId="3EB0C2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1FEB5D2A" w14:textId="77777777" w:rsidTr="00F466E1">
        <w:tc>
          <w:tcPr>
            <w:tcW w:w="1129" w:type="dxa"/>
          </w:tcPr>
          <w:p w14:paraId="525CA15E" w14:textId="2361D79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R4-2118907</w:t>
            </w:r>
          </w:p>
        </w:tc>
        <w:tc>
          <w:tcPr>
            <w:tcW w:w="1560" w:type="dxa"/>
          </w:tcPr>
          <w:p w14:paraId="46A76D23" w14:textId="7B99AD8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 CR to TS 38.141-1 with NRTC6 test configuration updates</w:t>
            </w:r>
          </w:p>
        </w:tc>
        <w:tc>
          <w:tcPr>
            <w:tcW w:w="992" w:type="dxa"/>
          </w:tcPr>
          <w:p w14:paraId="2012B753" w14:textId="51A3DC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Shaghai Bell</w:t>
            </w:r>
          </w:p>
        </w:tc>
        <w:tc>
          <w:tcPr>
            <w:tcW w:w="850" w:type="dxa"/>
          </w:tcPr>
          <w:p w14:paraId="090FBC4E" w14:textId="16476D5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38.141-1</w:t>
            </w:r>
          </w:p>
        </w:tc>
        <w:tc>
          <w:tcPr>
            <w:tcW w:w="709" w:type="dxa"/>
          </w:tcPr>
          <w:p w14:paraId="3BB7A4F3" w14:textId="4D3A3D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0251</w:t>
            </w:r>
          </w:p>
        </w:tc>
        <w:tc>
          <w:tcPr>
            <w:tcW w:w="567" w:type="dxa"/>
          </w:tcPr>
          <w:p w14:paraId="0F3FC2FD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C282D0B" w14:textId="4E4DC01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C54BD43" w14:textId="17CFBA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9ED8B01" w14:textId="17349EE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NR_unlic-Perf</w:t>
            </w:r>
          </w:p>
        </w:tc>
        <w:tc>
          <w:tcPr>
            <w:tcW w:w="987" w:type="dxa"/>
          </w:tcPr>
          <w:p w14:paraId="58FA9322" w14:textId="58C091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399EAC65" w14:textId="77777777" w:rsidTr="00F466E1">
        <w:tc>
          <w:tcPr>
            <w:tcW w:w="1129" w:type="dxa"/>
          </w:tcPr>
          <w:p w14:paraId="62C74D40" w14:textId="1748824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R4-2120831</w:t>
            </w:r>
          </w:p>
        </w:tc>
        <w:tc>
          <w:tcPr>
            <w:tcW w:w="1560" w:type="dxa"/>
          </w:tcPr>
          <w:p w14:paraId="12EB6B11" w14:textId="53BA7A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38.141-1 Maintenance RF part (Rel-15, CAT F)</w:t>
            </w:r>
          </w:p>
        </w:tc>
        <w:tc>
          <w:tcPr>
            <w:tcW w:w="992" w:type="dxa"/>
          </w:tcPr>
          <w:p w14:paraId="6C772458" w14:textId="33F15D7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 MCC, Huawei</w:t>
            </w:r>
          </w:p>
        </w:tc>
        <w:tc>
          <w:tcPr>
            <w:tcW w:w="850" w:type="dxa"/>
          </w:tcPr>
          <w:p w14:paraId="31BA3483" w14:textId="4D9A90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38.141-1</w:t>
            </w:r>
          </w:p>
        </w:tc>
        <w:tc>
          <w:tcPr>
            <w:tcW w:w="709" w:type="dxa"/>
          </w:tcPr>
          <w:p w14:paraId="4F7D58D6" w14:textId="3DAACBB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0252</w:t>
            </w:r>
          </w:p>
        </w:tc>
        <w:tc>
          <w:tcPr>
            <w:tcW w:w="567" w:type="dxa"/>
          </w:tcPr>
          <w:p w14:paraId="16C5DC0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F9649DD" w14:textId="5C5564B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039C76E9" w14:textId="5306E1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48A7108" w14:textId="4A09D8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6E1F1612" w14:textId="76C603A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38D16A1" w14:textId="77777777" w:rsidTr="00F466E1">
        <w:tc>
          <w:tcPr>
            <w:tcW w:w="1129" w:type="dxa"/>
          </w:tcPr>
          <w:p w14:paraId="7D59AB49" w14:textId="16A9F6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R4-2120814</w:t>
            </w:r>
          </w:p>
        </w:tc>
        <w:tc>
          <w:tcPr>
            <w:tcW w:w="1560" w:type="dxa"/>
          </w:tcPr>
          <w:p w14:paraId="740D0634" w14:textId="116663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38.141-1 Maintenance RF part (Rel-16, CAT F)</w:t>
            </w:r>
          </w:p>
        </w:tc>
        <w:tc>
          <w:tcPr>
            <w:tcW w:w="992" w:type="dxa"/>
          </w:tcPr>
          <w:p w14:paraId="32B3EE4E" w14:textId="1FF707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3BC9F217" w14:textId="62E1809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38.141-1</w:t>
            </w:r>
          </w:p>
        </w:tc>
        <w:tc>
          <w:tcPr>
            <w:tcW w:w="709" w:type="dxa"/>
          </w:tcPr>
          <w:p w14:paraId="4D592855" w14:textId="000E7DC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0253</w:t>
            </w:r>
          </w:p>
        </w:tc>
        <w:tc>
          <w:tcPr>
            <w:tcW w:w="567" w:type="dxa"/>
          </w:tcPr>
          <w:p w14:paraId="706D25C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64E7E5C" w14:textId="46FC87E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2C526511" w14:textId="60F744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FFC0840" w14:textId="091AFCB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NR_newRAT-Perf, NR_unlic-Perf</w:t>
            </w:r>
          </w:p>
        </w:tc>
        <w:tc>
          <w:tcPr>
            <w:tcW w:w="987" w:type="dxa"/>
          </w:tcPr>
          <w:p w14:paraId="32D57F9A" w14:textId="6B5D545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B2D88AA" w14:textId="77777777" w:rsidTr="00F466E1">
        <w:tc>
          <w:tcPr>
            <w:tcW w:w="1129" w:type="dxa"/>
          </w:tcPr>
          <w:p w14:paraId="051B39C3" w14:textId="6CE0A3D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R4-2120815</w:t>
            </w:r>
          </w:p>
        </w:tc>
        <w:tc>
          <w:tcPr>
            <w:tcW w:w="1560" w:type="dxa"/>
          </w:tcPr>
          <w:p w14:paraId="00838FA3" w14:textId="00FA774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38.141-1 Maintenance RF part (Rel-17, CAT A)</w:t>
            </w:r>
          </w:p>
        </w:tc>
        <w:tc>
          <w:tcPr>
            <w:tcW w:w="992" w:type="dxa"/>
          </w:tcPr>
          <w:p w14:paraId="522A109E" w14:textId="23BDADB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32CC6447" w14:textId="3EBEFD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38.141-1</w:t>
            </w:r>
          </w:p>
        </w:tc>
        <w:tc>
          <w:tcPr>
            <w:tcW w:w="709" w:type="dxa"/>
          </w:tcPr>
          <w:p w14:paraId="662FC5CB" w14:textId="4003CB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0254</w:t>
            </w:r>
          </w:p>
        </w:tc>
        <w:tc>
          <w:tcPr>
            <w:tcW w:w="567" w:type="dxa"/>
          </w:tcPr>
          <w:p w14:paraId="51C3D9F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8D6458" w14:textId="6C90B0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84F63BB" w14:textId="05D77EC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8B1B5A7" w14:textId="372636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NR_newRAT-Perf, NR_unlic-Perf</w:t>
            </w:r>
          </w:p>
        </w:tc>
        <w:tc>
          <w:tcPr>
            <w:tcW w:w="987" w:type="dxa"/>
          </w:tcPr>
          <w:p w14:paraId="0492B4C4" w14:textId="5001350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FE98997" w14:textId="77777777" w:rsidTr="00F466E1">
        <w:tc>
          <w:tcPr>
            <w:tcW w:w="1129" w:type="dxa"/>
          </w:tcPr>
          <w:p w14:paraId="3EE3970D" w14:textId="3D506F8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R4-2120816</w:t>
            </w:r>
          </w:p>
        </w:tc>
        <w:tc>
          <w:tcPr>
            <w:tcW w:w="1560" w:type="dxa"/>
          </w:tcPr>
          <w:p w14:paraId="3C26967B" w14:textId="51D24EE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38.141-1 Maintenance Demod part(Rel-15, CAT F)</w:t>
            </w:r>
          </w:p>
        </w:tc>
        <w:tc>
          <w:tcPr>
            <w:tcW w:w="992" w:type="dxa"/>
          </w:tcPr>
          <w:p w14:paraId="2F67AE79" w14:textId="0C29BFC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379D1DDE" w14:textId="38ADD55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38.141-1</w:t>
            </w:r>
          </w:p>
        </w:tc>
        <w:tc>
          <w:tcPr>
            <w:tcW w:w="709" w:type="dxa"/>
          </w:tcPr>
          <w:p w14:paraId="218F932F" w14:textId="7FDDFAA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0255</w:t>
            </w:r>
          </w:p>
        </w:tc>
        <w:tc>
          <w:tcPr>
            <w:tcW w:w="567" w:type="dxa"/>
          </w:tcPr>
          <w:p w14:paraId="1C0E3B2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8FF3EA5" w14:textId="01E53A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23134218" w14:textId="520106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4DB59C0" w14:textId="0C55E9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</w:t>
            </w:r>
          </w:p>
        </w:tc>
        <w:tc>
          <w:tcPr>
            <w:tcW w:w="987" w:type="dxa"/>
          </w:tcPr>
          <w:p w14:paraId="5E0EFC15" w14:textId="56FDE4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54518D4" w14:textId="77777777" w:rsidTr="00F466E1">
        <w:tc>
          <w:tcPr>
            <w:tcW w:w="1129" w:type="dxa"/>
          </w:tcPr>
          <w:p w14:paraId="0875E0A3" w14:textId="66D6367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R4-2120817</w:t>
            </w:r>
          </w:p>
        </w:tc>
        <w:tc>
          <w:tcPr>
            <w:tcW w:w="1560" w:type="dxa"/>
          </w:tcPr>
          <w:p w14:paraId="2D378EDA" w14:textId="42F519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38.141-1 Maintenance Demod part (Rel-16, CAT F)</w:t>
            </w:r>
          </w:p>
        </w:tc>
        <w:tc>
          <w:tcPr>
            <w:tcW w:w="992" w:type="dxa"/>
          </w:tcPr>
          <w:p w14:paraId="47701F88" w14:textId="4FD0BD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3376722F" w14:textId="15F1AE4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38.141-1</w:t>
            </w:r>
          </w:p>
        </w:tc>
        <w:tc>
          <w:tcPr>
            <w:tcW w:w="709" w:type="dxa"/>
          </w:tcPr>
          <w:p w14:paraId="62073D61" w14:textId="73B7E5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0256</w:t>
            </w:r>
          </w:p>
        </w:tc>
        <w:tc>
          <w:tcPr>
            <w:tcW w:w="567" w:type="dxa"/>
          </w:tcPr>
          <w:p w14:paraId="4ACA96F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90D7A2F" w14:textId="70DC4A2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51546B8" w14:textId="4E16310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C470564" w14:textId="4464D3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NR_newRAT-Perf, NR_2step_RACH-Perf, NR_HST-Perf</w:t>
            </w:r>
          </w:p>
        </w:tc>
        <w:tc>
          <w:tcPr>
            <w:tcW w:w="987" w:type="dxa"/>
          </w:tcPr>
          <w:p w14:paraId="5BA6B39B" w14:textId="6B0F172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D36B520" w14:textId="77777777" w:rsidTr="00F466E1">
        <w:tc>
          <w:tcPr>
            <w:tcW w:w="1129" w:type="dxa"/>
          </w:tcPr>
          <w:p w14:paraId="6865BB06" w14:textId="26CF52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R4-2120818</w:t>
            </w:r>
          </w:p>
        </w:tc>
        <w:tc>
          <w:tcPr>
            <w:tcW w:w="1560" w:type="dxa"/>
          </w:tcPr>
          <w:p w14:paraId="21C4D649" w14:textId="7A9857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38.141-1 Maintenance Demod part (Rel-17, CAT A)</w:t>
            </w:r>
          </w:p>
        </w:tc>
        <w:tc>
          <w:tcPr>
            <w:tcW w:w="992" w:type="dxa"/>
          </w:tcPr>
          <w:p w14:paraId="175D60B9" w14:textId="4164009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74546781" w14:textId="34783D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38.141-1</w:t>
            </w:r>
          </w:p>
        </w:tc>
        <w:tc>
          <w:tcPr>
            <w:tcW w:w="709" w:type="dxa"/>
          </w:tcPr>
          <w:p w14:paraId="6513B8F2" w14:textId="03E23F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0257</w:t>
            </w:r>
          </w:p>
        </w:tc>
        <w:tc>
          <w:tcPr>
            <w:tcW w:w="567" w:type="dxa"/>
          </w:tcPr>
          <w:p w14:paraId="40AB0A2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CB09B9B" w14:textId="19B7942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E4E80AC" w14:textId="32BAE0A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44AB0799" w14:textId="464A1E2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NR_newRAT-Perf, NR_2step_RACH-Perf, NR_HST-Perf</w:t>
            </w:r>
          </w:p>
        </w:tc>
        <w:tc>
          <w:tcPr>
            <w:tcW w:w="987" w:type="dxa"/>
          </w:tcPr>
          <w:p w14:paraId="704F4C80" w14:textId="24734E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09B6F93" w14:textId="77777777" w:rsidTr="00F466E1">
        <w:tc>
          <w:tcPr>
            <w:tcW w:w="1129" w:type="dxa"/>
          </w:tcPr>
          <w:p w14:paraId="364F7E3B" w14:textId="461440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R4-2120823</w:t>
            </w:r>
          </w:p>
        </w:tc>
        <w:tc>
          <w:tcPr>
            <w:tcW w:w="1560" w:type="dxa"/>
          </w:tcPr>
          <w:p w14:paraId="22AA7F11" w14:textId="11FF4A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38.141-2 Maintenance Demod part (Rel-16, CAT F)</w:t>
            </w:r>
          </w:p>
        </w:tc>
        <w:tc>
          <w:tcPr>
            <w:tcW w:w="992" w:type="dxa"/>
          </w:tcPr>
          <w:p w14:paraId="01D97CA8" w14:textId="09E7978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Intel</w:t>
            </w:r>
          </w:p>
        </w:tc>
        <w:tc>
          <w:tcPr>
            <w:tcW w:w="850" w:type="dxa"/>
          </w:tcPr>
          <w:p w14:paraId="0F8FE578" w14:textId="14AC62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38.141-2</w:t>
            </w:r>
          </w:p>
        </w:tc>
        <w:tc>
          <w:tcPr>
            <w:tcW w:w="709" w:type="dxa"/>
          </w:tcPr>
          <w:p w14:paraId="1E62D50F" w14:textId="3442B7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0375</w:t>
            </w:r>
          </w:p>
        </w:tc>
        <w:tc>
          <w:tcPr>
            <w:tcW w:w="567" w:type="dxa"/>
          </w:tcPr>
          <w:p w14:paraId="50946E3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9556F60" w14:textId="7E7AF9F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D9E9A95" w14:textId="4ED45B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89CFE67" w14:textId="43D20C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NR_HST-Perf, NR_2step_RACH-Perf</w:t>
            </w:r>
          </w:p>
        </w:tc>
        <w:tc>
          <w:tcPr>
            <w:tcW w:w="987" w:type="dxa"/>
          </w:tcPr>
          <w:p w14:paraId="59D878B4" w14:textId="6C47CBC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ECC0638" w14:textId="77777777" w:rsidTr="00F466E1">
        <w:tc>
          <w:tcPr>
            <w:tcW w:w="1129" w:type="dxa"/>
          </w:tcPr>
          <w:p w14:paraId="54497805" w14:textId="14174A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R4-2120824</w:t>
            </w:r>
          </w:p>
        </w:tc>
        <w:tc>
          <w:tcPr>
            <w:tcW w:w="1560" w:type="dxa"/>
          </w:tcPr>
          <w:p w14:paraId="218E37BA" w14:textId="5C87F3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38.141-2 Maintenance Demod part (Rel-17, CAT A)</w:t>
            </w:r>
          </w:p>
        </w:tc>
        <w:tc>
          <w:tcPr>
            <w:tcW w:w="992" w:type="dxa"/>
          </w:tcPr>
          <w:p w14:paraId="67FCA13A" w14:textId="668ED0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Intel</w:t>
            </w:r>
          </w:p>
        </w:tc>
        <w:tc>
          <w:tcPr>
            <w:tcW w:w="850" w:type="dxa"/>
          </w:tcPr>
          <w:p w14:paraId="61C212EC" w14:textId="0FDA24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38.141-2</w:t>
            </w:r>
          </w:p>
        </w:tc>
        <w:tc>
          <w:tcPr>
            <w:tcW w:w="709" w:type="dxa"/>
          </w:tcPr>
          <w:p w14:paraId="6D5CD44E" w14:textId="3EBD6FE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0376</w:t>
            </w:r>
          </w:p>
        </w:tc>
        <w:tc>
          <w:tcPr>
            <w:tcW w:w="567" w:type="dxa"/>
          </w:tcPr>
          <w:p w14:paraId="1D4995BF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B0278F6" w14:textId="047B3BE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8E72E2A" w14:textId="06B5C2D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77E2CEF5" w14:textId="060190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NR_HST-Perf, NR_2step_RACH-Perf</w:t>
            </w:r>
          </w:p>
        </w:tc>
        <w:tc>
          <w:tcPr>
            <w:tcW w:w="987" w:type="dxa"/>
          </w:tcPr>
          <w:p w14:paraId="532A74B4" w14:textId="0501D3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85B3EC4" w14:textId="77777777" w:rsidTr="00F466E1">
        <w:tc>
          <w:tcPr>
            <w:tcW w:w="1129" w:type="dxa"/>
          </w:tcPr>
          <w:p w14:paraId="57E97A0A" w14:textId="7F83A1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R4-2120819</w:t>
            </w:r>
          </w:p>
        </w:tc>
        <w:tc>
          <w:tcPr>
            <w:tcW w:w="1560" w:type="dxa"/>
          </w:tcPr>
          <w:p w14:paraId="32FBA69A" w14:textId="77D28D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38.141-2 Maintenance RF part (Rel-15, CAT F)</w:t>
            </w:r>
          </w:p>
        </w:tc>
        <w:tc>
          <w:tcPr>
            <w:tcW w:w="992" w:type="dxa"/>
          </w:tcPr>
          <w:p w14:paraId="7B333B08" w14:textId="6399DEF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776CA0FB" w14:textId="210B3E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38.141-2</w:t>
            </w:r>
          </w:p>
        </w:tc>
        <w:tc>
          <w:tcPr>
            <w:tcW w:w="709" w:type="dxa"/>
          </w:tcPr>
          <w:p w14:paraId="1D68BFC9" w14:textId="4763413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0377</w:t>
            </w:r>
          </w:p>
        </w:tc>
        <w:tc>
          <w:tcPr>
            <w:tcW w:w="567" w:type="dxa"/>
          </w:tcPr>
          <w:p w14:paraId="56924C9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59072FA" w14:textId="45C971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5197B6EA" w14:textId="5C15621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4450FD88" w14:textId="3B611DF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TEI15, NR_newRAT-Perf</w:t>
            </w:r>
          </w:p>
        </w:tc>
        <w:tc>
          <w:tcPr>
            <w:tcW w:w="987" w:type="dxa"/>
          </w:tcPr>
          <w:p w14:paraId="721B3208" w14:textId="17C67D9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0B69F12" w14:textId="77777777" w:rsidTr="00F466E1">
        <w:tc>
          <w:tcPr>
            <w:tcW w:w="1129" w:type="dxa"/>
          </w:tcPr>
          <w:p w14:paraId="50BB60D8" w14:textId="7901338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R4-2120820</w:t>
            </w:r>
          </w:p>
        </w:tc>
        <w:tc>
          <w:tcPr>
            <w:tcW w:w="1560" w:type="dxa"/>
          </w:tcPr>
          <w:p w14:paraId="3F7F305C" w14:textId="3E21BE0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38.141-2 Maintenance RF part (Rel-16, CAT A)</w:t>
            </w:r>
          </w:p>
        </w:tc>
        <w:tc>
          <w:tcPr>
            <w:tcW w:w="992" w:type="dxa"/>
          </w:tcPr>
          <w:p w14:paraId="0D6F16DC" w14:textId="2F83A93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79CCBCCD" w14:textId="6900B1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38.141-2</w:t>
            </w:r>
          </w:p>
        </w:tc>
        <w:tc>
          <w:tcPr>
            <w:tcW w:w="709" w:type="dxa"/>
          </w:tcPr>
          <w:p w14:paraId="3E73FE3B" w14:textId="5A98E1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0378</w:t>
            </w:r>
          </w:p>
        </w:tc>
        <w:tc>
          <w:tcPr>
            <w:tcW w:w="567" w:type="dxa"/>
          </w:tcPr>
          <w:p w14:paraId="02ECFDB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8CE3EFA" w14:textId="361AB3D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B52F36E" w14:textId="3971EE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3851C869" w14:textId="62C7978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TEI15, NR_newRAT-Perf</w:t>
            </w:r>
          </w:p>
        </w:tc>
        <w:tc>
          <w:tcPr>
            <w:tcW w:w="987" w:type="dxa"/>
          </w:tcPr>
          <w:p w14:paraId="34822AF4" w14:textId="1E0E336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FD2DBD9" w14:textId="77777777" w:rsidTr="00F466E1">
        <w:tc>
          <w:tcPr>
            <w:tcW w:w="1129" w:type="dxa"/>
          </w:tcPr>
          <w:p w14:paraId="0E2AB0DD" w14:textId="37490DF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R4-2120821</w:t>
            </w:r>
          </w:p>
        </w:tc>
        <w:tc>
          <w:tcPr>
            <w:tcW w:w="1560" w:type="dxa"/>
          </w:tcPr>
          <w:p w14:paraId="16CFD159" w14:textId="08A9996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38.141-2 Maintenance RF part (Rel-17, CAT A)</w:t>
            </w:r>
          </w:p>
        </w:tc>
        <w:tc>
          <w:tcPr>
            <w:tcW w:w="992" w:type="dxa"/>
          </w:tcPr>
          <w:p w14:paraId="3D9F0C9D" w14:textId="6D6F6BC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19B3AF3D" w14:textId="6687475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38.141-2</w:t>
            </w:r>
          </w:p>
        </w:tc>
        <w:tc>
          <w:tcPr>
            <w:tcW w:w="709" w:type="dxa"/>
          </w:tcPr>
          <w:p w14:paraId="1D568696" w14:textId="6EC9243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0379</w:t>
            </w:r>
          </w:p>
        </w:tc>
        <w:tc>
          <w:tcPr>
            <w:tcW w:w="567" w:type="dxa"/>
          </w:tcPr>
          <w:p w14:paraId="1B75F0A7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69DE713" w14:textId="357FD1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2B6846A" w14:textId="039FEAA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6F02BF68" w14:textId="28F9F2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TEI15, NR_newRAT-Perf</w:t>
            </w:r>
          </w:p>
        </w:tc>
        <w:tc>
          <w:tcPr>
            <w:tcW w:w="987" w:type="dxa"/>
          </w:tcPr>
          <w:p w14:paraId="5775DE02" w14:textId="17D1EB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2A1FC46" w14:textId="77777777" w:rsidTr="00F466E1">
        <w:tc>
          <w:tcPr>
            <w:tcW w:w="1129" w:type="dxa"/>
          </w:tcPr>
          <w:p w14:paraId="36C52149" w14:textId="3B57BF2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R4-2120404</w:t>
            </w:r>
          </w:p>
        </w:tc>
        <w:tc>
          <w:tcPr>
            <w:tcW w:w="1560" w:type="dxa"/>
          </w:tcPr>
          <w:p w14:paraId="439AC243" w14:textId="304D1E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Frequency bands for testing of A-GNSS sensitivity requirements</w:t>
            </w:r>
          </w:p>
        </w:tc>
        <w:tc>
          <w:tcPr>
            <w:tcW w:w="992" w:type="dxa"/>
          </w:tcPr>
          <w:p w14:paraId="231B6EE4" w14:textId="19878F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Qualcomm</w:t>
            </w:r>
          </w:p>
        </w:tc>
        <w:tc>
          <w:tcPr>
            <w:tcW w:w="850" w:type="dxa"/>
          </w:tcPr>
          <w:p w14:paraId="6E79DF8A" w14:textId="00A2923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38.171</w:t>
            </w:r>
          </w:p>
        </w:tc>
        <w:tc>
          <w:tcPr>
            <w:tcW w:w="709" w:type="dxa"/>
          </w:tcPr>
          <w:p w14:paraId="5481B29C" w14:textId="77D01D2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0016</w:t>
            </w:r>
          </w:p>
        </w:tc>
        <w:tc>
          <w:tcPr>
            <w:tcW w:w="567" w:type="dxa"/>
          </w:tcPr>
          <w:p w14:paraId="0EADDFB8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F6C4F8A" w14:textId="05FC0EF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93435BA" w14:textId="31D78B1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2FDFD2F" w14:textId="34FF343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NR_newRAT-Perf, TEI16 </w:t>
            </w:r>
          </w:p>
        </w:tc>
        <w:tc>
          <w:tcPr>
            <w:tcW w:w="987" w:type="dxa"/>
          </w:tcPr>
          <w:p w14:paraId="04E6BB09" w14:textId="3D82F3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881560D" w14:textId="77777777" w:rsidTr="00F466E1">
        <w:tc>
          <w:tcPr>
            <w:tcW w:w="1129" w:type="dxa"/>
          </w:tcPr>
          <w:p w14:paraId="0F76DAEA" w14:textId="44CF158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R4-2120825</w:t>
            </w:r>
          </w:p>
        </w:tc>
        <w:tc>
          <w:tcPr>
            <w:tcW w:w="1560" w:type="dxa"/>
          </w:tcPr>
          <w:p w14:paraId="5DB8F057" w14:textId="5778B51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38.174 Maintenance (Rel-16, CAT F)</w:t>
            </w:r>
          </w:p>
        </w:tc>
        <w:tc>
          <w:tcPr>
            <w:tcW w:w="992" w:type="dxa"/>
          </w:tcPr>
          <w:p w14:paraId="1AE90F53" w14:textId="4CC88BF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CATT</w:t>
            </w:r>
          </w:p>
        </w:tc>
        <w:tc>
          <w:tcPr>
            <w:tcW w:w="850" w:type="dxa"/>
          </w:tcPr>
          <w:p w14:paraId="79FDB532" w14:textId="44AEAE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38.174</w:t>
            </w:r>
          </w:p>
        </w:tc>
        <w:tc>
          <w:tcPr>
            <w:tcW w:w="709" w:type="dxa"/>
          </w:tcPr>
          <w:p w14:paraId="151D3B66" w14:textId="7C56B22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0022</w:t>
            </w:r>
          </w:p>
        </w:tc>
        <w:tc>
          <w:tcPr>
            <w:tcW w:w="567" w:type="dxa"/>
          </w:tcPr>
          <w:p w14:paraId="1D7C71D4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A278737" w14:textId="24FCA4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97B2178" w14:textId="0B45A6D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3BFE64A" w14:textId="0A1F19F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NR_IAB-Core, NR_IAB-Perf</w:t>
            </w:r>
          </w:p>
        </w:tc>
        <w:tc>
          <w:tcPr>
            <w:tcW w:w="987" w:type="dxa"/>
          </w:tcPr>
          <w:p w14:paraId="63F27BB9" w14:textId="6634F77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1B4A3A0C" w14:textId="77777777" w:rsidTr="00F466E1">
        <w:tc>
          <w:tcPr>
            <w:tcW w:w="1129" w:type="dxa"/>
          </w:tcPr>
          <w:p w14:paraId="5403232E" w14:textId="09A1A32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R4-2120826</w:t>
            </w:r>
          </w:p>
        </w:tc>
        <w:tc>
          <w:tcPr>
            <w:tcW w:w="1560" w:type="dxa"/>
          </w:tcPr>
          <w:p w14:paraId="17697F98" w14:textId="18FC92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38.176-1 Maintenance (Rel-16, CAT F)</w:t>
            </w:r>
          </w:p>
        </w:tc>
        <w:tc>
          <w:tcPr>
            <w:tcW w:w="992" w:type="dxa"/>
          </w:tcPr>
          <w:p w14:paraId="4550A291" w14:textId="2C8E98A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Huawei</w:t>
            </w:r>
          </w:p>
        </w:tc>
        <w:tc>
          <w:tcPr>
            <w:tcW w:w="850" w:type="dxa"/>
          </w:tcPr>
          <w:p w14:paraId="41795EEE" w14:textId="7582A39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38.176-1</w:t>
            </w:r>
          </w:p>
        </w:tc>
        <w:tc>
          <w:tcPr>
            <w:tcW w:w="709" w:type="dxa"/>
          </w:tcPr>
          <w:p w14:paraId="683BAA86" w14:textId="2FCBCEA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0003</w:t>
            </w:r>
          </w:p>
        </w:tc>
        <w:tc>
          <w:tcPr>
            <w:tcW w:w="567" w:type="dxa"/>
          </w:tcPr>
          <w:p w14:paraId="5409BD4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4AE5A01" w14:textId="38C37FA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FBFA7B5" w14:textId="3F05499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7691D8AA" w14:textId="48E40A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NR_IAB_Perf</w:t>
            </w:r>
          </w:p>
        </w:tc>
        <w:tc>
          <w:tcPr>
            <w:tcW w:w="987" w:type="dxa"/>
          </w:tcPr>
          <w:p w14:paraId="5431F328" w14:textId="6F8607B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7D179446" w14:textId="77777777" w:rsidTr="00F466E1">
        <w:tc>
          <w:tcPr>
            <w:tcW w:w="1129" w:type="dxa"/>
          </w:tcPr>
          <w:p w14:paraId="52412F67" w14:textId="0CA0347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R4-2120827</w:t>
            </w:r>
          </w:p>
        </w:tc>
        <w:tc>
          <w:tcPr>
            <w:tcW w:w="1560" w:type="dxa"/>
          </w:tcPr>
          <w:p w14:paraId="29C46F4A" w14:textId="7908CC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38.176-2 Maintenance (Rel-16, CAT F)</w:t>
            </w:r>
          </w:p>
        </w:tc>
        <w:tc>
          <w:tcPr>
            <w:tcW w:w="992" w:type="dxa"/>
          </w:tcPr>
          <w:p w14:paraId="6FEE40CC" w14:textId="6194C2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Nokia</w:t>
            </w:r>
          </w:p>
        </w:tc>
        <w:tc>
          <w:tcPr>
            <w:tcW w:w="850" w:type="dxa"/>
          </w:tcPr>
          <w:p w14:paraId="2238C6ED" w14:textId="22EA5A1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38.176-2</w:t>
            </w:r>
          </w:p>
        </w:tc>
        <w:tc>
          <w:tcPr>
            <w:tcW w:w="709" w:type="dxa"/>
          </w:tcPr>
          <w:p w14:paraId="77342C77" w14:textId="139010F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0003</w:t>
            </w:r>
          </w:p>
        </w:tc>
        <w:tc>
          <w:tcPr>
            <w:tcW w:w="567" w:type="dxa"/>
          </w:tcPr>
          <w:p w14:paraId="279ABE2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67EA261" w14:textId="18E75B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32861DD" w14:textId="7EB1D9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F3F5A96" w14:textId="07E61A2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NR_IAB_Perf</w:t>
            </w:r>
          </w:p>
        </w:tc>
        <w:tc>
          <w:tcPr>
            <w:tcW w:w="987" w:type="dxa"/>
          </w:tcPr>
          <w:p w14:paraId="6C831DB5" w14:textId="2184F1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5F77687B" w14:textId="77777777" w:rsidTr="00F466E1">
        <w:tc>
          <w:tcPr>
            <w:tcW w:w="1129" w:type="dxa"/>
          </w:tcPr>
          <w:p w14:paraId="4D8584A5" w14:textId="02F016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R4-2117090</w:t>
            </w:r>
          </w:p>
        </w:tc>
        <w:tc>
          <w:tcPr>
            <w:tcW w:w="1560" w:type="dxa"/>
          </w:tcPr>
          <w:p w14:paraId="163E9C77" w14:textId="4FAB0B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REL-15 TS 38.307 for FR1 NE-DC</w:t>
            </w:r>
          </w:p>
        </w:tc>
        <w:tc>
          <w:tcPr>
            <w:tcW w:w="992" w:type="dxa"/>
          </w:tcPr>
          <w:p w14:paraId="7B0531A2" w14:textId="6FDF9CC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CMCC, CHTTL</w:t>
            </w:r>
          </w:p>
        </w:tc>
        <w:tc>
          <w:tcPr>
            <w:tcW w:w="850" w:type="dxa"/>
          </w:tcPr>
          <w:p w14:paraId="114DFABB" w14:textId="708EF67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77989A8B" w14:textId="3791B0C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0078</w:t>
            </w:r>
          </w:p>
        </w:tc>
        <w:tc>
          <w:tcPr>
            <w:tcW w:w="567" w:type="dxa"/>
          </w:tcPr>
          <w:p w14:paraId="346DB2B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F6D153A" w14:textId="6B36DC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Rel-15</w:t>
            </w:r>
          </w:p>
        </w:tc>
        <w:tc>
          <w:tcPr>
            <w:tcW w:w="567" w:type="dxa"/>
          </w:tcPr>
          <w:p w14:paraId="46D4459C" w14:textId="32BA60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587F4F1B" w14:textId="3317FD2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</w:t>
            </w:r>
          </w:p>
        </w:tc>
        <w:tc>
          <w:tcPr>
            <w:tcW w:w="987" w:type="dxa"/>
          </w:tcPr>
          <w:p w14:paraId="270AAC0E" w14:textId="3A58D1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not pursued</w:t>
            </w:r>
          </w:p>
        </w:tc>
      </w:tr>
      <w:tr w:rsidR="00F466E1" w14:paraId="3BE1D77E" w14:textId="77777777" w:rsidTr="00F466E1">
        <w:tc>
          <w:tcPr>
            <w:tcW w:w="1129" w:type="dxa"/>
          </w:tcPr>
          <w:p w14:paraId="183EF44D" w14:textId="6214D85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R4-2117091</w:t>
            </w:r>
          </w:p>
        </w:tc>
        <w:tc>
          <w:tcPr>
            <w:tcW w:w="1560" w:type="dxa"/>
          </w:tcPr>
          <w:p w14:paraId="422EF2D5" w14:textId="54BC3F3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REL-16 TS 38.307 for FR1 NE-DC</w:t>
            </w:r>
          </w:p>
        </w:tc>
        <w:tc>
          <w:tcPr>
            <w:tcW w:w="992" w:type="dxa"/>
          </w:tcPr>
          <w:p w14:paraId="1E26AC73" w14:textId="54D146D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CMCC, CHTTL</w:t>
            </w:r>
          </w:p>
        </w:tc>
        <w:tc>
          <w:tcPr>
            <w:tcW w:w="850" w:type="dxa"/>
          </w:tcPr>
          <w:p w14:paraId="4CB26DCD" w14:textId="7B97929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742B29E3" w14:textId="00DFF86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0079</w:t>
            </w:r>
          </w:p>
        </w:tc>
        <w:tc>
          <w:tcPr>
            <w:tcW w:w="567" w:type="dxa"/>
          </w:tcPr>
          <w:p w14:paraId="36F2D03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C29C2D7" w14:textId="2B48AA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924802F" w14:textId="1DCAADB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585648E4" w14:textId="0376118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</w:t>
            </w:r>
          </w:p>
        </w:tc>
        <w:tc>
          <w:tcPr>
            <w:tcW w:w="987" w:type="dxa"/>
          </w:tcPr>
          <w:p w14:paraId="0137270D" w14:textId="638BC0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not pursued</w:t>
            </w:r>
          </w:p>
        </w:tc>
      </w:tr>
      <w:tr w:rsidR="00F466E1" w14:paraId="37EA7ED4" w14:textId="77777777" w:rsidTr="00F466E1">
        <w:tc>
          <w:tcPr>
            <w:tcW w:w="1129" w:type="dxa"/>
          </w:tcPr>
          <w:p w14:paraId="351222E5" w14:textId="3A1063C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R4-2117092</w:t>
            </w:r>
          </w:p>
        </w:tc>
        <w:tc>
          <w:tcPr>
            <w:tcW w:w="1560" w:type="dxa"/>
          </w:tcPr>
          <w:p w14:paraId="13D18D6D" w14:textId="21D1B9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REL-17 TS 38.307 for FR1 NE-DC</w:t>
            </w:r>
          </w:p>
        </w:tc>
        <w:tc>
          <w:tcPr>
            <w:tcW w:w="992" w:type="dxa"/>
          </w:tcPr>
          <w:p w14:paraId="692B4717" w14:textId="05B4A1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CMCC, CHTTL</w:t>
            </w:r>
          </w:p>
        </w:tc>
        <w:tc>
          <w:tcPr>
            <w:tcW w:w="850" w:type="dxa"/>
          </w:tcPr>
          <w:p w14:paraId="3C533BE9" w14:textId="7D9EE90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602E2B77" w14:textId="545EFB5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0080</w:t>
            </w:r>
          </w:p>
        </w:tc>
        <w:tc>
          <w:tcPr>
            <w:tcW w:w="567" w:type="dxa"/>
          </w:tcPr>
          <w:p w14:paraId="66465B8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43342EF" w14:textId="5ADC7F2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D9B9754" w14:textId="58062F5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45093673" w14:textId="0052FD5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</w:t>
            </w:r>
          </w:p>
        </w:tc>
        <w:tc>
          <w:tcPr>
            <w:tcW w:w="987" w:type="dxa"/>
          </w:tcPr>
          <w:p w14:paraId="0D7AB7D1" w14:textId="0ACDB9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5F6C703F" w14:textId="77777777" w:rsidTr="00F466E1">
        <w:tc>
          <w:tcPr>
            <w:tcW w:w="1129" w:type="dxa"/>
          </w:tcPr>
          <w:p w14:paraId="0C9A09E3" w14:textId="5E1B12A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R4-2119830</w:t>
            </w:r>
          </w:p>
        </w:tc>
        <w:tc>
          <w:tcPr>
            <w:tcW w:w="1560" w:type="dxa"/>
          </w:tcPr>
          <w:p w14:paraId="0C79F1AB" w14:textId="4FA679F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for REL-17 TS 38.307 for FR1 NE-DC</w:t>
            </w:r>
          </w:p>
        </w:tc>
        <w:tc>
          <w:tcPr>
            <w:tcW w:w="992" w:type="dxa"/>
          </w:tcPr>
          <w:p w14:paraId="3D38DEB0" w14:textId="40A2AE0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CMCC, CHTTL</w:t>
            </w:r>
          </w:p>
        </w:tc>
        <w:tc>
          <w:tcPr>
            <w:tcW w:w="850" w:type="dxa"/>
          </w:tcPr>
          <w:p w14:paraId="49C3D28D" w14:textId="3BFB61E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78714DD3" w14:textId="35E835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0080</w:t>
            </w:r>
          </w:p>
        </w:tc>
        <w:tc>
          <w:tcPr>
            <w:tcW w:w="567" w:type="dxa"/>
          </w:tcPr>
          <w:p w14:paraId="2DC3995B" w14:textId="28500A5B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3DEFBB8" w14:textId="21AA15A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5C6B9C81" w14:textId="150E9F2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275FF8D3" w14:textId="6CFBBCE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DC_R17_1BLTE_1BNR_2DL2UL</w:t>
            </w:r>
          </w:p>
        </w:tc>
        <w:tc>
          <w:tcPr>
            <w:tcW w:w="987" w:type="dxa"/>
          </w:tcPr>
          <w:p w14:paraId="27D98913" w14:textId="108AFD2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62D6764" w14:textId="77777777" w:rsidTr="00F466E1">
        <w:tc>
          <w:tcPr>
            <w:tcW w:w="1129" w:type="dxa"/>
          </w:tcPr>
          <w:p w14:paraId="72E48E6C" w14:textId="76E4521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R4-2117552</w:t>
            </w:r>
          </w:p>
        </w:tc>
        <w:tc>
          <w:tcPr>
            <w:tcW w:w="1560" w:type="dxa"/>
          </w:tcPr>
          <w:p w14:paraId="4538AE95" w14:textId="302E831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draftCR 38.307: Addition of release independence information for shared spectrum access R16 CATB</w:t>
            </w:r>
          </w:p>
        </w:tc>
        <w:tc>
          <w:tcPr>
            <w:tcW w:w="992" w:type="dxa"/>
          </w:tcPr>
          <w:p w14:paraId="2A8E72F5" w14:textId="0366F1E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35DCD8E7" w14:textId="1F5BE74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7479DCB9" w14:textId="23C3F13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0081</w:t>
            </w:r>
          </w:p>
        </w:tc>
        <w:tc>
          <w:tcPr>
            <w:tcW w:w="567" w:type="dxa"/>
          </w:tcPr>
          <w:p w14:paraId="0215980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174F5F8" w14:textId="2F08EEA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4F0CE6E3" w14:textId="04B8F85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3D02815C" w14:textId="471C73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NR_unlic-Core</w:t>
            </w:r>
          </w:p>
        </w:tc>
        <w:tc>
          <w:tcPr>
            <w:tcW w:w="987" w:type="dxa"/>
          </w:tcPr>
          <w:p w14:paraId="242979AB" w14:textId="2989E6C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33744217" w14:textId="77777777" w:rsidTr="00F466E1">
        <w:tc>
          <w:tcPr>
            <w:tcW w:w="1129" w:type="dxa"/>
          </w:tcPr>
          <w:p w14:paraId="2CE23520" w14:textId="0E18326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R4-2117553</w:t>
            </w:r>
          </w:p>
        </w:tc>
        <w:tc>
          <w:tcPr>
            <w:tcW w:w="1560" w:type="dxa"/>
          </w:tcPr>
          <w:p w14:paraId="7D1CE350" w14:textId="5152840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draftCR 38.307: Addition of release independence information for shared spectrum access R17 CATA</w:t>
            </w:r>
          </w:p>
        </w:tc>
        <w:tc>
          <w:tcPr>
            <w:tcW w:w="992" w:type="dxa"/>
          </w:tcPr>
          <w:p w14:paraId="58497A55" w14:textId="659EEFB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850" w:type="dxa"/>
          </w:tcPr>
          <w:p w14:paraId="15E6FBE7" w14:textId="1D60383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595A8B68" w14:textId="0F59A14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0082</w:t>
            </w:r>
          </w:p>
        </w:tc>
        <w:tc>
          <w:tcPr>
            <w:tcW w:w="567" w:type="dxa"/>
          </w:tcPr>
          <w:p w14:paraId="01A3015B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577BB1A" w14:textId="7C8CC79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3D51B362" w14:textId="3FD2629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</w:t>
            </w:r>
          </w:p>
        </w:tc>
        <w:tc>
          <w:tcPr>
            <w:tcW w:w="1559" w:type="dxa"/>
          </w:tcPr>
          <w:p w14:paraId="025B7ADE" w14:textId="051D409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NR_unlic-Core</w:t>
            </w:r>
          </w:p>
        </w:tc>
        <w:tc>
          <w:tcPr>
            <w:tcW w:w="987" w:type="dxa"/>
          </w:tcPr>
          <w:p w14:paraId="0A8535F9" w14:textId="4E44368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539EBD3E" w14:textId="77777777" w:rsidTr="00F466E1">
        <w:tc>
          <w:tcPr>
            <w:tcW w:w="1129" w:type="dxa"/>
          </w:tcPr>
          <w:p w14:paraId="47E32838" w14:textId="0BCEC9C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R4-2117791</w:t>
            </w:r>
          </w:p>
        </w:tc>
        <w:tc>
          <w:tcPr>
            <w:tcW w:w="1560" w:type="dxa"/>
          </w:tcPr>
          <w:p w14:paraId="708AD311" w14:textId="171F40A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on release independence of FDD PC2 HPUE</w:t>
            </w:r>
          </w:p>
        </w:tc>
        <w:tc>
          <w:tcPr>
            <w:tcW w:w="992" w:type="dxa"/>
          </w:tcPr>
          <w:p w14:paraId="18D03481" w14:textId="2500992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China Unicom</w:t>
            </w:r>
          </w:p>
        </w:tc>
        <w:tc>
          <w:tcPr>
            <w:tcW w:w="850" w:type="dxa"/>
          </w:tcPr>
          <w:p w14:paraId="067B0020" w14:textId="22FFDCB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37C07523" w14:textId="4CC200E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0083</w:t>
            </w:r>
          </w:p>
        </w:tc>
        <w:tc>
          <w:tcPr>
            <w:tcW w:w="567" w:type="dxa"/>
          </w:tcPr>
          <w:p w14:paraId="6D5A8B51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59F86D4" w14:textId="49A9D49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14045C25" w14:textId="134D9EE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</w:t>
            </w:r>
          </w:p>
        </w:tc>
        <w:tc>
          <w:tcPr>
            <w:tcW w:w="1559" w:type="dxa"/>
          </w:tcPr>
          <w:p w14:paraId="064FA4DA" w14:textId="23D64CB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NR_PC2_UE_FDD</w:t>
            </w:r>
          </w:p>
        </w:tc>
        <w:tc>
          <w:tcPr>
            <w:tcW w:w="987" w:type="dxa"/>
          </w:tcPr>
          <w:p w14:paraId="3873F585" w14:textId="6F4A4D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not pursued</w:t>
            </w:r>
          </w:p>
        </w:tc>
      </w:tr>
      <w:tr w:rsidR="00F466E1" w14:paraId="3FA9B89B" w14:textId="77777777" w:rsidTr="00F466E1">
        <w:tc>
          <w:tcPr>
            <w:tcW w:w="1129" w:type="dxa"/>
          </w:tcPr>
          <w:p w14:paraId="3E626EC7" w14:textId="6D1BEA9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R4-2120077</w:t>
            </w:r>
          </w:p>
        </w:tc>
        <w:tc>
          <w:tcPr>
            <w:tcW w:w="1560" w:type="dxa"/>
          </w:tcPr>
          <w:p w14:paraId="6140ABCC" w14:textId="6302E2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38.307 Maintenance (Rel-16)</w:t>
            </w:r>
          </w:p>
        </w:tc>
        <w:tc>
          <w:tcPr>
            <w:tcW w:w="992" w:type="dxa"/>
          </w:tcPr>
          <w:p w14:paraId="090B9358" w14:textId="00AC551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 xml:space="preserve">MCC </w:t>
            </w:r>
          </w:p>
        </w:tc>
        <w:tc>
          <w:tcPr>
            <w:tcW w:w="850" w:type="dxa"/>
          </w:tcPr>
          <w:p w14:paraId="1C204F78" w14:textId="6E48D3F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1E95606C" w14:textId="7AF822D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0084</w:t>
            </w:r>
          </w:p>
        </w:tc>
        <w:tc>
          <w:tcPr>
            <w:tcW w:w="567" w:type="dxa"/>
          </w:tcPr>
          <w:p w14:paraId="63A0E10E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DE6BD6A" w14:textId="1C5E5AF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07FD517F" w14:textId="6AD4981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C2C1B47" w14:textId="78DC56F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NR_unlic-Core</w:t>
            </w:r>
          </w:p>
        </w:tc>
        <w:tc>
          <w:tcPr>
            <w:tcW w:w="987" w:type="dxa"/>
          </w:tcPr>
          <w:p w14:paraId="631F37BA" w14:textId="3801380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2C4328CD" w14:textId="77777777" w:rsidTr="00F466E1">
        <w:tc>
          <w:tcPr>
            <w:tcW w:w="1129" w:type="dxa"/>
          </w:tcPr>
          <w:p w14:paraId="72919305" w14:textId="278112E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R4-2120078</w:t>
            </w:r>
          </w:p>
        </w:tc>
        <w:tc>
          <w:tcPr>
            <w:tcW w:w="1560" w:type="dxa"/>
          </w:tcPr>
          <w:p w14:paraId="55C208E6" w14:textId="1DBEAD8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TS 38.307 Maintenance (Rel-17)</w:t>
            </w:r>
          </w:p>
        </w:tc>
        <w:tc>
          <w:tcPr>
            <w:tcW w:w="992" w:type="dxa"/>
          </w:tcPr>
          <w:p w14:paraId="0FDC308E" w14:textId="3714528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</w:t>
            </w:r>
          </w:p>
        </w:tc>
        <w:tc>
          <w:tcPr>
            <w:tcW w:w="850" w:type="dxa"/>
          </w:tcPr>
          <w:p w14:paraId="0D3F78A1" w14:textId="21AE3B1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38.307</w:t>
            </w:r>
          </w:p>
        </w:tc>
        <w:tc>
          <w:tcPr>
            <w:tcW w:w="709" w:type="dxa"/>
          </w:tcPr>
          <w:p w14:paraId="57035F13" w14:textId="341DB07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0085</w:t>
            </w:r>
          </w:p>
        </w:tc>
        <w:tc>
          <w:tcPr>
            <w:tcW w:w="567" w:type="dxa"/>
          </w:tcPr>
          <w:p w14:paraId="37634AA6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733879C" w14:textId="7208315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0EE66C8D" w14:textId="3F594AC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8DF20E2" w14:textId="5F9626B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NR_unlic-Core, HPUE_PC1_5_n77_n78-Core</w:t>
            </w:r>
          </w:p>
        </w:tc>
        <w:tc>
          <w:tcPr>
            <w:tcW w:w="987" w:type="dxa"/>
          </w:tcPr>
          <w:p w14:paraId="62FD58C3" w14:textId="1E58B27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65325C4C" w14:textId="77777777" w:rsidTr="00F466E1">
        <w:tc>
          <w:tcPr>
            <w:tcW w:w="1129" w:type="dxa"/>
          </w:tcPr>
          <w:p w14:paraId="7E8805F4" w14:textId="580BAF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R4-2118459</w:t>
            </w:r>
          </w:p>
        </w:tc>
        <w:tc>
          <w:tcPr>
            <w:tcW w:w="1560" w:type="dxa"/>
          </w:tcPr>
          <w:p w14:paraId="4359557B" w14:textId="5353883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TR 38.803: Addition of array antenna model extension in subclause 5.2.3</w:t>
            </w:r>
          </w:p>
        </w:tc>
        <w:tc>
          <w:tcPr>
            <w:tcW w:w="992" w:type="dxa"/>
          </w:tcPr>
          <w:p w14:paraId="553122A1" w14:textId="469E2C8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590A5740" w14:textId="3D1F22D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38.803</w:t>
            </w:r>
          </w:p>
        </w:tc>
        <w:tc>
          <w:tcPr>
            <w:tcW w:w="709" w:type="dxa"/>
          </w:tcPr>
          <w:p w14:paraId="7CC20724" w14:textId="6E8960B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0016</w:t>
            </w:r>
          </w:p>
        </w:tc>
        <w:tc>
          <w:tcPr>
            <w:tcW w:w="567" w:type="dxa"/>
          </w:tcPr>
          <w:p w14:paraId="3A98E890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71EB927" w14:textId="2750EE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10B1C2AC" w14:textId="66CA50C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0E85E820" w14:textId="7A88CDA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4226CA79" w14:textId="6D45B1A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revised</w:t>
            </w:r>
          </w:p>
        </w:tc>
      </w:tr>
      <w:tr w:rsidR="00F466E1" w14:paraId="44171445" w14:textId="77777777" w:rsidTr="00F466E1">
        <w:tc>
          <w:tcPr>
            <w:tcW w:w="1129" w:type="dxa"/>
          </w:tcPr>
          <w:p w14:paraId="748D41DC" w14:textId="4471645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R4-2120751</w:t>
            </w:r>
          </w:p>
        </w:tc>
        <w:tc>
          <w:tcPr>
            <w:tcW w:w="1560" w:type="dxa"/>
          </w:tcPr>
          <w:p w14:paraId="6A24816A" w14:textId="4D2376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TR 38.803: Addition of array antenna model extension in subclause 5.2.3</w:t>
            </w:r>
          </w:p>
        </w:tc>
        <w:tc>
          <w:tcPr>
            <w:tcW w:w="992" w:type="dxa"/>
          </w:tcPr>
          <w:p w14:paraId="1585C050" w14:textId="6487353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472F79C1" w14:textId="3210875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38.803</w:t>
            </w:r>
          </w:p>
        </w:tc>
        <w:tc>
          <w:tcPr>
            <w:tcW w:w="709" w:type="dxa"/>
          </w:tcPr>
          <w:p w14:paraId="035EBFE7" w14:textId="3F242B8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0016</w:t>
            </w:r>
          </w:p>
        </w:tc>
        <w:tc>
          <w:tcPr>
            <w:tcW w:w="567" w:type="dxa"/>
          </w:tcPr>
          <w:p w14:paraId="64F4ABC6" w14:textId="69A7CD76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96EC73D" w14:textId="658210C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Rel-14</w:t>
            </w:r>
          </w:p>
        </w:tc>
        <w:tc>
          <w:tcPr>
            <w:tcW w:w="567" w:type="dxa"/>
          </w:tcPr>
          <w:p w14:paraId="49DE2FC0" w14:textId="49CA146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6BDAA241" w14:textId="687EA90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3D8F78B9" w14:textId="5E26A4E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postponed</w:t>
            </w:r>
          </w:p>
        </w:tc>
      </w:tr>
      <w:tr w:rsidR="00F466E1" w14:paraId="147C31E4" w14:textId="77777777" w:rsidTr="00F466E1">
        <w:tc>
          <w:tcPr>
            <w:tcW w:w="1129" w:type="dxa"/>
          </w:tcPr>
          <w:p w14:paraId="7A92C7FE" w14:textId="7B92C42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R4-2120828</w:t>
            </w:r>
          </w:p>
        </w:tc>
        <w:tc>
          <w:tcPr>
            <w:tcW w:w="1560" w:type="dxa"/>
          </w:tcPr>
          <w:p w14:paraId="6C0F58ED" w14:textId="487CF61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TR 38.809 Maintenance (Rel-16, CAT F)</w:t>
            </w:r>
          </w:p>
        </w:tc>
        <w:tc>
          <w:tcPr>
            <w:tcW w:w="992" w:type="dxa"/>
          </w:tcPr>
          <w:p w14:paraId="23D36D77" w14:textId="7CF8F6F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Samsung</w:t>
            </w:r>
          </w:p>
        </w:tc>
        <w:tc>
          <w:tcPr>
            <w:tcW w:w="850" w:type="dxa"/>
          </w:tcPr>
          <w:p w14:paraId="011B4155" w14:textId="7627472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38.809</w:t>
            </w:r>
          </w:p>
        </w:tc>
        <w:tc>
          <w:tcPr>
            <w:tcW w:w="709" w:type="dxa"/>
          </w:tcPr>
          <w:p w14:paraId="0DA5F7DB" w14:textId="5BE2AD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0005</w:t>
            </w:r>
          </w:p>
        </w:tc>
        <w:tc>
          <w:tcPr>
            <w:tcW w:w="567" w:type="dxa"/>
          </w:tcPr>
          <w:p w14:paraId="332232D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2058D34" w14:textId="2232F96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A06E854" w14:textId="1895B88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260BDE58" w14:textId="42D51F6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NR_IAB-Core ,NR_IAB-Perf</w:t>
            </w:r>
          </w:p>
        </w:tc>
        <w:tc>
          <w:tcPr>
            <w:tcW w:w="987" w:type="dxa"/>
          </w:tcPr>
          <w:p w14:paraId="305DAB2A" w14:textId="0521D49D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0A817A00" w14:textId="77777777" w:rsidTr="00F466E1">
        <w:tc>
          <w:tcPr>
            <w:tcW w:w="1129" w:type="dxa"/>
          </w:tcPr>
          <w:p w14:paraId="7AA19203" w14:textId="2431F9F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R4-2118460</w:t>
            </w:r>
          </w:p>
        </w:tc>
        <w:tc>
          <w:tcPr>
            <w:tcW w:w="1560" w:type="dxa"/>
          </w:tcPr>
          <w:p w14:paraId="236B6731" w14:textId="2C4E3EE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TR 38.820: Addition of array antenna model extension in subclause 7.2</w:t>
            </w:r>
          </w:p>
        </w:tc>
        <w:tc>
          <w:tcPr>
            <w:tcW w:w="992" w:type="dxa"/>
          </w:tcPr>
          <w:p w14:paraId="6A627E11" w14:textId="50D0388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5F8B4603" w14:textId="5F1467C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38.820</w:t>
            </w:r>
          </w:p>
        </w:tc>
        <w:tc>
          <w:tcPr>
            <w:tcW w:w="709" w:type="dxa"/>
          </w:tcPr>
          <w:p w14:paraId="7D09DA3F" w14:textId="2CDD4E7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0004</w:t>
            </w:r>
          </w:p>
        </w:tc>
        <w:tc>
          <w:tcPr>
            <w:tcW w:w="567" w:type="dxa"/>
          </w:tcPr>
          <w:p w14:paraId="7E069812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E04EE09" w14:textId="41185F5C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7E2CC714" w14:textId="5F0F195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6DE351E" w14:textId="614D404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65A87445" w14:textId="6BA6E94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postponed</w:t>
            </w:r>
          </w:p>
        </w:tc>
      </w:tr>
      <w:tr w:rsidR="00F466E1" w14:paraId="52083A83" w14:textId="77777777" w:rsidTr="00F466E1">
        <w:tc>
          <w:tcPr>
            <w:tcW w:w="1129" w:type="dxa"/>
          </w:tcPr>
          <w:p w14:paraId="7820526C" w14:textId="20B9A0C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R4-2120752</w:t>
            </w:r>
          </w:p>
        </w:tc>
        <w:tc>
          <w:tcPr>
            <w:tcW w:w="1560" w:type="dxa"/>
          </w:tcPr>
          <w:p w14:paraId="0B06E80F" w14:textId="0C59254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TR 38.820: Addition of array antenna model extension in subclause 7.2</w:t>
            </w:r>
          </w:p>
        </w:tc>
        <w:tc>
          <w:tcPr>
            <w:tcW w:w="992" w:type="dxa"/>
          </w:tcPr>
          <w:p w14:paraId="23012D71" w14:textId="52F78608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Ericsson</w:t>
            </w:r>
          </w:p>
        </w:tc>
        <w:tc>
          <w:tcPr>
            <w:tcW w:w="850" w:type="dxa"/>
          </w:tcPr>
          <w:p w14:paraId="7F38FF0B" w14:textId="7CDDC30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38.820</w:t>
            </w:r>
          </w:p>
        </w:tc>
        <w:tc>
          <w:tcPr>
            <w:tcW w:w="709" w:type="dxa"/>
          </w:tcPr>
          <w:p w14:paraId="489D55A3" w14:textId="629114B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0004</w:t>
            </w:r>
          </w:p>
        </w:tc>
        <w:tc>
          <w:tcPr>
            <w:tcW w:w="567" w:type="dxa"/>
          </w:tcPr>
          <w:p w14:paraId="56EB25CE" w14:textId="72D419C6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61636A4" w14:textId="4DEDBFB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6D3AED25" w14:textId="34E0697B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08A88DCB" w14:textId="203B6EA6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NR_newRAT-Core</w:t>
            </w:r>
          </w:p>
        </w:tc>
        <w:tc>
          <w:tcPr>
            <w:tcW w:w="987" w:type="dxa"/>
          </w:tcPr>
          <w:p w14:paraId="45546735" w14:textId="23109D6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withdrawn</w:t>
            </w:r>
          </w:p>
        </w:tc>
      </w:tr>
      <w:tr w:rsidR="00F466E1" w14:paraId="092632C4" w14:textId="77777777" w:rsidTr="00F466E1">
        <w:tc>
          <w:tcPr>
            <w:tcW w:w="1129" w:type="dxa"/>
          </w:tcPr>
          <w:p w14:paraId="5441B5B2" w14:textId="197642FA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R4-2120829</w:t>
            </w:r>
          </w:p>
        </w:tc>
        <w:tc>
          <w:tcPr>
            <w:tcW w:w="1560" w:type="dxa"/>
          </w:tcPr>
          <w:p w14:paraId="77E43E0F" w14:textId="68F42604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Big CR for TR 38.827 maintenance (Rel-16, CAT F)</w:t>
            </w:r>
          </w:p>
        </w:tc>
        <w:tc>
          <w:tcPr>
            <w:tcW w:w="992" w:type="dxa"/>
          </w:tcPr>
          <w:p w14:paraId="0A2DC1D5" w14:textId="796366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MCC, vivo</w:t>
            </w:r>
          </w:p>
        </w:tc>
        <w:tc>
          <w:tcPr>
            <w:tcW w:w="850" w:type="dxa"/>
          </w:tcPr>
          <w:p w14:paraId="1871CFF0" w14:textId="7558AC0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38.827</w:t>
            </w:r>
          </w:p>
        </w:tc>
        <w:tc>
          <w:tcPr>
            <w:tcW w:w="709" w:type="dxa"/>
          </w:tcPr>
          <w:p w14:paraId="6142EF92" w14:textId="65CC85B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0018</w:t>
            </w:r>
          </w:p>
        </w:tc>
        <w:tc>
          <w:tcPr>
            <w:tcW w:w="567" w:type="dxa"/>
          </w:tcPr>
          <w:p w14:paraId="5FED9585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88DF538" w14:textId="7233DE4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Rel-16</w:t>
            </w:r>
          </w:p>
        </w:tc>
        <w:tc>
          <w:tcPr>
            <w:tcW w:w="567" w:type="dxa"/>
          </w:tcPr>
          <w:p w14:paraId="39054062" w14:textId="4AE4421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1983BDAE" w14:textId="31C80143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FS_NR_MIMO_OTA_test</w:t>
            </w:r>
          </w:p>
        </w:tc>
        <w:tc>
          <w:tcPr>
            <w:tcW w:w="987" w:type="dxa"/>
          </w:tcPr>
          <w:p w14:paraId="6E107A06" w14:textId="60E534D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  <w:tr w:rsidR="00F466E1" w14:paraId="465E213F" w14:textId="77777777" w:rsidTr="00F466E1">
        <w:tc>
          <w:tcPr>
            <w:tcW w:w="1129" w:type="dxa"/>
          </w:tcPr>
          <w:p w14:paraId="7B8E1FA6" w14:textId="242E373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R4-2120651</w:t>
            </w:r>
          </w:p>
        </w:tc>
        <w:tc>
          <w:tcPr>
            <w:tcW w:w="1560" w:type="dxa"/>
          </w:tcPr>
          <w:p w14:paraId="16610ADC" w14:textId="1C0A18B2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CR to TR 38.847 UE performance requirements</w:t>
            </w:r>
          </w:p>
        </w:tc>
        <w:tc>
          <w:tcPr>
            <w:tcW w:w="992" w:type="dxa"/>
          </w:tcPr>
          <w:p w14:paraId="23EA4E99" w14:textId="4A622FF7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Intel</w:t>
            </w:r>
          </w:p>
        </w:tc>
        <w:tc>
          <w:tcPr>
            <w:tcW w:w="850" w:type="dxa"/>
          </w:tcPr>
          <w:p w14:paraId="6ED611A8" w14:textId="33D705A0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38.847</w:t>
            </w:r>
          </w:p>
        </w:tc>
        <w:tc>
          <w:tcPr>
            <w:tcW w:w="709" w:type="dxa"/>
          </w:tcPr>
          <w:p w14:paraId="25703E36" w14:textId="5AFF9E5E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0001</w:t>
            </w:r>
          </w:p>
        </w:tc>
        <w:tc>
          <w:tcPr>
            <w:tcW w:w="567" w:type="dxa"/>
          </w:tcPr>
          <w:p w14:paraId="5E0F71E9" w14:textId="77777777" w:rsidR="00AB1096" w:rsidRPr="00F466E1" w:rsidRDefault="00AB1096" w:rsidP="00AB109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191DEC0" w14:textId="1B6B74C9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Rel-17</w:t>
            </w:r>
          </w:p>
        </w:tc>
        <w:tc>
          <w:tcPr>
            <w:tcW w:w="567" w:type="dxa"/>
          </w:tcPr>
          <w:p w14:paraId="241B1CD4" w14:textId="046C076F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F</w:t>
            </w:r>
          </w:p>
        </w:tc>
        <w:tc>
          <w:tcPr>
            <w:tcW w:w="1559" w:type="dxa"/>
          </w:tcPr>
          <w:p w14:paraId="3F2DC9E2" w14:textId="3F65DA95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NR_47GHz_Band-Perf</w:t>
            </w:r>
          </w:p>
        </w:tc>
        <w:tc>
          <w:tcPr>
            <w:tcW w:w="987" w:type="dxa"/>
          </w:tcPr>
          <w:p w14:paraId="5AA6A6E9" w14:textId="417F54E1" w:rsidR="00AB1096" w:rsidRPr="00F466E1" w:rsidRDefault="00AB1096" w:rsidP="00AB1096">
            <w:pPr>
              <w:pStyle w:val="TAL"/>
              <w:rPr>
                <w:sz w:val="16"/>
                <w:szCs w:val="16"/>
              </w:rPr>
            </w:pPr>
            <w:r w:rsidRPr="00F466E1">
              <w:rPr>
                <w:sz w:val="16"/>
                <w:szCs w:val="16"/>
              </w:rPr>
              <w:t>agreed</w:t>
            </w:r>
          </w:p>
        </w:tc>
      </w:tr>
    </w:tbl>
    <w:p w14:paraId="77A3551D" w14:textId="77777777" w:rsidR="00AB1096" w:rsidRDefault="00AB1096" w:rsidP="00AB1096"/>
    <w:p w14:paraId="71ED7D6F" w14:textId="77777777" w:rsidR="00AB1096" w:rsidRDefault="00AB1096" w:rsidP="00AB1096">
      <w:pPr>
        <w:pStyle w:val="Heading2"/>
      </w:pPr>
      <w:r>
        <w:br w:type="page"/>
        <w:t>Annex C: Lists of liaisons</w:t>
      </w:r>
    </w:p>
    <w:p w14:paraId="62333F85" w14:textId="77777777" w:rsidR="00AB1096" w:rsidRDefault="00AB1096" w:rsidP="00AB1096">
      <w:pPr>
        <w:pStyle w:val="Heading3"/>
      </w:pPr>
      <w:r>
        <w:t>C1: Incoming liaison statements</w:t>
      </w:r>
    </w:p>
    <w:p w14:paraId="45370605" w14:textId="77777777" w:rsidR="00AB1096" w:rsidRDefault="00AB1096" w:rsidP="00AB1096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3800"/>
        <w:gridCol w:w="1661"/>
        <w:gridCol w:w="967"/>
        <w:gridCol w:w="1207"/>
      </w:tblGrid>
      <w:tr w:rsidR="00FB1901" w14:paraId="502F09E8" w14:textId="77777777" w:rsidTr="00A21211">
        <w:tc>
          <w:tcPr>
            <w:tcW w:w="0" w:type="auto"/>
          </w:tcPr>
          <w:p w14:paraId="3A8C344E" w14:textId="77777777" w:rsidR="00FB1901" w:rsidRDefault="00FB1901" w:rsidP="00A2121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FBF5F91" w14:textId="77777777" w:rsidR="00FB1901" w:rsidRDefault="00FB1901" w:rsidP="00A21211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5BC1FF3D" w14:textId="77777777" w:rsidR="00FB1901" w:rsidRDefault="00FB1901" w:rsidP="00A2121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C699E87" w14:textId="77777777" w:rsidR="00FB1901" w:rsidRDefault="00FB1901" w:rsidP="00A21211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3AF372F1" w14:textId="77777777" w:rsidR="00FB1901" w:rsidRDefault="00FB1901" w:rsidP="00A21211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288D4F7C" w14:textId="77777777" w:rsidR="00FB1901" w:rsidRDefault="00FB1901" w:rsidP="00A21211">
            <w:pPr>
              <w:pStyle w:val="TAH"/>
            </w:pPr>
            <w:r>
              <w:t>Reply TDoc</w:t>
            </w:r>
          </w:p>
        </w:tc>
      </w:tr>
      <w:tr w:rsidR="00FB1901" w14:paraId="722ADAA2" w14:textId="77777777" w:rsidTr="00A21211">
        <w:tc>
          <w:tcPr>
            <w:tcW w:w="0" w:type="auto"/>
          </w:tcPr>
          <w:p w14:paraId="379BFC86" w14:textId="77777777" w:rsidR="00FB1901" w:rsidRPr="00B24545" w:rsidRDefault="00FB1901" w:rsidP="00A2121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R4-2117002</w:t>
            </w:r>
          </w:p>
        </w:tc>
        <w:tc>
          <w:tcPr>
            <w:tcW w:w="0" w:type="auto"/>
          </w:tcPr>
          <w:p w14:paraId="76336217" w14:textId="77777777" w:rsidR="00FB1901" w:rsidRPr="00B24545" w:rsidRDefault="00FB1901" w:rsidP="00A2121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6FC26" w14:textId="77777777" w:rsidR="00FB1901" w:rsidRPr="00B24545" w:rsidRDefault="00FB1901" w:rsidP="00A2121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LIAISON STATEMENT TO 3GPP RAN, 3GPP RAN4</w:t>
            </w:r>
          </w:p>
        </w:tc>
        <w:tc>
          <w:tcPr>
            <w:tcW w:w="0" w:type="auto"/>
          </w:tcPr>
          <w:p w14:paraId="3A4417F2" w14:textId="77777777" w:rsidR="00FB1901" w:rsidRPr="00B24545" w:rsidRDefault="00FB1901" w:rsidP="00A2121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APT Wireless Group (AWG)</w:t>
            </w:r>
          </w:p>
        </w:tc>
        <w:tc>
          <w:tcPr>
            <w:tcW w:w="0" w:type="auto"/>
          </w:tcPr>
          <w:p w14:paraId="61576618" w14:textId="76BB2EFD" w:rsidR="00FB1901" w:rsidRPr="00B24545" w:rsidRDefault="00543F53" w:rsidP="00A2121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F495FC" w14:textId="77777777" w:rsidR="00FB1901" w:rsidRPr="00B24545" w:rsidRDefault="00FB1901" w:rsidP="00A2121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4DD1FAAF" w14:textId="77777777" w:rsidTr="00A21211">
        <w:tc>
          <w:tcPr>
            <w:tcW w:w="0" w:type="auto"/>
          </w:tcPr>
          <w:p w14:paraId="71125CE1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R4-2117003</w:t>
            </w:r>
          </w:p>
        </w:tc>
        <w:tc>
          <w:tcPr>
            <w:tcW w:w="0" w:type="auto"/>
          </w:tcPr>
          <w:p w14:paraId="68821075" w14:textId="77777777" w:rsidR="00543F53" w:rsidRPr="00B24545" w:rsidRDefault="00543F53" w:rsidP="00543F5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E47EC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Liaison Statement regarding standardization of a new band (Upper 700 MHz A Block) for NB-IoT</w:t>
            </w:r>
          </w:p>
        </w:tc>
        <w:tc>
          <w:tcPr>
            <w:tcW w:w="0" w:type="auto"/>
          </w:tcPr>
          <w:p w14:paraId="7EDA0664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Utility and Critical Infrastructure Industries (“CIIs”)</w:t>
            </w:r>
          </w:p>
        </w:tc>
        <w:tc>
          <w:tcPr>
            <w:tcW w:w="0" w:type="auto"/>
          </w:tcPr>
          <w:p w14:paraId="0D342C7B" w14:textId="69582DDE" w:rsidR="00543F53" w:rsidRPr="00B24545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9B31CB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585F833D" w14:textId="77777777" w:rsidTr="00A21211">
        <w:tc>
          <w:tcPr>
            <w:tcW w:w="0" w:type="auto"/>
          </w:tcPr>
          <w:p w14:paraId="0B8ADF6C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R4-2117004</w:t>
            </w:r>
          </w:p>
        </w:tc>
        <w:tc>
          <w:tcPr>
            <w:tcW w:w="0" w:type="auto"/>
          </w:tcPr>
          <w:p w14:paraId="69A9EF86" w14:textId="77777777" w:rsidR="00543F53" w:rsidRPr="00B24545" w:rsidRDefault="00543F53" w:rsidP="00543F5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6D7D9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Intra-band and Inter-band (NG)EN-DC/NE-DC Capabilities</w:t>
            </w:r>
          </w:p>
        </w:tc>
        <w:tc>
          <w:tcPr>
            <w:tcW w:w="0" w:type="auto"/>
          </w:tcPr>
          <w:p w14:paraId="19A37674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F03F2B8" w14:textId="3738B787" w:rsidR="00543F53" w:rsidRPr="00B24545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83479F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29AE831F" w14:textId="77777777" w:rsidTr="00A21211">
        <w:tc>
          <w:tcPr>
            <w:tcW w:w="0" w:type="auto"/>
          </w:tcPr>
          <w:p w14:paraId="633AAB40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R4-2117005</w:t>
            </w:r>
          </w:p>
        </w:tc>
        <w:tc>
          <w:tcPr>
            <w:tcW w:w="0" w:type="auto"/>
          </w:tcPr>
          <w:p w14:paraId="5CC8AC43" w14:textId="77777777" w:rsidR="00543F53" w:rsidRPr="00B24545" w:rsidRDefault="00543F53" w:rsidP="00543F5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856367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RAN1#105-e</w:t>
            </w:r>
          </w:p>
        </w:tc>
        <w:tc>
          <w:tcPr>
            <w:tcW w:w="0" w:type="auto"/>
          </w:tcPr>
          <w:p w14:paraId="2D4330D3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5B4D04B" w14:textId="243212BD" w:rsidR="00543F53" w:rsidRPr="00B24545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78539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0D15ACA5" w14:textId="77777777" w:rsidTr="00A21211">
        <w:tc>
          <w:tcPr>
            <w:tcW w:w="0" w:type="auto"/>
          </w:tcPr>
          <w:p w14:paraId="26E90492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R4-2117006</w:t>
            </w:r>
          </w:p>
        </w:tc>
        <w:tc>
          <w:tcPr>
            <w:tcW w:w="0" w:type="auto"/>
          </w:tcPr>
          <w:p w14:paraId="54611361" w14:textId="77777777" w:rsidR="00543F53" w:rsidRPr="00B24545" w:rsidRDefault="00543F53" w:rsidP="00543F5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14EE0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1DABAAAA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DBEF394" w14:textId="644E7428" w:rsidR="00543F53" w:rsidRPr="00B24545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935AF9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6C1636CC" w14:textId="77777777" w:rsidTr="00A21211">
        <w:tc>
          <w:tcPr>
            <w:tcW w:w="0" w:type="auto"/>
          </w:tcPr>
          <w:p w14:paraId="138CF389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R4-2117007</w:t>
            </w:r>
          </w:p>
        </w:tc>
        <w:tc>
          <w:tcPr>
            <w:tcW w:w="0" w:type="auto"/>
          </w:tcPr>
          <w:p w14:paraId="21679996" w14:textId="77777777" w:rsidR="00543F53" w:rsidRPr="00B24545" w:rsidRDefault="00543F53" w:rsidP="00543F5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BE447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TCI State Update for L1/L2-Centric Inter-Cell Mobility to RAN2</w:t>
            </w:r>
          </w:p>
        </w:tc>
        <w:tc>
          <w:tcPr>
            <w:tcW w:w="0" w:type="auto"/>
          </w:tcPr>
          <w:p w14:paraId="11F12C49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C3C95FD" w14:textId="77B089A0" w:rsidR="00543F53" w:rsidRPr="00B24545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530C92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2DE0412B" w14:textId="77777777" w:rsidTr="00A21211">
        <w:tc>
          <w:tcPr>
            <w:tcW w:w="0" w:type="auto"/>
          </w:tcPr>
          <w:p w14:paraId="2B411065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R4-2117008</w:t>
            </w:r>
          </w:p>
        </w:tc>
        <w:tc>
          <w:tcPr>
            <w:tcW w:w="0" w:type="auto"/>
          </w:tcPr>
          <w:p w14:paraId="7A1EB5E6" w14:textId="77777777" w:rsidR="00543F53" w:rsidRPr="00B24545" w:rsidRDefault="00543F53" w:rsidP="00543F5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53623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TCI State Update for L1/L2-Centric Inter-Cell Mobility to RAN3</w:t>
            </w:r>
          </w:p>
        </w:tc>
        <w:tc>
          <w:tcPr>
            <w:tcW w:w="0" w:type="auto"/>
          </w:tcPr>
          <w:p w14:paraId="1F6AA0AD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8A2DD05" w14:textId="7BC37B7B" w:rsidR="00543F53" w:rsidRPr="00B24545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05F04A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3A6F6F49" w14:textId="77777777" w:rsidTr="00A21211">
        <w:tc>
          <w:tcPr>
            <w:tcW w:w="0" w:type="auto"/>
          </w:tcPr>
          <w:p w14:paraId="0F30D2E2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R4-2117009</w:t>
            </w:r>
          </w:p>
        </w:tc>
        <w:tc>
          <w:tcPr>
            <w:tcW w:w="0" w:type="auto"/>
          </w:tcPr>
          <w:p w14:paraId="5F16EDC9" w14:textId="77777777" w:rsidR="00543F53" w:rsidRPr="00B24545" w:rsidRDefault="00543F53" w:rsidP="00543F5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D0F04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TCI State Update for L1/L2-Centric Inter-Cell Mobility to RAN4</w:t>
            </w:r>
          </w:p>
        </w:tc>
        <w:tc>
          <w:tcPr>
            <w:tcW w:w="0" w:type="auto"/>
          </w:tcPr>
          <w:p w14:paraId="4325BB82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9746C4" w14:textId="63973ADE" w:rsidR="00543F53" w:rsidRPr="00B24545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828D31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51610A92" w14:textId="77777777" w:rsidTr="00A21211">
        <w:tc>
          <w:tcPr>
            <w:tcW w:w="0" w:type="auto"/>
          </w:tcPr>
          <w:p w14:paraId="600D1F3B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R4-2117010</w:t>
            </w:r>
          </w:p>
        </w:tc>
        <w:tc>
          <w:tcPr>
            <w:tcW w:w="0" w:type="auto"/>
          </w:tcPr>
          <w:p w14:paraId="727400DC" w14:textId="77777777" w:rsidR="00543F53" w:rsidRPr="00B24545" w:rsidRDefault="00543F53" w:rsidP="00543F53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51DD5F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Inter-donor migration</w:t>
            </w:r>
          </w:p>
        </w:tc>
        <w:tc>
          <w:tcPr>
            <w:tcW w:w="0" w:type="auto"/>
          </w:tcPr>
          <w:p w14:paraId="4AA6839E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11412C5" w14:textId="736F7FB9" w:rsidR="00543F53" w:rsidRPr="00B24545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210F9F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42F6C8A5" w14:textId="77777777" w:rsidTr="00A21211">
        <w:tc>
          <w:tcPr>
            <w:tcW w:w="0" w:type="auto"/>
          </w:tcPr>
          <w:p w14:paraId="12DF6BA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R4-2117011</w:t>
            </w:r>
          </w:p>
        </w:tc>
        <w:tc>
          <w:tcPr>
            <w:tcW w:w="0" w:type="auto"/>
          </w:tcPr>
          <w:p w14:paraId="20313BE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D512F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Reply LS on SL DRX design</w:t>
            </w:r>
          </w:p>
        </w:tc>
        <w:tc>
          <w:tcPr>
            <w:tcW w:w="0" w:type="auto"/>
          </w:tcPr>
          <w:p w14:paraId="58468BF0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25736515" w14:textId="3663F412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F9A9E0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4FC101AF" w14:textId="77777777" w:rsidTr="00A21211">
        <w:tc>
          <w:tcPr>
            <w:tcW w:w="0" w:type="auto"/>
          </w:tcPr>
          <w:p w14:paraId="107C4CB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R4-2117012</w:t>
            </w:r>
          </w:p>
        </w:tc>
        <w:tc>
          <w:tcPr>
            <w:tcW w:w="0" w:type="auto"/>
          </w:tcPr>
          <w:p w14:paraId="0B97DC1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BE3A03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TA-based propagation delay compensation</w:t>
            </w:r>
          </w:p>
        </w:tc>
        <w:tc>
          <w:tcPr>
            <w:tcW w:w="0" w:type="auto"/>
          </w:tcPr>
          <w:p w14:paraId="46857455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08CCB660" w14:textId="48F9F87D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7D3E05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710E6CF1" w14:textId="77777777" w:rsidTr="00A21211">
        <w:tc>
          <w:tcPr>
            <w:tcW w:w="0" w:type="auto"/>
          </w:tcPr>
          <w:p w14:paraId="3A6A756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R4-2117013</w:t>
            </w:r>
          </w:p>
        </w:tc>
        <w:tc>
          <w:tcPr>
            <w:tcW w:w="0" w:type="auto"/>
          </w:tcPr>
          <w:p w14:paraId="2127FB8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5E8C8C7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PRS measurement outside the measurement gap</w:t>
            </w:r>
          </w:p>
        </w:tc>
        <w:tc>
          <w:tcPr>
            <w:tcW w:w="0" w:type="auto"/>
          </w:tcPr>
          <w:p w14:paraId="1E6B3B4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12CD18F6" w14:textId="07931035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4361DE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6B83E7A6" w14:textId="77777777" w:rsidTr="00A21211">
        <w:tc>
          <w:tcPr>
            <w:tcW w:w="0" w:type="auto"/>
          </w:tcPr>
          <w:p w14:paraId="51765DF3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R4-2117014</w:t>
            </w:r>
          </w:p>
        </w:tc>
        <w:tc>
          <w:tcPr>
            <w:tcW w:w="0" w:type="auto"/>
          </w:tcPr>
          <w:p w14:paraId="44FF0B9E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76D8C2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gap handling for MUSIM</w:t>
            </w:r>
          </w:p>
        </w:tc>
        <w:tc>
          <w:tcPr>
            <w:tcW w:w="0" w:type="auto"/>
          </w:tcPr>
          <w:p w14:paraId="10A6B99E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672BA921" w14:textId="78D789A0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0442D0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70120C36" w14:textId="77777777" w:rsidTr="00A21211">
        <w:tc>
          <w:tcPr>
            <w:tcW w:w="0" w:type="auto"/>
          </w:tcPr>
          <w:p w14:paraId="3E5AAD16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R4-2117015</w:t>
            </w:r>
          </w:p>
        </w:tc>
        <w:tc>
          <w:tcPr>
            <w:tcW w:w="0" w:type="auto"/>
          </w:tcPr>
          <w:p w14:paraId="37AF007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FB2403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Reply LS on RRM relaxation in power saving</w:t>
            </w:r>
          </w:p>
        </w:tc>
        <w:tc>
          <w:tcPr>
            <w:tcW w:w="0" w:type="auto"/>
          </w:tcPr>
          <w:p w14:paraId="0455FCB6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71CC8238" w14:textId="2D572770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C8FB6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79E362CA" w14:textId="77777777" w:rsidTr="00A21211">
        <w:tc>
          <w:tcPr>
            <w:tcW w:w="0" w:type="auto"/>
          </w:tcPr>
          <w:p w14:paraId="7F6B5E50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R4-2117016</w:t>
            </w:r>
          </w:p>
        </w:tc>
        <w:tc>
          <w:tcPr>
            <w:tcW w:w="0" w:type="auto"/>
          </w:tcPr>
          <w:p w14:paraId="550E161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871D037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RRM impact for supporting CHO in IoT NTN</w:t>
            </w:r>
          </w:p>
        </w:tc>
        <w:tc>
          <w:tcPr>
            <w:tcW w:w="0" w:type="auto"/>
          </w:tcPr>
          <w:p w14:paraId="614D8460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75DC5221" w14:textId="64718DFD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47B47A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616687F3" w14:textId="77777777" w:rsidTr="00A21211">
        <w:tc>
          <w:tcPr>
            <w:tcW w:w="0" w:type="auto"/>
          </w:tcPr>
          <w:p w14:paraId="2351E19C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R4-2117017</w:t>
            </w:r>
          </w:p>
        </w:tc>
        <w:tc>
          <w:tcPr>
            <w:tcW w:w="0" w:type="auto"/>
          </w:tcPr>
          <w:p w14:paraId="1748EBD3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38BC26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inter-cell beam management and multi-TRP in Rel-17</w:t>
            </w:r>
          </w:p>
        </w:tc>
        <w:tc>
          <w:tcPr>
            <w:tcW w:w="0" w:type="auto"/>
          </w:tcPr>
          <w:p w14:paraId="03AF12CA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6E708986" w14:textId="6FC3AA42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58D815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66C63D5B" w14:textId="77777777" w:rsidTr="00A21211">
        <w:tc>
          <w:tcPr>
            <w:tcW w:w="0" w:type="auto"/>
          </w:tcPr>
          <w:p w14:paraId="357A6BE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R4-2117018</w:t>
            </w:r>
          </w:p>
        </w:tc>
        <w:tc>
          <w:tcPr>
            <w:tcW w:w="0" w:type="auto"/>
          </w:tcPr>
          <w:p w14:paraId="3489D1E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646A77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Reply LS for NR CA capability for BCS5</w:t>
            </w:r>
          </w:p>
        </w:tc>
        <w:tc>
          <w:tcPr>
            <w:tcW w:w="0" w:type="auto"/>
          </w:tcPr>
          <w:p w14:paraId="7F92850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330705E3" w14:textId="608AA50C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7997ED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2BAE13C3" w14:textId="77777777" w:rsidTr="00A21211">
        <w:tc>
          <w:tcPr>
            <w:tcW w:w="0" w:type="auto"/>
          </w:tcPr>
          <w:p w14:paraId="5E2CB93A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R4-2117019</w:t>
            </w:r>
          </w:p>
        </w:tc>
        <w:tc>
          <w:tcPr>
            <w:tcW w:w="0" w:type="auto"/>
          </w:tcPr>
          <w:p w14:paraId="74CAD8DC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EE5441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initial state of elements controlled by MAC CEs</w:t>
            </w:r>
          </w:p>
        </w:tc>
        <w:tc>
          <w:tcPr>
            <w:tcW w:w="0" w:type="auto"/>
          </w:tcPr>
          <w:p w14:paraId="6622FD7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6763368A" w14:textId="6118E14A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304AAF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0CBD96F6" w14:textId="77777777" w:rsidTr="00A21211">
        <w:tc>
          <w:tcPr>
            <w:tcW w:w="0" w:type="auto"/>
          </w:tcPr>
          <w:p w14:paraId="5038E0C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R4-2117020</w:t>
            </w:r>
          </w:p>
        </w:tc>
        <w:tc>
          <w:tcPr>
            <w:tcW w:w="0" w:type="auto"/>
          </w:tcPr>
          <w:p w14:paraId="311504D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E66B8C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Reply LS on inter-donor migration</w:t>
            </w:r>
          </w:p>
        </w:tc>
        <w:tc>
          <w:tcPr>
            <w:tcW w:w="0" w:type="auto"/>
          </w:tcPr>
          <w:p w14:paraId="15CC08A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4F75D93F" w14:textId="7E959088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1C1E26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1A9F8ECE" w14:textId="77777777" w:rsidTr="00A21211">
        <w:tc>
          <w:tcPr>
            <w:tcW w:w="0" w:type="auto"/>
          </w:tcPr>
          <w:p w14:paraId="6055184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R4-2117021</w:t>
            </w:r>
          </w:p>
        </w:tc>
        <w:tc>
          <w:tcPr>
            <w:tcW w:w="0" w:type="auto"/>
          </w:tcPr>
          <w:p w14:paraId="3B9175D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662CAB1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to RAN4 on eDRX</w:t>
            </w:r>
          </w:p>
        </w:tc>
        <w:tc>
          <w:tcPr>
            <w:tcW w:w="0" w:type="auto"/>
          </w:tcPr>
          <w:p w14:paraId="2706BF5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48E85589" w14:textId="2B5F88DD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264130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264611E5" w14:textId="77777777" w:rsidTr="00A21211">
        <w:tc>
          <w:tcPr>
            <w:tcW w:w="0" w:type="auto"/>
          </w:tcPr>
          <w:p w14:paraId="7636296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R4-2117022</w:t>
            </w:r>
          </w:p>
        </w:tc>
        <w:tc>
          <w:tcPr>
            <w:tcW w:w="0" w:type="auto"/>
          </w:tcPr>
          <w:p w14:paraId="16E074CC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BED781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RRM Relaxations for RedCap</w:t>
            </w:r>
          </w:p>
        </w:tc>
        <w:tc>
          <w:tcPr>
            <w:tcW w:w="0" w:type="auto"/>
          </w:tcPr>
          <w:p w14:paraId="2026181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7076706F" w14:textId="586C3AE9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C442DF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155B516E" w14:textId="77777777" w:rsidTr="00A21211">
        <w:tc>
          <w:tcPr>
            <w:tcW w:w="0" w:type="auto"/>
          </w:tcPr>
          <w:p w14:paraId="69295076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R4-2117023</w:t>
            </w:r>
          </w:p>
        </w:tc>
        <w:tc>
          <w:tcPr>
            <w:tcW w:w="0" w:type="auto"/>
          </w:tcPr>
          <w:p w14:paraId="7100A9A3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78CC33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capability related RAN2 agreements for RedCap</w:t>
            </w:r>
          </w:p>
        </w:tc>
        <w:tc>
          <w:tcPr>
            <w:tcW w:w="0" w:type="auto"/>
          </w:tcPr>
          <w:p w14:paraId="523E8F47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450B6CF6" w14:textId="2FBE5DCB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5FEEDC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423A0F38" w14:textId="77777777" w:rsidTr="00A21211">
        <w:tc>
          <w:tcPr>
            <w:tcW w:w="0" w:type="auto"/>
          </w:tcPr>
          <w:p w14:paraId="6B4FA4D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R4-2117024</w:t>
            </w:r>
          </w:p>
        </w:tc>
        <w:tc>
          <w:tcPr>
            <w:tcW w:w="0" w:type="auto"/>
          </w:tcPr>
          <w:p w14:paraId="697337D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43364B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to RAN4 on SMTC</w:t>
            </w:r>
          </w:p>
        </w:tc>
        <w:tc>
          <w:tcPr>
            <w:tcW w:w="0" w:type="auto"/>
          </w:tcPr>
          <w:p w14:paraId="42ABA03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4D2F233E" w14:textId="4E3C990E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67EE9F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7009E3F4" w14:textId="77777777" w:rsidTr="00A21211">
        <w:tc>
          <w:tcPr>
            <w:tcW w:w="0" w:type="auto"/>
          </w:tcPr>
          <w:p w14:paraId="4866BFC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R4-2117025</w:t>
            </w:r>
          </w:p>
        </w:tc>
        <w:tc>
          <w:tcPr>
            <w:tcW w:w="0" w:type="auto"/>
          </w:tcPr>
          <w:p w14:paraId="28D8B087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BF90675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inter-operability of band n77 extension in US</w:t>
            </w:r>
          </w:p>
        </w:tc>
        <w:tc>
          <w:tcPr>
            <w:tcW w:w="0" w:type="auto"/>
          </w:tcPr>
          <w:p w14:paraId="3B79810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3F58EC06" w14:textId="791640A3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637846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53D6FCFD" w14:textId="77777777" w:rsidTr="00A21211">
        <w:tc>
          <w:tcPr>
            <w:tcW w:w="0" w:type="auto"/>
          </w:tcPr>
          <w:p w14:paraId="467AEF4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R4-2117026</w:t>
            </w:r>
          </w:p>
        </w:tc>
        <w:tc>
          <w:tcPr>
            <w:tcW w:w="0" w:type="auto"/>
          </w:tcPr>
          <w:p w14:paraId="7539E5A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92B6133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Response LS to RAN4 on MU work for FR1 TRP TRS WI</w:t>
            </w:r>
          </w:p>
        </w:tc>
        <w:tc>
          <w:tcPr>
            <w:tcW w:w="0" w:type="auto"/>
          </w:tcPr>
          <w:p w14:paraId="203CCA5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RAN5</w:t>
            </w:r>
          </w:p>
        </w:tc>
        <w:tc>
          <w:tcPr>
            <w:tcW w:w="0" w:type="auto"/>
          </w:tcPr>
          <w:p w14:paraId="572BBCF4" w14:textId="44EC5B95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FCC9D0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5A95965B" w14:textId="77777777" w:rsidTr="00A21211">
        <w:tc>
          <w:tcPr>
            <w:tcW w:w="0" w:type="auto"/>
          </w:tcPr>
          <w:p w14:paraId="79B45A3C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R4-2117027</w:t>
            </w:r>
          </w:p>
        </w:tc>
        <w:tc>
          <w:tcPr>
            <w:tcW w:w="0" w:type="auto"/>
          </w:tcPr>
          <w:p w14:paraId="16F6B85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209D37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Response LS to RAN4 on LTE REFSENS Exceptions Simplification</w:t>
            </w:r>
          </w:p>
        </w:tc>
        <w:tc>
          <w:tcPr>
            <w:tcW w:w="0" w:type="auto"/>
          </w:tcPr>
          <w:p w14:paraId="1E02667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RAN5</w:t>
            </w:r>
          </w:p>
        </w:tc>
        <w:tc>
          <w:tcPr>
            <w:tcW w:w="0" w:type="auto"/>
          </w:tcPr>
          <w:p w14:paraId="5D2245E3" w14:textId="30DCEE1B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E00111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64E8D290" w14:textId="77777777" w:rsidTr="00A21211">
        <w:tc>
          <w:tcPr>
            <w:tcW w:w="0" w:type="auto"/>
          </w:tcPr>
          <w:p w14:paraId="37B60F3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R4-2117028</w:t>
            </w:r>
          </w:p>
        </w:tc>
        <w:tc>
          <w:tcPr>
            <w:tcW w:w="0" w:type="auto"/>
          </w:tcPr>
          <w:p w14:paraId="5E72182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A1671D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Response LS to MSG TFES on the editorial issues of 5G-NR UE specifications in TSG RAN WG5 &amp; TSG RAN WG4</w:t>
            </w:r>
          </w:p>
        </w:tc>
        <w:tc>
          <w:tcPr>
            <w:tcW w:w="0" w:type="auto"/>
          </w:tcPr>
          <w:p w14:paraId="2A19B90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RAN5</w:t>
            </w:r>
          </w:p>
        </w:tc>
        <w:tc>
          <w:tcPr>
            <w:tcW w:w="0" w:type="auto"/>
          </w:tcPr>
          <w:p w14:paraId="37DCAB78" w14:textId="7926D281" w:rsidR="00543F53" w:rsidRDefault="00543F53" w:rsidP="00543F53">
            <w:pPr>
              <w:pStyle w:val="TAL"/>
              <w:rPr>
                <w:sz w:val="16"/>
              </w:rPr>
            </w:pPr>
            <w:r w:rsidRPr="00544E46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AAF795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B1901" w14:paraId="09A0D9BF" w14:textId="77777777" w:rsidTr="00A21211">
        <w:tc>
          <w:tcPr>
            <w:tcW w:w="0" w:type="auto"/>
          </w:tcPr>
          <w:p w14:paraId="52E2CA6F" w14:textId="77777777" w:rsidR="00FB1901" w:rsidRPr="00E42C07" w:rsidRDefault="00FB1901" w:rsidP="00A21211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R4-2117029</w:t>
            </w:r>
          </w:p>
        </w:tc>
        <w:tc>
          <w:tcPr>
            <w:tcW w:w="0" w:type="auto"/>
          </w:tcPr>
          <w:p w14:paraId="617CE248" w14:textId="77777777" w:rsidR="00FB1901" w:rsidRPr="00E42C07" w:rsidRDefault="00FB1901" w:rsidP="00A2121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F01DBD2" w14:textId="77777777" w:rsidR="00FB1901" w:rsidRPr="00E42C07" w:rsidRDefault="00FB1901" w:rsidP="00A21211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AMPR edge RB allocation for NS</w:t>
            </w:r>
          </w:p>
        </w:tc>
        <w:tc>
          <w:tcPr>
            <w:tcW w:w="0" w:type="auto"/>
          </w:tcPr>
          <w:p w14:paraId="555ABDD6" w14:textId="77777777" w:rsidR="00FB1901" w:rsidRPr="00E42C07" w:rsidRDefault="00FB1901" w:rsidP="00A21211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RAN5</w:t>
            </w:r>
          </w:p>
        </w:tc>
        <w:tc>
          <w:tcPr>
            <w:tcW w:w="0" w:type="auto"/>
          </w:tcPr>
          <w:p w14:paraId="15319D93" w14:textId="27C104B7" w:rsidR="00FB1901" w:rsidRDefault="00DD769D" w:rsidP="00A2121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76DA49" w14:textId="77777777" w:rsidR="00FB1901" w:rsidRPr="00B24545" w:rsidRDefault="00FB1901" w:rsidP="00A2121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4C5C09D9" w14:textId="77777777" w:rsidTr="00A21211">
        <w:tc>
          <w:tcPr>
            <w:tcW w:w="0" w:type="auto"/>
          </w:tcPr>
          <w:p w14:paraId="7ACE22D7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R4-2117030</w:t>
            </w:r>
          </w:p>
        </w:tc>
        <w:tc>
          <w:tcPr>
            <w:tcW w:w="0" w:type="auto"/>
          </w:tcPr>
          <w:p w14:paraId="511B839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7954BCC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to APT on frequency arrangements for IMT in the band 470 – 703 MHz</w:t>
            </w:r>
          </w:p>
        </w:tc>
        <w:tc>
          <w:tcPr>
            <w:tcW w:w="0" w:type="auto"/>
          </w:tcPr>
          <w:p w14:paraId="25898D34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</w:t>
            </w:r>
          </w:p>
        </w:tc>
        <w:tc>
          <w:tcPr>
            <w:tcW w:w="0" w:type="auto"/>
          </w:tcPr>
          <w:p w14:paraId="28FAD14B" w14:textId="7778DA5A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3BF613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4E8A3851" w14:textId="77777777" w:rsidTr="00A21211">
        <w:tc>
          <w:tcPr>
            <w:tcW w:w="0" w:type="auto"/>
          </w:tcPr>
          <w:p w14:paraId="01F2A69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R4-2117599</w:t>
            </w:r>
          </w:p>
        </w:tc>
        <w:tc>
          <w:tcPr>
            <w:tcW w:w="0" w:type="auto"/>
          </w:tcPr>
          <w:p w14:paraId="54EDEA1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3B2CA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use of NCD-SSB instead of CD-SSB for RedCap UE</w:t>
            </w:r>
          </w:p>
        </w:tc>
        <w:tc>
          <w:tcPr>
            <w:tcW w:w="0" w:type="auto"/>
          </w:tcPr>
          <w:p w14:paraId="672D1CDE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48B969CF" w14:textId="0F0E5F1A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CF907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27D4CA6F" w14:textId="77777777" w:rsidTr="00A21211">
        <w:tc>
          <w:tcPr>
            <w:tcW w:w="0" w:type="auto"/>
          </w:tcPr>
          <w:p w14:paraId="279F4CC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R4-2119411</w:t>
            </w:r>
          </w:p>
        </w:tc>
        <w:tc>
          <w:tcPr>
            <w:tcW w:w="0" w:type="auto"/>
          </w:tcPr>
          <w:p w14:paraId="255211FE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888F59E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Reply LS on specification impact for methods on efficient utilization of licensed spectrum that is not aligned with existing NR channel bandwidths</w:t>
            </w:r>
          </w:p>
        </w:tc>
        <w:tc>
          <w:tcPr>
            <w:tcW w:w="0" w:type="auto"/>
          </w:tcPr>
          <w:p w14:paraId="19439F05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52383684" w14:textId="3586862B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904C87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5FD9C4DF" w14:textId="77777777" w:rsidTr="00A21211">
        <w:tc>
          <w:tcPr>
            <w:tcW w:w="0" w:type="auto"/>
          </w:tcPr>
          <w:p w14:paraId="2966D3A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R4-2119412</w:t>
            </w:r>
          </w:p>
        </w:tc>
        <w:tc>
          <w:tcPr>
            <w:tcW w:w="0" w:type="auto"/>
          </w:tcPr>
          <w:p w14:paraId="68D3550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E72152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Reply LS on synchronous operation between Uu and SL in TDD band n79</w:t>
            </w:r>
          </w:p>
        </w:tc>
        <w:tc>
          <w:tcPr>
            <w:tcW w:w="0" w:type="auto"/>
          </w:tcPr>
          <w:p w14:paraId="49A2860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7AFCCD53" w14:textId="1C8E5B0C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5DE2FC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39E95BB0" w14:textId="77777777" w:rsidTr="00A21211">
        <w:tc>
          <w:tcPr>
            <w:tcW w:w="0" w:type="auto"/>
          </w:tcPr>
          <w:p w14:paraId="40628B5C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R4-2119413</w:t>
            </w:r>
          </w:p>
        </w:tc>
        <w:tc>
          <w:tcPr>
            <w:tcW w:w="0" w:type="auto"/>
          </w:tcPr>
          <w:p w14:paraId="1F8914E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8F48D0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Combination of open and closed loop TA control in NTN</w:t>
            </w:r>
          </w:p>
        </w:tc>
        <w:tc>
          <w:tcPr>
            <w:tcW w:w="0" w:type="auto"/>
          </w:tcPr>
          <w:p w14:paraId="08D349F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2CC87AD1" w14:textId="010E701B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1C7CB8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0F6EFBCD" w14:textId="77777777" w:rsidTr="00A21211">
        <w:tc>
          <w:tcPr>
            <w:tcW w:w="0" w:type="auto"/>
          </w:tcPr>
          <w:p w14:paraId="486F354C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R4-2119414</w:t>
            </w:r>
          </w:p>
        </w:tc>
        <w:tc>
          <w:tcPr>
            <w:tcW w:w="0" w:type="auto"/>
          </w:tcPr>
          <w:p w14:paraId="6D5C6D96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DE5108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definition of DL PRS path RSRP</w:t>
            </w:r>
          </w:p>
        </w:tc>
        <w:tc>
          <w:tcPr>
            <w:tcW w:w="0" w:type="auto"/>
          </w:tcPr>
          <w:p w14:paraId="27B8AAD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727EEE17" w14:textId="7B02C460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80EF74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047EF0AF" w14:textId="77777777" w:rsidTr="00A21211">
        <w:tc>
          <w:tcPr>
            <w:tcW w:w="0" w:type="auto"/>
          </w:tcPr>
          <w:p w14:paraId="2FBEA5F7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R4-2119415</w:t>
            </w:r>
          </w:p>
        </w:tc>
        <w:tc>
          <w:tcPr>
            <w:tcW w:w="0" w:type="auto"/>
          </w:tcPr>
          <w:p w14:paraId="3FF1BAF0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79D6A9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Reply on inter-cell beam management and multi-TRP in Rel-17</w:t>
            </w:r>
          </w:p>
        </w:tc>
        <w:tc>
          <w:tcPr>
            <w:tcW w:w="0" w:type="auto"/>
          </w:tcPr>
          <w:p w14:paraId="2D0F282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39843F54" w14:textId="627066A5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7E4738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29AB8D68" w14:textId="77777777" w:rsidTr="00A21211">
        <w:tc>
          <w:tcPr>
            <w:tcW w:w="0" w:type="auto"/>
          </w:tcPr>
          <w:p w14:paraId="14E42C0A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R4-2119416</w:t>
            </w:r>
          </w:p>
        </w:tc>
        <w:tc>
          <w:tcPr>
            <w:tcW w:w="0" w:type="auto"/>
          </w:tcPr>
          <w:p w14:paraId="107A338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B17AF37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Reply LS on PUCCH and PUSCH repetition</w:t>
            </w:r>
          </w:p>
        </w:tc>
        <w:tc>
          <w:tcPr>
            <w:tcW w:w="0" w:type="auto"/>
          </w:tcPr>
          <w:p w14:paraId="16A99D6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0408831D" w14:textId="6DF74762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9AAB54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572874DE" w14:textId="77777777" w:rsidTr="00A21211">
        <w:tc>
          <w:tcPr>
            <w:tcW w:w="0" w:type="auto"/>
          </w:tcPr>
          <w:p w14:paraId="355CAB1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R4-2119417</w:t>
            </w:r>
          </w:p>
        </w:tc>
        <w:tc>
          <w:tcPr>
            <w:tcW w:w="0" w:type="auto"/>
          </w:tcPr>
          <w:p w14:paraId="3F1C892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4C6FB1B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DL PRS reception priority by RRC_INACTIVE UEs</w:t>
            </w:r>
          </w:p>
        </w:tc>
        <w:tc>
          <w:tcPr>
            <w:tcW w:w="0" w:type="auto"/>
          </w:tcPr>
          <w:p w14:paraId="209C1566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1EEDB4B0" w14:textId="6CA40696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39741E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355FA2C4" w14:textId="77777777" w:rsidTr="00A21211">
        <w:tc>
          <w:tcPr>
            <w:tcW w:w="0" w:type="auto"/>
          </w:tcPr>
          <w:p w14:paraId="46185DE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R4-2119418</w:t>
            </w:r>
          </w:p>
        </w:tc>
        <w:tc>
          <w:tcPr>
            <w:tcW w:w="0" w:type="auto"/>
          </w:tcPr>
          <w:p w14:paraId="2FD797C0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E56DFF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LS on propagation delay compensation</w:t>
            </w:r>
          </w:p>
        </w:tc>
        <w:tc>
          <w:tcPr>
            <w:tcW w:w="0" w:type="auto"/>
          </w:tcPr>
          <w:p w14:paraId="08B9DA4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5CF6CAF3" w14:textId="1A212934" w:rsidR="00543F53" w:rsidRDefault="00543F53" w:rsidP="00543F53">
            <w:pPr>
              <w:pStyle w:val="TAL"/>
              <w:rPr>
                <w:sz w:val="16"/>
              </w:rPr>
            </w:pPr>
            <w:r w:rsidRPr="00394911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D4B63B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4D05C81A" w14:textId="77777777" w:rsidTr="00A21211">
        <w:tc>
          <w:tcPr>
            <w:tcW w:w="0" w:type="auto"/>
          </w:tcPr>
          <w:p w14:paraId="30F40EED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R4-2119419</w:t>
            </w:r>
          </w:p>
        </w:tc>
        <w:tc>
          <w:tcPr>
            <w:tcW w:w="0" w:type="auto"/>
          </w:tcPr>
          <w:p w14:paraId="1DED5CC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60D57D2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Reply LS on SCell dropping issue of CA</w:t>
            </w:r>
          </w:p>
        </w:tc>
        <w:tc>
          <w:tcPr>
            <w:tcW w:w="0" w:type="auto"/>
          </w:tcPr>
          <w:p w14:paraId="38EEF419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E42C07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421730A2" w14:textId="4DA0EB68" w:rsidR="00543F53" w:rsidRDefault="00543F53" w:rsidP="00543F53">
            <w:pPr>
              <w:pStyle w:val="TAL"/>
              <w:rPr>
                <w:sz w:val="16"/>
              </w:rPr>
            </w:pPr>
            <w:r w:rsidRPr="004D02AA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B1909E" w14:textId="77777777" w:rsidR="00543F53" w:rsidRPr="00B24545" w:rsidRDefault="00543F53" w:rsidP="00543F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543F53" w14:paraId="1CB639B8" w14:textId="77777777" w:rsidTr="00A21211">
        <w:tc>
          <w:tcPr>
            <w:tcW w:w="0" w:type="auto"/>
          </w:tcPr>
          <w:p w14:paraId="0E85401D" w14:textId="1E3F0C68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FB1901">
              <w:rPr>
                <w:sz w:val="16"/>
                <w:szCs w:val="16"/>
              </w:rPr>
              <w:t>R4-2119596</w:t>
            </w:r>
          </w:p>
        </w:tc>
        <w:tc>
          <w:tcPr>
            <w:tcW w:w="0" w:type="auto"/>
          </w:tcPr>
          <w:p w14:paraId="28F93E73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CDD982B" w14:textId="07B747EB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FB1901">
              <w:rPr>
                <w:sz w:val="16"/>
                <w:szCs w:val="16"/>
              </w:rPr>
              <w:t>ITU-R Working Party 5D work towards two new recommendations "Generic unwanted emission characteristics of base / mobile stations using the terrestrial radio interfaces of IMT-2020"</w:t>
            </w:r>
          </w:p>
        </w:tc>
        <w:tc>
          <w:tcPr>
            <w:tcW w:w="0" w:type="auto"/>
          </w:tcPr>
          <w:p w14:paraId="5C239405" w14:textId="1815A6EF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FB1901">
              <w:rPr>
                <w:sz w:val="16"/>
                <w:szCs w:val="16"/>
              </w:rPr>
              <w:t>ITU-R Working Party 5D</w:t>
            </w:r>
          </w:p>
        </w:tc>
        <w:tc>
          <w:tcPr>
            <w:tcW w:w="0" w:type="auto"/>
          </w:tcPr>
          <w:p w14:paraId="5BF25AF5" w14:textId="437F9349" w:rsidR="00543F53" w:rsidRDefault="00543F53" w:rsidP="00543F53">
            <w:pPr>
              <w:pStyle w:val="TAL"/>
              <w:rPr>
                <w:sz w:val="16"/>
              </w:rPr>
            </w:pPr>
            <w:r w:rsidRPr="004D02AA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984C5B" w14:textId="3CE71E2A" w:rsidR="00543F53" w:rsidRDefault="00543F53" w:rsidP="00543F53">
            <w:pPr>
              <w:pStyle w:val="TAL"/>
              <w:rPr>
                <w:sz w:val="16"/>
              </w:rPr>
            </w:pPr>
            <w:r w:rsidRPr="00FB1901">
              <w:rPr>
                <w:sz w:val="16"/>
              </w:rPr>
              <w:t>(none)</w:t>
            </w:r>
          </w:p>
        </w:tc>
      </w:tr>
      <w:tr w:rsidR="00543F53" w14:paraId="0B1EDD38" w14:textId="77777777" w:rsidTr="00A21211">
        <w:tc>
          <w:tcPr>
            <w:tcW w:w="0" w:type="auto"/>
          </w:tcPr>
          <w:p w14:paraId="1775CEC0" w14:textId="03BDD36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FB1901">
              <w:rPr>
                <w:sz w:val="16"/>
                <w:szCs w:val="16"/>
              </w:rPr>
              <w:t>R4-2119597</w:t>
            </w:r>
          </w:p>
        </w:tc>
        <w:tc>
          <w:tcPr>
            <w:tcW w:w="0" w:type="auto"/>
          </w:tcPr>
          <w:p w14:paraId="1D895573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89FE203" w14:textId="6228ABE4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FB1901">
              <w:rPr>
                <w:sz w:val="16"/>
                <w:szCs w:val="16"/>
              </w:rPr>
              <w:t>LS on Re-17 LTE and NR higher-layers parameter list</w:t>
            </w:r>
          </w:p>
        </w:tc>
        <w:tc>
          <w:tcPr>
            <w:tcW w:w="0" w:type="auto"/>
          </w:tcPr>
          <w:p w14:paraId="68AE60A2" w14:textId="0B81AEF1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04BE1500" w14:textId="57B1397B" w:rsidR="00543F53" w:rsidRDefault="00543F53" w:rsidP="00543F53">
            <w:pPr>
              <w:pStyle w:val="TAL"/>
              <w:rPr>
                <w:sz w:val="16"/>
              </w:rPr>
            </w:pPr>
            <w:r w:rsidRPr="004D02AA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3854EE" w14:textId="1D6A4C65" w:rsidR="00543F53" w:rsidRDefault="00543F53" w:rsidP="00543F53">
            <w:pPr>
              <w:pStyle w:val="TAL"/>
              <w:rPr>
                <w:sz w:val="16"/>
              </w:rPr>
            </w:pPr>
            <w:r w:rsidRPr="00FB1901">
              <w:rPr>
                <w:sz w:val="16"/>
              </w:rPr>
              <w:t>(none)</w:t>
            </w:r>
          </w:p>
        </w:tc>
      </w:tr>
      <w:tr w:rsidR="00543F53" w14:paraId="4CE04B56" w14:textId="77777777" w:rsidTr="00A21211">
        <w:tc>
          <w:tcPr>
            <w:tcW w:w="0" w:type="auto"/>
          </w:tcPr>
          <w:p w14:paraId="3DA28824" w14:textId="0D5BE933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FB1901">
              <w:rPr>
                <w:sz w:val="16"/>
                <w:szCs w:val="16"/>
              </w:rPr>
              <w:t>R4-2119598</w:t>
            </w:r>
          </w:p>
        </w:tc>
        <w:tc>
          <w:tcPr>
            <w:tcW w:w="0" w:type="auto"/>
          </w:tcPr>
          <w:p w14:paraId="1F4DA678" w14:textId="77777777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0F817D3" w14:textId="54F2AF6F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 w:rsidRPr="00FB1901">
              <w:rPr>
                <w:sz w:val="16"/>
                <w:szCs w:val="16"/>
              </w:rPr>
              <w:t>Reply LS on SCell dropping issue of CA</w:t>
            </w:r>
          </w:p>
        </w:tc>
        <w:tc>
          <w:tcPr>
            <w:tcW w:w="0" w:type="auto"/>
          </w:tcPr>
          <w:p w14:paraId="48B69F0B" w14:textId="50CF23C5" w:rsidR="00543F53" w:rsidRPr="00E42C07" w:rsidRDefault="00543F53" w:rsidP="00543F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210034FA" w14:textId="518B794F" w:rsidR="00543F53" w:rsidRDefault="00543F53" w:rsidP="00543F53">
            <w:pPr>
              <w:pStyle w:val="TAL"/>
              <w:rPr>
                <w:sz w:val="16"/>
              </w:rPr>
            </w:pPr>
            <w:r w:rsidRPr="004D02AA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D20CE" w14:textId="14F4F605" w:rsidR="00543F53" w:rsidRDefault="00543F53" w:rsidP="00543F53">
            <w:pPr>
              <w:pStyle w:val="TAL"/>
              <w:rPr>
                <w:sz w:val="16"/>
              </w:rPr>
            </w:pPr>
            <w:r w:rsidRPr="00FB1901">
              <w:rPr>
                <w:sz w:val="16"/>
              </w:rPr>
              <w:t>(none)</w:t>
            </w:r>
          </w:p>
        </w:tc>
      </w:tr>
    </w:tbl>
    <w:p w14:paraId="678211C7" w14:textId="77777777" w:rsidR="00AB1096" w:rsidRDefault="00AB1096" w:rsidP="00AB1096"/>
    <w:p w14:paraId="60F37218" w14:textId="77777777" w:rsidR="00FB1901" w:rsidRPr="00FB1901" w:rsidRDefault="00FB1901" w:rsidP="00FB19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B1901">
        <w:rPr>
          <w:rFonts w:ascii="Arial" w:hAnsi="Arial"/>
          <w:sz w:val="28"/>
        </w:rPr>
        <w:t>C2: Outgoing liaison statements</w:t>
      </w:r>
    </w:p>
    <w:p w14:paraId="766CDE94" w14:textId="77777777" w:rsidR="00FB1901" w:rsidRPr="00FB1901" w:rsidRDefault="00FB1901" w:rsidP="00FB1901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413"/>
        <w:gridCol w:w="4952"/>
        <w:gridCol w:w="856"/>
        <w:gridCol w:w="1606"/>
        <w:gridCol w:w="802"/>
      </w:tblGrid>
      <w:tr w:rsidR="00FB1901" w:rsidRPr="00FB1901" w14:paraId="74D7074F" w14:textId="77777777" w:rsidTr="00A21211">
        <w:tc>
          <w:tcPr>
            <w:tcW w:w="1413" w:type="dxa"/>
          </w:tcPr>
          <w:p w14:paraId="1083D75D" w14:textId="77777777" w:rsidR="00FB1901" w:rsidRPr="00FB1901" w:rsidRDefault="00FB1901" w:rsidP="00B711E9">
            <w:pPr>
              <w:pStyle w:val="TAH"/>
            </w:pPr>
            <w:r w:rsidRPr="00FB1901">
              <w:t>Document</w:t>
            </w:r>
          </w:p>
        </w:tc>
        <w:tc>
          <w:tcPr>
            <w:tcW w:w="4952" w:type="dxa"/>
          </w:tcPr>
          <w:p w14:paraId="2CE9D531" w14:textId="77777777" w:rsidR="00FB1901" w:rsidRPr="00FB1901" w:rsidRDefault="00FB1901" w:rsidP="00B711E9">
            <w:pPr>
              <w:pStyle w:val="TAH"/>
            </w:pPr>
            <w:r w:rsidRPr="00FB1901">
              <w:t>Title</w:t>
            </w:r>
          </w:p>
        </w:tc>
        <w:tc>
          <w:tcPr>
            <w:tcW w:w="0" w:type="auto"/>
          </w:tcPr>
          <w:p w14:paraId="21A47A71" w14:textId="77777777" w:rsidR="00FB1901" w:rsidRPr="00FB1901" w:rsidRDefault="00FB1901" w:rsidP="00B711E9">
            <w:pPr>
              <w:pStyle w:val="TAH"/>
            </w:pPr>
            <w:r w:rsidRPr="00FB1901">
              <w:t>To</w:t>
            </w:r>
          </w:p>
        </w:tc>
        <w:tc>
          <w:tcPr>
            <w:tcW w:w="0" w:type="auto"/>
          </w:tcPr>
          <w:p w14:paraId="3DF9F906" w14:textId="77777777" w:rsidR="00FB1901" w:rsidRPr="00FB1901" w:rsidRDefault="00FB1901" w:rsidP="00B711E9">
            <w:pPr>
              <w:pStyle w:val="TAH"/>
            </w:pPr>
            <w:r w:rsidRPr="00FB1901">
              <w:t>Cc</w:t>
            </w:r>
          </w:p>
        </w:tc>
        <w:tc>
          <w:tcPr>
            <w:tcW w:w="0" w:type="auto"/>
          </w:tcPr>
          <w:p w14:paraId="39D328F5" w14:textId="77777777" w:rsidR="00FB1901" w:rsidRPr="00FB1901" w:rsidRDefault="00FB1901" w:rsidP="00B711E9">
            <w:pPr>
              <w:pStyle w:val="TAH"/>
            </w:pPr>
            <w:r w:rsidRPr="00FB1901">
              <w:t>reply to i/c LS</w:t>
            </w:r>
          </w:p>
        </w:tc>
      </w:tr>
      <w:tr w:rsidR="00B711E9" w:rsidRPr="00FB1901" w14:paraId="6390A166" w14:textId="77777777" w:rsidTr="00A21211">
        <w:tc>
          <w:tcPr>
            <w:tcW w:w="1413" w:type="dxa"/>
          </w:tcPr>
          <w:p w14:paraId="78404666" w14:textId="101D55A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R4-2118536</w:t>
            </w:r>
          </w:p>
        </w:tc>
        <w:tc>
          <w:tcPr>
            <w:tcW w:w="4952" w:type="dxa"/>
          </w:tcPr>
          <w:p w14:paraId="54D9BC0D" w14:textId="506B40D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Rel-16 updated RAN4 UE features lists for LTE and NR</w:t>
            </w:r>
          </w:p>
        </w:tc>
        <w:tc>
          <w:tcPr>
            <w:tcW w:w="0" w:type="auto"/>
          </w:tcPr>
          <w:p w14:paraId="40102872" w14:textId="3DA3E7F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46EC8291" w14:textId="54063FA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7A59D6C1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40C527C7" w14:textId="77777777" w:rsidTr="00A21211">
        <w:tc>
          <w:tcPr>
            <w:tcW w:w="1413" w:type="dxa"/>
          </w:tcPr>
          <w:p w14:paraId="3E8CA67D" w14:textId="0EC5A6FE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R4-2119965</w:t>
            </w:r>
          </w:p>
        </w:tc>
        <w:tc>
          <w:tcPr>
            <w:tcW w:w="4952" w:type="dxa"/>
          </w:tcPr>
          <w:p w14:paraId="34DBDA7C" w14:textId="4FA41B4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DC location for &gt;2CC</w:t>
            </w:r>
          </w:p>
        </w:tc>
        <w:tc>
          <w:tcPr>
            <w:tcW w:w="0" w:type="auto"/>
          </w:tcPr>
          <w:p w14:paraId="71598F0D" w14:textId="65B6D3F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13D1D4EB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20420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17DE182F" w14:textId="77777777" w:rsidTr="00A21211">
        <w:tc>
          <w:tcPr>
            <w:tcW w:w="1413" w:type="dxa"/>
          </w:tcPr>
          <w:p w14:paraId="6693C359" w14:textId="31EFC4B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R4-2119966</w:t>
            </w:r>
          </w:p>
        </w:tc>
        <w:tc>
          <w:tcPr>
            <w:tcW w:w="4952" w:type="dxa"/>
          </w:tcPr>
          <w:p w14:paraId="4DBA272A" w14:textId="565B5E1A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release independence aspects of newly introduced FR2 CA BW Classes and CBM/IBM UE capability “both”</w:t>
            </w:r>
          </w:p>
        </w:tc>
        <w:tc>
          <w:tcPr>
            <w:tcW w:w="0" w:type="auto"/>
          </w:tcPr>
          <w:p w14:paraId="797D5D6E" w14:textId="0A35E450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597649BC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7860B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59CDBF44" w14:textId="77777777" w:rsidTr="00A21211">
        <w:tc>
          <w:tcPr>
            <w:tcW w:w="1413" w:type="dxa"/>
          </w:tcPr>
          <w:p w14:paraId="3E5281CA" w14:textId="508494D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R4-2119992</w:t>
            </w:r>
          </w:p>
        </w:tc>
        <w:tc>
          <w:tcPr>
            <w:tcW w:w="4952" w:type="dxa"/>
          </w:tcPr>
          <w:p w14:paraId="7E49FD7E" w14:textId="0950179E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Signalling of PC2 V2X intra-band concurrent operation</w:t>
            </w:r>
          </w:p>
        </w:tc>
        <w:tc>
          <w:tcPr>
            <w:tcW w:w="0" w:type="auto"/>
          </w:tcPr>
          <w:p w14:paraId="778EC62D" w14:textId="60A6AB63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3B55B2D8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AE41B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6213550A" w14:textId="77777777" w:rsidTr="00A21211">
        <w:tc>
          <w:tcPr>
            <w:tcW w:w="1413" w:type="dxa"/>
          </w:tcPr>
          <w:p w14:paraId="452F7D47" w14:textId="7509EE7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R4-2120002</w:t>
            </w:r>
          </w:p>
        </w:tc>
        <w:tc>
          <w:tcPr>
            <w:tcW w:w="4952" w:type="dxa"/>
          </w:tcPr>
          <w:p w14:paraId="49E5E402" w14:textId="190F6FCE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PUCCH and PUSCH transmissions</w:t>
            </w:r>
          </w:p>
        </w:tc>
        <w:tc>
          <w:tcPr>
            <w:tcW w:w="0" w:type="auto"/>
          </w:tcPr>
          <w:p w14:paraId="13690B0E" w14:textId="0040FA72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3FD9C1E5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055AB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48057E11" w14:textId="77777777" w:rsidTr="00A21211">
        <w:tc>
          <w:tcPr>
            <w:tcW w:w="1413" w:type="dxa"/>
          </w:tcPr>
          <w:p w14:paraId="1AB24B42" w14:textId="57D49B43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R4-2120025</w:t>
            </w:r>
          </w:p>
        </w:tc>
        <w:tc>
          <w:tcPr>
            <w:tcW w:w="4952" w:type="dxa"/>
          </w:tcPr>
          <w:p w14:paraId="44FDE8A9" w14:textId="12554DDC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to LS (in R5-214106) on FR2 UE relative power control tolerance requirements</w:t>
            </w:r>
          </w:p>
        </w:tc>
        <w:tc>
          <w:tcPr>
            <w:tcW w:w="0" w:type="auto"/>
          </w:tcPr>
          <w:p w14:paraId="5BD37263" w14:textId="6D989DBA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RAN5</w:t>
            </w:r>
          </w:p>
        </w:tc>
        <w:tc>
          <w:tcPr>
            <w:tcW w:w="0" w:type="auto"/>
          </w:tcPr>
          <w:p w14:paraId="59D81562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92D23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11EDD8E9" w14:textId="77777777" w:rsidTr="00A21211">
        <w:tc>
          <w:tcPr>
            <w:tcW w:w="1413" w:type="dxa"/>
          </w:tcPr>
          <w:p w14:paraId="15C230AA" w14:textId="12E7DA3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R4-2120026</w:t>
            </w:r>
          </w:p>
        </w:tc>
        <w:tc>
          <w:tcPr>
            <w:tcW w:w="4952" w:type="dxa"/>
          </w:tcPr>
          <w:p w14:paraId="55D19F1B" w14:textId="63AC1EC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exception requirements for Intermodulation due to Dual uplink (IMD)</w:t>
            </w:r>
          </w:p>
        </w:tc>
        <w:tc>
          <w:tcPr>
            <w:tcW w:w="0" w:type="auto"/>
          </w:tcPr>
          <w:p w14:paraId="65D1B53C" w14:textId="5D251F6A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RAN5</w:t>
            </w:r>
          </w:p>
        </w:tc>
        <w:tc>
          <w:tcPr>
            <w:tcW w:w="0" w:type="auto"/>
          </w:tcPr>
          <w:p w14:paraId="3922A440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402D8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5697B8D7" w14:textId="77777777" w:rsidTr="00A21211">
        <w:tc>
          <w:tcPr>
            <w:tcW w:w="1413" w:type="dxa"/>
          </w:tcPr>
          <w:p w14:paraId="6CA71E36" w14:textId="74331A05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R4-2120027</w:t>
            </w:r>
          </w:p>
        </w:tc>
        <w:tc>
          <w:tcPr>
            <w:tcW w:w="4952" w:type="dxa"/>
          </w:tcPr>
          <w:p w14:paraId="623EF277" w14:textId="677A1CF6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exception requirements for Intermodulation due to Dual uplink (IMD)</w:t>
            </w:r>
          </w:p>
        </w:tc>
        <w:tc>
          <w:tcPr>
            <w:tcW w:w="0" w:type="auto"/>
          </w:tcPr>
          <w:p w14:paraId="23E8B698" w14:textId="52B5FFFA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RAN5</w:t>
            </w:r>
          </w:p>
        </w:tc>
        <w:tc>
          <w:tcPr>
            <w:tcW w:w="0" w:type="auto"/>
          </w:tcPr>
          <w:p w14:paraId="31B1A642" w14:textId="6AC10C80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3FEEF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536BBF89" w14:textId="77777777" w:rsidTr="00A21211">
        <w:tc>
          <w:tcPr>
            <w:tcW w:w="1413" w:type="dxa"/>
          </w:tcPr>
          <w:p w14:paraId="159AFBC8" w14:textId="2B2A084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R4-2120039</w:t>
            </w:r>
          </w:p>
        </w:tc>
        <w:tc>
          <w:tcPr>
            <w:tcW w:w="4952" w:type="dxa"/>
          </w:tcPr>
          <w:p w14:paraId="75B9DBCE" w14:textId="068BE881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UL-MIMO coherence for Rel-17 Tx switching</w:t>
            </w:r>
          </w:p>
        </w:tc>
        <w:tc>
          <w:tcPr>
            <w:tcW w:w="0" w:type="auto"/>
          </w:tcPr>
          <w:p w14:paraId="763257DB" w14:textId="4063617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04616DAA" w14:textId="3FA02DA9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28B8C509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2D908F73" w14:textId="77777777" w:rsidTr="00A21211">
        <w:tc>
          <w:tcPr>
            <w:tcW w:w="1413" w:type="dxa"/>
          </w:tcPr>
          <w:p w14:paraId="679FDFBB" w14:textId="7F04952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R4-2120047</w:t>
            </w:r>
          </w:p>
        </w:tc>
        <w:tc>
          <w:tcPr>
            <w:tcW w:w="4952" w:type="dxa"/>
          </w:tcPr>
          <w:p w14:paraId="7B56F786" w14:textId="6DDA83B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PEMAX for NR-V2X</w:t>
            </w:r>
          </w:p>
        </w:tc>
        <w:tc>
          <w:tcPr>
            <w:tcW w:w="0" w:type="auto"/>
          </w:tcPr>
          <w:p w14:paraId="5262D3C7" w14:textId="72FC8E4C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RAN1, RAN2</w:t>
            </w:r>
          </w:p>
        </w:tc>
        <w:tc>
          <w:tcPr>
            <w:tcW w:w="0" w:type="auto"/>
          </w:tcPr>
          <w:p w14:paraId="34635C20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20181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1F04748D" w14:textId="77777777" w:rsidTr="00A21211">
        <w:tc>
          <w:tcPr>
            <w:tcW w:w="1413" w:type="dxa"/>
          </w:tcPr>
          <w:p w14:paraId="1DDC0399" w14:textId="5DEBF311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R4-2120058</w:t>
            </w:r>
          </w:p>
        </w:tc>
        <w:tc>
          <w:tcPr>
            <w:tcW w:w="4952" w:type="dxa"/>
          </w:tcPr>
          <w:p w14:paraId="1C82CFBD" w14:textId="3FD8BDF3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UL gap for FR2</w:t>
            </w:r>
          </w:p>
        </w:tc>
        <w:tc>
          <w:tcPr>
            <w:tcW w:w="0" w:type="auto"/>
          </w:tcPr>
          <w:p w14:paraId="61684041" w14:textId="78FBE6E5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7775D919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68BF7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50A726D6" w14:textId="77777777" w:rsidTr="00A21211">
        <w:tc>
          <w:tcPr>
            <w:tcW w:w="1413" w:type="dxa"/>
          </w:tcPr>
          <w:p w14:paraId="08F7F568" w14:textId="72D5D44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R4-2120286</w:t>
            </w:r>
          </w:p>
        </w:tc>
        <w:tc>
          <w:tcPr>
            <w:tcW w:w="4952" w:type="dxa"/>
          </w:tcPr>
          <w:p w14:paraId="2B8E4264" w14:textId="103E8A95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signalling for RRM enhancements for Rel-17 NR FR1 HST</w:t>
            </w:r>
          </w:p>
        </w:tc>
        <w:tc>
          <w:tcPr>
            <w:tcW w:w="0" w:type="auto"/>
          </w:tcPr>
          <w:p w14:paraId="0B95C53B" w14:textId="4A572C4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0BBC262E" w14:textId="644C33AF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15999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7B9CE442" w14:textId="77777777" w:rsidTr="00A21211">
        <w:tc>
          <w:tcPr>
            <w:tcW w:w="1413" w:type="dxa"/>
          </w:tcPr>
          <w:p w14:paraId="3789BAEE" w14:textId="0D4B6C5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R4-2120298</w:t>
            </w:r>
          </w:p>
        </w:tc>
        <w:tc>
          <w:tcPr>
            <w:tcW w:w="4952" w:type="dxa"/>
          </w:tcPr>
          <w:p w14:paraId="39D51879" w14:textId="21878AA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HO with PSCell from NR SA to EN-DC</w:t>
            </w:r>
          </w:p>
        </w:tc>
        <w:tc>
          <w:tcPr>
            <w:tcW w:w="0" w:type="auto"/>
          </w:tcPr>
          <w:p w14:paraId="3F18B5E5" w14:textId="67DE6AE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3206E729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EE8FC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195E73F8" w14:textId="77777777" w:rsidTr="00A21211">
        <w:tc>
          <w:tcPr>
            <w:tcW w:w="1413" w:type="dxa"/>
          </w:tcPr>
          <w:p w14:paraId="4CEDBA93" w14:textId="5AB8EC86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R4-2120302</w:t>
            </w:r>
          </w:p>
        </w:tc>
        <w:tc>
          <w:tcPr>
            <w:tcW w:w="4952" w:type="dxa"/>
          </w:tcPr>
          <w:p w14:paraId="571B8A51" w14:textId="0356B623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R17 NR MG enhancements – Pre-configured MG</w:t>
            </w:r>
          </w:p>
        </w:tc>
        <w:tc>
          <w:tcPr>
            <w:tcW w:w="0" w:type="auto"/>
          </w:tcPr>
          <w:p w14:paraId="56963B5D" w14:textId="30960DF2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5C7034E0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96A43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0DE07F29" w14:textId="77777777" w:rsidTr="00A21211">
        <w:tc>
          <w:tcPr>
            <w:tcW w:w="1413" w:type="dxa"/>
          </w:tcPr>
          <w:p w14:paraId="5793AC96" w14:textId="07A1BD5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R4-2120304</w:t>
            </w:r>
          </w:p>
        </w:tc>
        <w:tc>
          <w:tcPr>
            <w:tcW w:w="4952" w:type="dxa"/>
          </w:tcPr>
          <w:p w14:paraId="5750D8DF" w14:textId="62EA07A0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multiple concurrent MGs</w:t>
            </w:r>
          </w:p>
        </w:tc>
        <w:tc>
          <w:tcPr>
            <w:tcW w:w="0" w:type="auto"/>
          </w:tcPr>
          <w:p w14:paraId="539CCFCF" w14:textId="47336E79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41DD0826" w14:textId="04B2F360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8E6C60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502B5F9A" w14:textId="77777777" w:rsidTr="00A21211">
        <w:tc>
          <w:tcPr>
            <w:tcW w:w="1413" w:type="dxa"/>
          </w:tcPr>
          <w:p w14:paraId="787B0B07" w14:textId="1B2200A2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R4-2120306</w:t>
            </w:r>
          </w:p>
        </w:tc>
        <w:tc>
          <w:tcPr>
            <w:tcW w:w="4952" w:type="dxa"/>
          </w:tcPr>
          <w:p w14:paraId="23630228" w14:textId="027F172E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NCSG</w:t>
            </w:r>
          </w:p>
        </w:tc>
        <w:tc>
          <w:tcPr>
            <w:tcW w:w="0" w:type="auto"/>
          </w:tcPr>
          <w:p w14:paraId="285680B0" w14:textId="60A8E865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1993B6B5" w14:textId="4AE85CBC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52D4FE44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7100B4DD" w14:textId="77777777" w:rsidTr="00A21211">
        <w:tc>
          <w:tcPr>
            <w:tcW w:w="1413" w:type="dxa"/>
          </w:tcPr>
          <w:p w14:paraId="2AFF7C2D" w14:textId="4F3A744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R4-2120308</w:t>
            </w:r>
          </w:p>
        </w:tc>
        <w:tc>
          <w:tcPr>
            <w:tcW w:w="4952" w:type="dxa"/>
          </w:tcPr>
          <w:p w14:paraId="264B8D09" w14:textId="108CD6A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Multiple SMTCs for NR NTN</w:t>
            </w:r>
          </w:p>
        </w:tc>
        <w:tc>
          <w:tcPr>
            <w:tcW w:w="0" w:type="auto"/>
          </w:tcPr>
          <w:p w14:paraId="3B6E5F12" w14:textId="06130030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14421659" w14:textId="260132E2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021E2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60A99AFE" w14:textId="77777777" w:rsidTr="00A21211">
        <w:tc>
          <w:tcPr>
            <w:tcW w:w="1413" w:type="dxa"/>
          </w:tcPr>
          <w:p w14:paraId="4327735A" w14:textId="21FAE42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R4-2120309</w:t>
            </w:r>
          </w:p>
        </w:tc>
        <w:tc>
          <w:tcPr>
            <w:tcW w:w="4952" w:type="dxa"/>
          </w:tcPr>
          <w:p w14:paraId="5B812148" w14:textId="310FF7F9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NR NTN Neighbor Cell and Satellite Information</w:t>
            </w:r>
          </w:p>
        </w:tc>
        <w:tc>
          <w:tcPr>
            <w:tcW w:w="0" w:type="auto"/>
          </w:tcPr>
          <w:p w14:paraId="03E69BFB" w14:textId="4CA8E7B1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40FA90F9" w14:textId="06CD6226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6798816A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1400D557" w14:textId="77777777" w:rsidTr="00A21211">
        <w:tc>
          <w:tcPr>
            <w:tcW w:w="1413" w:type="dxa"/>
          </w:tcPr>
          <w:p w14:paraId="65ABFA28" w14:textId="103AEE0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R4-2120311</w:t>
            </w:r>
          </w:p>
        </w:tc>
        <w:tc>
          <w:tcPr>
            <w:tcW w:w="4952" w:type="dxa"/>
          </w:tcPr>
          <w:p w14:paraId="11A8C25A" w14:textId="3FCB1C93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NTN UL time and frequency synchronization requirements</w:t>
            </w:r>
          </w:p>
        </w:tc>
        <w:tc>
          <w:tcPr>
            <w:tcW w:w="0" w:type="auto"/>
          </w:tcPr>
          <w:p w14:paraId="1234A6CD" w14:textId="6E14018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08EFD17B" w14:textId="15A1A761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40857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16D8A33D" w14:textId="77777777" w:rsidTr="00A21211">
        <w:tc>
          <w:tcPr>
            <w:tcW w:w="1413" w:type="dxa"/>
          </w:tcPr>
          <w:p w14:paraId="7F051516" w14:textId="108C6960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R4-2120314</w:t>
            </w:r>
          </w:p>
        </w:tc>
        <w:tc>
          <w:tcPr>
            <w:tcW w:w="4952" w:type="dxa"/>
          </w:tcPr>
          <w:p w14:paraId="0106ECD3" w14:textId="75B331C2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further agreements on RLM and BFD relaxation for UE Power Saving enhancements</w:t>
            </w:r>
          </w:p>
        </w:tc>
        <w:tc>
          <w:tcPr>
            <w:tcW w:w="0" w:type="auto"/>
          </w:tcPr>
          <w:p w14:paraId="01B809A3" w14:textId="7688CDE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0C56616D" w14:textId="7950A6AE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68E43BD7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416735F1" w14:textId="77777777" w:rsidTr="00A21211">
        <w:tc>
          <w:tcPr>
            <w:tcW w:w="1413" w:type="dxa"/>
          </w:tcPr>
          <w:p w14:paraId="0FFB0666" w14:textId="26175A39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R4-2120318</w:t>
            </w:r>
          </w:p>
        </w:tc>
        <w:tc>
          <w:tcPr>
            <w:tcW w:w="4952" w:type="dxa"/>
          </w:tcPr>
          <w:p w14:paraId="2C31231D" w14:textId="68ECFDA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Inter-donor migration for IAB enhancement</w:t>
            </w:r>
          </w:p>
        </w:tc>
        <w:tc>
          <w:tcPr>
            <w:tcW w:w="0" w:type="auto"/>
          </w:tcPr>
          <w:p w14:paraId="741CE1E1" w14:textId="66CC7577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RAN1, RAN3</w:t>
            </w:r>
          </w:p>
        </w:tc>
        <w:tc>
          <w:tcPr>
            <w:tcW w:w="0" w:type="auto"/>
          </w:tcPr>
          <w:p w14:paraId="1312667C" w14:textId="3AE545D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24C55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0E30C2DC" w14:textId="77777777" w:rsidTr="00A21211">
        <w:tc>
          <w:tcPr>
            <w:tcW w:w="1413" w:type="dxa"/>
          </w:tcPr>
          <w:p w14:paraId="2F8D28F5" w14:textId="4CC34918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R4-2120327</w:t>
            </w:r>
          </w:p>
        </w:tc>
        <w:tc>
          <w:tcPr>
            <w:tcW w:w="4952" w:type="dxa"/>
          </w:tcPr>
          <w:p w14:paraId="556900A4" w14:textId="7AD80903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use of NCD-SSB for RedCap UE</w:t>
            </w:r>
          </w:p>
        </w:tc>
        <w:tc>
          <w:tcPr>
            <w:tcW w:w="0" w:type="auto"/>
          </w:tcPr>
          <w:p w14:paraId="384A71EA" w14:textId="4CDEBC7D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1B00EBC9" w14:textId="17F1DFC1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0D624654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6062D6DA" w14:textId="77777777" w:rsidTr="00A21211">
        <w:tc>
          <w:tcPr>
            <w:tcW w:w="1413" w:type="dxa"/>
          </w:tcPr>
          <w:p w14:paraId="7FB02A31" w14:textId="3521A882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R4-2120336</w:t>
            </w:r>
          </w:p>
        </w:tc>
        <w:tc>
          <w:tcPr>
            <w:tcW w:w="4952" w:type="dxa"/>
          </w:tcPr>
          <w:p w14:paraId="244F8374" w14:textId="674A624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TA-based propagation delay compensation</w:t>
            </w:r>
          </w:p>
        </w:tc>
        <w:tc>
          <w:tcPr>
            <w:tcW w:w="0" w:type="auto"/>
          </w:tcPr>
          <w:p w14:paraId="1972B11D" w14:textId="2BAA5DCC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6001734F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18C5F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28685A5A" w14:textId="77777777" w:rsidTr="00A21211">
        <w:tc>
          <w:tcPr>
            <w:tcW w:w="1413" w:type="dxa"/>
          </w:tcPr>
          <w:p w14:paraId="4AD947D4" w14:textId="41DD2091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R4-2120342</w:t>
            </w:r>
          </w:p>
        </w:tc>
        <w:tc>
          <w:tcPr>
            <w:tcW w:w="4952" w:type="dxa"/>
          </w:tcPr>
          <w:p w14:paraId="0CA579AB" w14:textId="5B374320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gap handling for MUSIM</w:t>
            </w:r>
          </w:p>
        </w:tc>
        <w:tc>
          <w:tcPr>
            <w:tcW w:w="0" w:type="auto"/>
          </w:tcPr>
          <w:p w14:paraId="43394CF1" w14:textId="72170467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08499FC2" w14:textId="7810E531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</w:t>
            </w:r>
          </w:p>
        </w:tc>
        <w:tc>
          <w:tcPr>
            <w:tcW w:w="0" w:type="auto"/>
          </w:tcPr>
          <w:p w14:paraId="0B827FAA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4650F2F5" w14:textId="77777777" w:rsidTr="00A21211">
        <w:tc>
          <w:tcPr>
            <w:tcW w:w="1413" w:type="dxa"/>
          </w:tcPr>
          <w:p w14:paraId="465EEE02" w14:textId="3B3579B8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R4-2120403</w:t>
            </w:r>
          </w:p>
        </w:tc>
        <w:tc>
          <w:tcPr>
            <w:tcW w:w="4952" w:type="dxa"/>
          </w:tcPr>
          <w:p w14:paraId="42DDAF39" w14:textId="0D8B577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frequency bands for testing of A-GNSS sensitivity requirements in LTE and NR SA</w:t>
            </w:r>
          </w:p>
        </w:tc>
        <w:tc>
          <w:tcPr>
            <w:tcW w:w="0" w:type="auto"/>
          </w:tcPr>
          <w:p w14:paraId="4D97F825" w14:textId="35A859D6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RAN5</w:t>
            </w:r>
          </w:p>
        </w:tc>
        <w:tc>
          <w:tcPr>
            <w:tcW w:w="0" w:type="auto"/>
          </w:tcPr>
          <w:p w14:paraId="5A17867F" w14:textId="168B3126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PTCRB, PVG, GCF CAG, CTIA OTA Working Group</w:t>
            </w:r>
          </w:p>
        </w:tc>
        <w:tc>
          <w:tcPr>
            <w:tcW w:w="0" w:type="auto"/>
          </w:tcPr>
          <w:p w14:paraId="538F94EC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632FB7D6" w14:textId="77777777" w:rsidTr="00A21211">
        <w:tc>
          <w:tcPr>
            <w:tcW w:w="1413" w:type="dxa"/>
          </w:tcPr>
          <w:p w14:paraId="2A8576F3" w14:textId="74E94070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R4-2120417</w:t>
            </w:r>
          </w:p>
        </w:tc>
        <w:tc>
          <w:tcPr>
            <w:tcW w:w="4952" w:type="dxa"/>
          </w:tcPr>
          <w:p w14:paraId="5D3108DD" w14:textId="335A0D63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Reply LS on combination of open and closed loop TA control in NTN</w:t>
            </w:r>
          </w:p>
        </w:tc>
        <w:tc>
          <w:tcPr>
            <w:tcW w:w="0" w:type="auto"/>
          </w:tcPr>
          <w:p w14:paraId="3D2DF627" w14:textId="20C05CD1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27491747" w14:textId="2AB6CD86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0EC1DB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52649825" w14:textId="77777777" w:rsidTr="00A21211">
        <w:tc>
          <w:tcPr>
            <w:tcW w:w="1413" w:type="dxa"/>
          </w:tcPr>
          <w:p w14:paraId="38AC7F4F" w14:textId="0EB58D34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R4-2120420</w:t>
            </w:r>
          </w:p>
        </w:tc>
        <w:tc>
          <w:tcPr>
            <w:tcW w:w="4952" w:type="dxa"/>
          </w:tcPr>
          <w:p w14:paraId="4C9CC91F" w14:textId="65F6BE1C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interruption for PUCCH SCell activation in invalid TA case</w:t>
            </w:r>
          </w:p>
        </w:tc>
        <w:tc>
          <w:tcPr>
            <w:tcW w:w="0" w:type="auto"/>
          </w:tcPr>
          <w:p w14:paraId="35DC98C8" w14:textId="45E8172E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RAN1, RAN2</w:t>
            </w:r>
          </w:p>
        </w:tc>
        <w:tc>
          <w:tcPr>
            <w:tcW w:w="0" w:type="auto"/>
          </w:tcPr>
          <w:p w14:paraId="6ADE076C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FA11C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1B31C905" w14:textId="77777777" w:rsidTr="00A21211">
        <w:tc>
          <w:tcPr>
            <w:tcW w:w="1413" w:type="dxa"/>
          </w:tcPr>
          <w:p w14:paraId="782DAFA2" w14:textId="73CE25D6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R4-2120652</w:t>
            </w:r>
          </w:p>
        </w:tc>
        <w:tc>
          <w:tcPr>
            <w:tcW w:w="4952" w:type="dxa"/>
          </w:tcPr>
          <w:p w14:paraId="0BB7E526" w14:textId="468E72A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UE capability for supporting single DCI transmission schemes for multi-TRP</w:t>
            </w:r>
          </w:p>
        </w:tc>
        <w:tc>
          <w:tcPr>
            <w:tcW w:w="0" w:type="auto"/>
          </w:tcPr>
          <w:p w14:paraId="28DE89B2" w14:textId="61D28BCC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RAN1</w:t>
            </w:r>
          </w:p>
        </w:tc>
        <w:tc>
          <w:tcPr>
            <w:tcW w:w="0" w:type="auto"/>
          </w:tcPr>
          <w:p w14:paraId="7C552F8D" w14:textId="654A0459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RAN2</w:t>
            </w:r>
          </w:p>
        </w:tc>
        <w:tc>
          <w:tcPr>
            <w:tcW w:w="0" w:type="auto"/>
          </w:tcPr>
          <w:p w14:paraId="6B0E35C5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3DCFC152" w14:textId="77777777" w:rsidTr="00A21211">
        <w:tc>
          <w:tcPr>
            <w:tcW w:w="1413" w:type="dxa"/>
          </w:tcPr>
          <w:p w14:paraId="5FF9816F" w14:textId="6395B21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R4-2120660</w:t>
            </w:r>
          </w:p>
        </w:tc>
        <w:tc>
          <w:tcPr>
            <w:tcW w:w="4952" w:type="dxa"/>
          </w:tcPr>
          <w:p w14:paraId="01E75725" w14:textId="00DEA59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reply on Revision of Recommendations ITU-R M.2070 and ITU-R M.2071 on Unwanted Emissions of IMT-Advanced</w:t>
            </w:r>
          </w:p>
        </w:tc>
        <w:tc>
          <w:tcPr>
            <w:tcW w:w="0" w:type="auto"/>
          </w:tcPr>
          <w:p w14:paraId="2306D56C" w14:textId="7883DF15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</w:t>
            </w:r>
          </w:p>
        </w:tc>
        <w:tc>
          <w:tcPr>
            <w:tcW w:w="0" w:type="auto"/>
          </w:tcPr>
          <w:p w14:paraId="583665CE" w14:textId="6D6AA6CA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C6AF3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  <w:tr w:rsidR="00B711E9" w:rsidRPr="00FB1901" w14:paraId="167BB74B" w14:textId="77777777" w:rsidTr="00A21211">
        <w:tc>
          <w:tcPr>
            <w:tcW w:w="1413" w:type="dxa"/>
          </w:tcPr>
          <w:p w14:paraId="663846D8" w14:textId="7612162C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R4-2120769</w:t>
            </w:r>
          </w:p>
        </w:tc>
        <w:tc>
          <w:tcPr>
            <w:tcW w:w="4952" w:type="dxa"/>
          </w:tcPr>
          <w:p w14:paraId="1802C76E" w14:textId="2EE990CB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LS on work towards two new recommendations "Generic unwanted emission characteristics of base / mobile stations using the terrestrial radio interfaces of IMT-2020"</w:t>
            </w:r>
          </w:p>
        </w:tc>
        <w:tc>
          <w:tcPr>
            <w:tcW w:w="0" w:type="auto"/>
          </w:tcPr>
          <w:p w14:paraId="3DA97D36" w14:textId="51648A7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</w:t>
            </w:r>
          </w:p>
        </w:tc>
        <w:tc>
          <w:tcPr>
            <w:tcW w:w="0" w:type="auto"/>
          </w:tcPr>
          <w:p w14:paraId="2A354793" w14:textId="1922004F" w:rsidR="00B711E9" w:rsidRPr="00FB1901" w:rsidRDefault="00B711E9" w:rsidP="00B711E9">
            <w:pPr>
              <w:pStyle w:val="TAL"/>
              <w:rPr>
                <w:sz w:val="16"/>
              </w:rPr>
            </w:pPr>
            <w:r w:rsidRPr="009F5E0E">
              <w:t>RAN5</w:t>
            </w:r>
          </w:p>
        </w:tc>
        <w:tc>
          <w:tcPr>
            <w:tcW w:w="0" w:type="auto"/>
          </w:tcPr>
          <w:p w14:paraId="5907ACC4" w14:textId="77777777" w:rsidR="00B711E9" w:rsidRPr="00FB1901" w:rsidRDefault="00B711E9" w:rsidP="00B711E9">
            <w:pPr>
              <w:pStyle w:val="TAL"/>
              <w:rPr>
                <w:sz w:val="16"/>
              </w:rPr>
            </w:pPr>
          </w:p>
        </w:tc>
      </w:tr>
    </w:tbl>
    <w:p w14:paraId="2B417747" w14:textId="22D70070" w:rsidR="00FB1901" w:rsidRDefault="00FB1901" w:rsidP="00FB1901"/>
    <w:p w14:paraId="2D38927E" w14:textId="77777777" w:rsidR="00B711E9" w:rsidRPr="00FB1901" w:rsidRDefault="00B711E9" w:rsidP="00FB1901"/>
    <w:p w14:paraId="098997BE" w14:textId="77777777" w:rsidR="00FB1901" w:rsidRPr="00FB1901" w:rsidRDefault="00FB1901" w:rsidP="00FB19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B1901">
        <w:rPr>
          <w:rFonts w:ascii="Arial" w:hAnsi="Arial"/>
          <w:sz w:val="32"/>
        </w:rPr>
        <w:br w:type="page"/>
        <w:t>Annex D: List of agreed/approved new and revised Work Items</w:t>
      </w:r>
    </w:p>
    <w:p w14:paraId="7E8F094B" w14:textId="77777777" w:rsidR="00FB1901" w:rsidRPr="00FB1901" w:rsidRDefault="00FB1901" w:rsidP="00FB1901">
      <w:pPr>
        <w:keepNext/>
        <w:keepLines/>
        <w:spacing w:before="60"/>
        <w:jc w:val="center"/>
        <w:rPr>
          <w:rFonts w:ascii="Arial" w:hAnsi="Arial"/>
          <w:b/>
        </w:rPr>
      </w:pPr>
    </w:p>
    <w:p w14:paraId="50648811" w14:textId="77777777" w:rsidR="00FB1901" w:rsidRPr="00FB1901" w:rsidRDefault="00FB1901" w:rsidP="00FB1901">
      <w:r w:rsidRPr="00FB1901">
        <w:t>None</w:t>
      </w:r>
    </w:p>
    <w:p w14:paraId="3BC4DDE6" w14:textId="77777777" w:rsidR="00FB1901" w:rsidRPr="00FB1901" w:rsidRDefault="00FB1901" w:rsidP="00FB1901"/>
    <w:p w14:paraId="0A81A5B6" w14:textId="77777777" w:rsidR="00FB1901" w:rsidRPr="00FB1901" w:rsidRDefault="00FB1901" w:rsidP="00FB19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B1901">
        <w:rPr>
          <w:rFonts w:ascii="Arial" w:hAnsi="Arial"/>
          <w:sz w:val="32"/>
        </w:rPr>
        <w:br w:type="page"/>
        <w:t>Annex E: List of draft Technical Specifications and Reports</w:t>
      </w:r>
    </w:p>
    <w:p w14:paraId="2ABEF2D6" w14:textId="77777777" w:rsidR="00FB1901" w:rsidRPr="00FB1901" w:rsidRDefault="00FB1901" w:rsidP="00FB1901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363"/>
        <w:gridCol w:w="1326"/>
        <w:gridCol w:w="708"/>
        <w:gridCol w:w="6232"/>
      </w:tblGrid>
      <w:tr w:rsidR="00B711E9" w:rsidRPr="00FB1901" w14:paraId="5DAD1B07" w14:textId="77777777" w:rsidTr="00B711E9">
        <w:tc>
          <w:tcPr>
            <w:tcW w:w="1363" w:type="dxa"/>
          </w:tcPr>
          <w:p w14:paraId="12FC263E" w14:textId="77777777" w:rsidR="00B711E9" w:rsidRPr="00FB1901" w:rsidRDefault="00B711E9" w:rsidP="00EF5CE4">
            <w:pPr>
              <w:pStyle w:val="TAH"/>
            </w:pPr>
            <w:r w:rsidRPr="00FB1901">
              <w:t>Document</w:t>
            </w:r>
          </w:p>
        </w:tc>
        <w:tc>
          <w:tcPr>
            <w:tcW w:w="1326" w:type="dxa"/>
          </w:tcPr>
          <w:p w14:paraId="6E53D92F" w14:textId="77777777" w:rsidR="00B711E9" w:rsidRPr="00FB1901" w:rsidRDefault="00B711E9" w:rsidP="00EF5CE4">
            <w:pPr>
              <w:pStyle w:val="TAH"/>
            </w:pPr>
            <w:r w:rsidRPr="00FB1901">
              <w:t>Spec</w:t>
            </w:r>
          </w:p>
        </w:tc>
        <w:tc>
          <w:tcPr>
            <w:tcW w:w="708" w:type="dxa"/>
          </w:tcPr>
          <w:p w14:paraId="21BFD6EA" w14:textId="77777777" w:rsidR="00B711E9" w:rsidRPr="00FB1901" w:rsidRDefault="00B711E9" w:rsidP="00EF5CE4">
            <w:pPr>
              <w:pStyle w:val="TAH"/>
            </w:pPr>
            <w:r w:rsidRPr="00FB1901">
              <w:t>vers</w:t>
            </w:r>
          </w:p>
        </w:tc>
        <w:tc>
          <w:tcPr>
            <w:tcW w:w="6232" w:type="dxa"/>
          </w:tcPr>
          <w:p w14:paraId="57A485C7" w14:textId="77777777" w:rsidR="00B711E9" w:rsidRPr="00FB1901" w:rsidRDefault="00B711E9" w:rsidP="00EF5CE4">
            <w:pPr>
              <w:pStyle w:val="TAH"/>
            </w:pPr>
            <w:r w:rsidRPr="00FB1901">
              <w:t>Doc title</w:t>
            </w:r>
          </w:p>
        </w:tc>
      </w:tr>
      <w:tr w:rsidR="00B711E9" w:rsidRPr="00FB1901" w14:paraId="26E86D06" w14:textId="77777777" w:rsidTr="00B711E9">
        <w:tc>
          <w:tcPr>
            <w:tcW w:w="1363" w:type="dxa"/>
          </w:tcPr>
          <w:p w14:paraId="54F2BF6C" w14:textId="77777777" w:rsidR="00B711E9" w:rsidRPr="00FB1901" w:rsidRDefault="00B711E9" w:rsidP="00EF5CE4">
            <w:pPr>
              <w:pStyle w:val="TAL"/>
              <w:rPr>
                <w:sz w:val="16"/>
              </w:rPr>
            </w:pPr>
            <w:r w:rsidRPr="00DA4CF0">
              <w:t>R4-2117189</w:t>
            </w:r>
          </w:p>
        </w:tc>
        <w:tc>
          <w:tcPr>
            <w:tcW w:w="1326" w:type="dxa"/>
          </w:tcPr>
          <w:p w14:paraId="7FA670F1" w14:textId="77777777" w:rsidR="00B711E9" w:rsidRPr="00FB1901" w:rsidRDefault="00B711E9" w:rsidP="00EF5CE4">
            <w:pPr>
              <w:pStyle w:val="TAL"/>
              <w:rPr>
                <w:sz w:val="16"/>
              </w:rPr>
            </w:pPr>
            <w:r w:rsidRPr="00DA4CF0">
              <w:t>38.833</w:t>
            </w:r>
          </w:p>
        </w:tc>
        <w:tc>
          <w:tcPr>
            <w:tcW w:w="708" w:type="dxa"/>
          </w:tcPr>
          <w:p w14:paraId="2F47BE2B" w14:textId="77777777" w:rsidR="00B711E9" w:rsidRPr="00FB1901" w:rsidRDefault="00B711E9" w:rsidP="00EF5CE4">
            <w:pPr>
              <w:pStyle w:val="TAL"/>
              <w:rPr>
                <w:sz w:val="16"/>
              </w:rPr>
            </w:pPr>
            <w:r w:rsidRPr="00DA4CF0">
              <w:t>0.2.0</w:t>
            </w:r>
          </w:p>
        </w:tc>
        <w:tc>
          <w:tcPr>
            <w:tcW w:w="6232" w:type="dxa"/>
          </w:tcPr>
          <w:p w14:paraId="6E5751C2" w14:textId="77777777" w:rsidR="00B711E9" w:rsidRPr="00FB1901" w:rsidRDefault="00B711E9" w:rsidP="00EF5CE4">
            <w:pPr>
              <w:pStyle w:val="TAL"/>
              <w:rPr>
                <w:sz w:val="16"/>
              </w:rPr>
            </w:pPr>
            <w:r w:rsidRPr="00DA4CF0">
              <w:t>Draft TR 38.833 v0.2.0: Further enhancement on NR demodulation performance</w:t>
            </w:r>
          </w:p>
        </w:tc>
      </w:tr>
      <w:tr w:rsidR="00B711E9" w:rsidRPr="00FB1901" w14:paraId="565F79B9" w14:textId="77777777" w:rsidTr="00B711E9">
        <w:tc>
          <w:tcPr>
            <w:tcW w:w="1363" w:type="dxa"/>
          </w:tcPr>
          <w:p w14:paraId="258EE97C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R4-2117385</w:t>
            </w:r>
          </w:p>
        </w:tc>
        <w:tc>
          <w:tcPr>
            <w:tcW w:w="1326" w:type="dxa"/>
          </w:tcPr>
          <w:p w14:paraId="769FF75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38.717-03-01</w:t>
            </w:r>
          </w:p>
        </w:tc>
        <w:tc>
          <w:tcPr>
            <w:tcW w:w="708" w:type="dxa"/>
          </w:tcPr>
          <w:p w14:paraId="71E08E6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0.7.0</w:t>
            </w:r>
          </w:p>
        </w:tc>
        <w:tc>
          <w:tcPr>
            <w:tcW w:w="6232" w:type="dxa"/>
          </w:tcPr>
          <w:p w14:paraId="4EC428D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38.717-03-01 on Rel-17 NR inter-band Carrier Aggregation (CA) for 3 Down Link (DL) / 1 Up Link (UL) v.0.7.0</w:t>
            </w:r>
          </w:p>
        </w:tc>
      </w:tr>
      <w:tr w:rsidR="00B711E9" w:rsidRPr="00FB1901" w14:paraId="01A2D047" w14:textId="77777777" w:rsidTr="00B711E9">
        <w:tc>
          <w:tcPr>
            <w:tcW w:w="1363" w:type="dxa"/>
          </w:tcPr>
          <w:p w14:paraId="27CDA23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R4-2117470</w:t>
            </w:r>
          </w:p>
        </w:tc>
        <w:tc>
          <w:tcPr>
            <w:tcW w:w="1326" w:type="dxa"/>
          </w:tcPr>
          <w:p w14:paraId="16D438E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38.852</w:t>
            </w:r>
          </w:p>
        </w:tc>
        <w:tc>
          <w:tcPr>
            <w:tcW w:w="708" w:type="dxa"/>
          </w:tcPr>
          <w:p w14:paraId="6697962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0.0.1</w:t>
            </w:r>
          </w:p>
        </w:tc>
        <w:tc>
          <w:tcPr>
            <w:tcW w:w="6232" w:type="dxa"/>
          </w:tcPr>
          <w:p w14:paraId="60679A9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 xml:space="preserve">Revision of TR 38.852 Introduction of 1900MHz NR band for Europe for Rail Mobile Radio (RMR) version 0.1.0 </w:t>
            </w:r>
          </w:p>
        </w:tc>
      </w:tr>
      <w:tr w:rsidR="00B711E9" w:rsidRPr="00FB1901" w14:paraId="7E7FEDB9" w14:textId="77777777" w:rsidTr="00B711E9">
        <w:tc>
          <w:tcPr>
            <w:tcW w:w="1363" w:type="dxa"/>
          </w:tcPr>
          <w:p w14:paraId="5E1CEE7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R4-2117488</w:t>
            </w:r>
          </w:p>
        </w:tc>
        <w:tc>
          <w:tcPr>
            <w:tcW w:w="1326" w:type="dxa"/>
          </w:tcPr>
          <w:p w14:paraId="16F5075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38.853</w:t>
            </w:r>
          </w:p>
        </w:tc>
        <w:tc>
          <w:tcPr>
            <w:tcW w:w="708" w:type="dxa"/>
          </w:tcPr>
          <w:p w14:paraId="5126D40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0.0.1</w:t>
            </w:r>
          </w:p>
        </w:tc>
        <w:tc>
          <w:tcPr>
            <w:tcW w:w="6232" w:type="dxa"/>
          </w:tcPr>
          <w:p w14:paraId="59A087A0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 xml:space="preserve">Revision of TR 38.853 Introduction of 900MHz NR band for Europe for Rail Mobile Radio (RMR) version 0.1.0 </w:t>
            </w:r>
          </w:p>
        </w:tc>
      </w:tr>
      <w:tr w:rsidR="00B711E9" w:rsidRPr="00FB1901" w14:paraId="5E5A9071" w14:textId="77777777" w:rsidTr="00B711E9">
        <w:tc>
          <w:tcPr>
            <w:tcW w:w="1363" w:type="dxa"/>
          </w:tcPr>
          <w:p w14:paraId="0CCFC1E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R4-2117548</w:t>
            </w:r>
          </w:p>
        </w:tc>
        <w:tc>
          <w:tcPr>
            <w:tcW w:w="1326" w:type="dxa"/>
          </w:tcPr>
          <w:p w14:paraId="194F745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37.828</w:t>
            </w:r>
          </w:p>
        </w:tc>
        <w:tc>
          <w:tcPr>
            <w:tcW w:w="708" w:type="dxa"/>
          </w:tcPr>
          <w:p w14:paraId="182F263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0.0.1</w:t>
            </w:r>
          </w:p>
        </w:tc>
        <w:tc>
          <w:tcPr>
            <w:tcW w:w="6232" w:type="dxa"/>
          </w:tcPr>
          <w:p w14:paraId="63DADCE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37.828 v0.0.1</w:t>
            </w:r>
          </w:p>
        </w:tc>
      </w:tr>
      <w:tr w:rsidR="00B711E9" w:rsidRPr="00FB1901" w14:paraId="56429727" w14:textId="77777777" w:rsidTr="00B711E9">
        <w:tc>
          <w:tcPr>
            <w:tcW w:w="1363" w:type="dxa"/>
          </w:tcPr>
          <w:p w14:paraId="5364342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R4-2117790</w:t>
            </w:r>
          </w:p>
        </w:tc>
        <w:tc>
          <w:tcPr>
            <w:tcW w:w="1326" w:type="dxa"/>
          </w:tcPr>
          <w:p w14:paraId="4632056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38.837</w:t>
            </w:r>
          </w:p>
        </w:tc>
        <w:tc>
          <w:tcPr>
            <w:tcW w:w="708" w:type="dxa"/>
          </w:tcPr>
          <w:p w14:paraId="0806FC1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0.1.0</w:t>
            </w:r>
          </w:p>
        </w:tc>
        <w:tc>
          <w:tcPr>
            <w:tcW w:w="6232" w:type="dxa"/>
          </w:tcPr>
          <w:p w14:paraId="0F01E1D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3GPP TR 38.837 v0.1.0</w:t>
            </w:r>
          </w:p>
        </w:tc>
      </w:tr>
      <w:tr w:rsidR="00B711E9" w:rsidRPr="00FB1901" w14:paraId="5218990D" w14:textId="77777777" w:rsidTr="00B711E9">
        <w:tc>
          <w:tcPr>
            <w:tcW w:w="1363" w:type="dxa"/>
          </w:tcPr>
          <w:p w14:paraId="53AD920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R4-2117836</w:t>
            </w:r>
          </w:p>
        </w:tc>
        <w:tc>
          <w:tcPr>
            <w:tcW w:w="1326" w:type="dxa"/>
          </w:tcPr>
          <w:p w14:paraId="44C7EEBC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36.717-03-02</w:t>
            </w:r>
          </w:p>
        </w:tc>
        <w:tc>
          <w:tcPr>
            <w:tcW w:w="708" w:type="dxa"/>
          </w:tcPr>
          <w:p w14:paraId="451E741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0.4.0</w:t>
            </w:r>
          </w:p>
        </w:tc>
        <w:tc>
          <w:tcPr>
            <w:tcW w:w="6232" w:type="dxa"/>
          </w:tcPr>
          <w:p w14:paraId="3C598A3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 36.717-03-02 v0.5.0 TR update for LTE-A inter-band CA for x bands (x=3,4,5) DL with 2 bands UL in Rel-17</w:t>
            </w:r>
          </w:p>
        </w:tc>
      </w:tr>
      <w:tr w:rsidR="00B711E9" w:rsidRPr="00FB1901" w14:paraId="3AB4C260" w14:textId="77777777" w:rsidTr="00B711E9">
        <w:tc>
          <w:tcPr>
            <w:tcW w:w="1363" w:type="dxa"/>
          </w:tcPr>
          <w:p w14:paraId="14B47A9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R4-2117866</w:t>
            </w:r>
          </w:p>
        </w:tc>
        <w:tc>
          <w:tcPr>
            <w:tcW w:w="1326" w:type="dxa"/>
          </w:tcPr>
          <w:p w14:paraId="6ACFB7C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37.717-11-11</w:t>
            </w:r>
          </w:p>
        </w:tc>
        <w:tc>
          <w:tcPr>
            <w:tcW w:w="708" w:type="dxa"/>
          </w:tcPr>
          <w:p w14:paraId="3DCA9E6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0.5.0</w:t>
            </w:r>
          </w:p>
        </w:tc>
        <w:tc>
          <w:tcPr>
            <w:tcW w:w="6232" w:type="dxa"/>
          </w:tcPr>
          <w:p w14:paraId="212C473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37.717-11-11 v0.6.0 Rel-17 Dual Connectivity (DC) of 1 LTE band (1DL/1UL) and 1 NR band (1DL/1UL)</w:t>
            </w:r>
          </w:p>
        </w:tc>
      </w:tr>
      <w:tr w:rsidR="00B711E9" w:rsidRPr="00FB1901" w14:paraId="1528FEEF" w14:textId="77777777" w:rsidTr="00B711E9">
        <w:tc>
          <w:tcPr>
            <w:tcW w:w="1363" w:type="dxa"/>
          </w:tcPr>
          <w:p w14:paraId="4391BBF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R4-2117897</w:t>
            </w:r>
          </w:p>
        </w:tc>
        <w:tc>
          <w:tcPr>
            <w:tcW w:w="1326" w:type="dxa"/>
          </w:tcPr>
          <w:p w14:paraId="48E4931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37.717-21-11</w:t>
            </w:r>
          </w:p>
        </w:tc>
        <w:tc>
          <w:tcPr>
            <w:tcW w:w="708" w:type="dxa"/>
          </w:tcPr>
          <w:p w14:paraId="03EC11E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1277B35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37.717-21-11 V0.7.0 for DC of 2 LTE band and 1 NR band</w:t>
            </w:r>
          </w:p>
        </w:tc>
      </w:tr>
      <w:tr w:rsidR="00B711E9" w:rsidRPr="00FB1901" w14:paraId="20F81D50" w14:textId="77777777" w:rsidTr="00B711E9">
        <w:tc>
          <w:tcPr>
            <w:tcW w:w="1363" w:type="dxa"/>
          </w:tcPr>
          <w:p w14:paraId="60C8CBD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R4-2117946</w:t>
            </w:r>
          </w:p>
        </w:tc>
        <w:tc>
          <w:tcPr>
            <w:tcW w:w="1326" w:type="dxa"/>
          </w:tcPr>
          <w:p w14:paraId="12421AE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38.717-04-02</w:t>
            </w:r>
          </w:p>
        </w:tc>
        <w:tc>
          <w:tcPr>
            <w:tcW w:w="708" w:type="dxa"/>
          </w:tcPr>
          <w:p w14:paraId="0D0FEC0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36DEEB5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38.717-04-02 update version 0.7.0</w:t>
            </w:r>
          </w:p>
        </w:tc>
      </w:tr>
      <w:tr w:rsidR="00B711E9" w:rsidRPr="00FB1901" w14:paraId="295D9A42" w14:textId="77777777" w:rsidTr="00B711E9">
        <w:tc>
          <w:tcPr>
            <w:tcW w:w="1363" w:type="dxa"/>
          </w:tcPr>
          <w:p w14:paraId="6989475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R4-2117947</w:t>
            </w:r>
          </w:p>
        </w:tc>
        <w:tc>
          <w:tcPr>
            <w:tcW w:w="1326" w:type="dxa"/>
          </w:tcPr>
          <w:p w14:paraId="52821D02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37.717-51-11</w:t>
            </w:r>
          </w:p>
        </w:tc>
        <w:tc>
          <w:tcPr>
            <w:tcW w:w="708" w:type="dxa"/>
          </w:tcPr>
          <w:p w14:paraId="649FB81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0.1.0</w:t>
            </w:r>
          </w:p>
        </w:tc>
        <w:tc>
          <w:tcPr>
            <w:tcW w:w="6232" w:type="dxa"/>
          </w:tcPr>
          <w:p w14:paraId="5E66D09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37.717-51-11 update version 0.2.0</w:t>
            </w:r>
          </w:p>
        </w:tc>
      </w:tr>
      <w:tr w:rsidR="00B711E9" w:rsidRPr="00FB1901" w14:paraId="20F1CB9D" w14:textId="77777777" w:rsidTr="00B711E9">
        <w:tc>
          <w:tcPr>
            <w:tcW w:w="1363" w:type="dxa"/>
          </w:tcPr>
          <w:p w14:paraId="6461DB91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R4-2118065</w:t>
            </w:r>
          </w:p>
        </w:tc>
        <w:tc>
          <w:tcPr>
            <w:tcW w:w="1326" w:type="dxa"/>
          </w:tcPr>
          <w:p w14:paraId="193134A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37.717-11-21</w:t>
            </w:r>
          </w:p>
        </w:tc>
        <w:tc>
          <w:tcPr>
            <w:tcW w:w="708" w:type="dxa"/>
          </w:tcPr>
          <w:p w14:paraId="0FBE930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1D1A9C7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37.717-11-21 v0.7.0 TR update: LTE(xDL/1UL)+ NR(2DL/1UL) DC in Rel-17</w:t>
            </w:r>
          </w:p>
        </w:tc>
      </w:tr>
      <w:tr w:rsidR="00B711E9" w:rsidRPr="00FB1901" w14:paraId="4A2D7408" w14:textId="77777777" w:rsidTr="00B711E9">
        <w:tc>
          <w:tcPr>
            <w:tcW w:w="1363" w:type="dxa"/>
          </w:tcPr>
          <w:p w14:paraId="771D10F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R4-2118081</w:t>
            </w:r>
          </w:p>
        </w:tc>
        <w:tc>
          <w:tcPr>
            <w:tcW w:w="1326" w:type="dxa"/>
          </w:tcPr>
          <w:p w14:paraId="31209FC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38.785</w:t>
            </w:r>
          </w:p>
        </w:tc>
        <w:tc>
          <w:tcPr>
            <w:tcW w:w="708" w:type="dxa"/>
          </w:tcPr>
          <w:p w14:paraId="4B9EA39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0.3.0</w:t>
            </w:r>
          </w:p>
        </w:tc>
        <w:tc>
          <w:tcPr>
            <w:tcW w:w="6232" w:type="dxa"/>
          </w:tcPr>
          <w:p w14:paraId="1FF6627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 xml:space="preserve">TR38.785 v0.4.0 TR Update for SL enhancement in Rel-17 </w:t>
            </w:r>
          </w:p>
        </w:tc>
      </w:tr>
      <w:tr w:rsidR="00B711E9" w:rsidRPr="00FB1901" w14:paraId="34179F5E" w14:textId="77777777" w:rsidTr="00B711E9">
        <w:tc>
          <w:tcPr>
            <w:tcW w:w="1363" w:type="dxa"/>
          </w:tcPr>
          <w:p w14:paraId="4CC9453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R4-2118140</w:t>
            </w:r>
          </w:p>
        </w:tc>
        <w:tc>
          <w:tcPr>
            <w:tcW w:w="1326" w:type="dxa"/>
          </w:tcPr>
          <w:p w14:paraId="60709DC0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36.717-02-01</w:t>
            </w:r>
          </w:p>
        </w:tc>
        <w:tc>
          <w:tcPr>
            <w:tcW w:w="708" w:type="dxa"/>
          </w:tcPr>
          <w:p w14:paraId="5B60C1F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29FEEEB0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36.717-02-01 Rel-17 LTE inter-band CA for 2 bands DL and 1 band UL CA</w:t>
            </w:r>
          </w:p>
        </w:tc>
      </w:tr>
      <w:tr w:rsidR="00B711E9" w:rsidRPr="00FB1901" w14:paraId="0D297799" w14:textId="77777777" w:rsidTr="00B711E9">
        <w:tc>
          <w:tcPr>
            <w:tcW w:w="1363" w:type="dxa"/>
          </w:tcPr>
          <w:p w14:paraId="0949B34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R4-2118152</w:t>
            </w:r>
          </w:p>
        </w:tc>
        <w:tc>
          <w:tcPr>
            <w:tcW w:w="1326" w:type="dxa"/>
          </w:tcPr>
          <w:p w14:paraId="6B6FE510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37.826</w:t>
            </w:r>
          </w:p>
        </w:tc>
        <w:tc>
          <w:tcPr>
            <w:tcW w:w="708" w:type="dxa"/>
          </w:tcPr>
          <w:p w14:paraId="3EB3861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0.4.0</w:t>
            </w:r>
          </w:p>
        </w:tc>
        <w:tc>
          <w:tcPr>
            <w:tcW w:w="6232" w:type="dxa"/>
          </w:tcPr>
          <w:p w14:paraId="082BA36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37.826 v0.5.0 ENDC_UE_PC2_R17_NR_TDD</w:t>
            </w:r>
          </w:p>
        </w:tc>
      </w:tr>
      <w:tr w:rsidR="00B711E9" w:rsidRPr="00FB1901" w14:paraId="4786C423" w14:textId="77777777" w:rsidTr="00B711E9">
        <w:tc>
          <w:tcPr>
            <w:tcW w:w="1363" w:type="dxa"/>
          </w:tcPr>
          <w:p w14:paraId="0ADDEAB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R4-2118214</w:t>
            </w:r>
          </w:p>
        </w:tc>
        <w:tc>
          <w:tcPr>
            <w:tcW w:w="1326" w:type="dxa"/>
          </w:tcPr>
          <w:p w14:paraId="7E8363C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37.717-33</w:t>
            </w:r>
          </w:p>
        </w:tc>
        <w:tc>
          <w:tcPr>
            <w:tcW w:w="708" w:type="dxa"/>
          </w:tcPr>
          <w:p w14:paraId="11977A3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7B38A7B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37.717-33 v0.6.0</w:t>
            </w:r>
          </w:p>
        </w:tc>
      </w:tr>
      <w:tr w:rsidR="00B711E9" w:rsidRPr="00FB1901" w14:paraId="7D5DFD55" w14:textId="77777777" w:rsidTr="00B711E9">
        <w:tc>
          <w:tcPr>
            <w:tcW w:w="1363" w:type="dxa"/>
          </w:tcPr>
          <w:p w14:paraId="181F5672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R4-2118217</w:t>
            </w:r>
          </w:p>
        </w:tc>
        <w:tc>
          <w:tcPr>
            <w:tcW w:w="1326" w:type="dxa"/>
          </w:tcPr>
          <w:p w14:paraId="05442431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37.717-11-31</w:t>
            </w:r>
          </w:p>
        </w:tc>
        <w:tc>
          <w:tcPr>
            <w:tcW w:w="708" w:type="dxa"/>
          </w:tcPr>
          <w:p w14:paraId="222D17F0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36FC052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37.717-11-31 v0.6.0</w:t>
            </w:r>
          </w:p>
        </w:tc>
      </w:tr>
      <w:tr w:rsidR="00B711E9" w:rsidRPr="00FB1901" w14:paraId="6163152B" w14:textId="77777777" w:rsidTr="00B711E9">
        <w:tc>
          <w:tcPr>
            <w:tcW w:w="1363" w:type="dxa"/>
          </w:tcPr>
          <w:p w14:paraId="19CC9C1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R4-2118228</w:t>
            </w:r>
          </w:p>
        </w:tc>
        <w:tc>
          <w:tcPr>
            <w:tcW w:w="1326" w:type="dxa"/>
          </w:tcPr>
          <w:p w14:paraId="598DF6A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38.114</w:t>
            </w:r>
          </w:p>
        </w:tc>
        <w:tc>
          <w:tcPr>
            <w:tcW w:w="708" w:type="dxa"/>
          </w:tcPr>
          <w:p w14:paraId="363C30A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0.1.0</w:t>
            </w:r>
          </w:p>
        </w:tc>
        <w:tc>
          <w:tcPr>
            <w:tcW w:w="6232" w:type="dxa"/>
          </w:tcPr>
          <w:p w14:paraId="3E230AD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Updating TS38.114 to capture RAN4#101 agreements</w:t>
            </w:r>
          </w:p>
        </w:tc>
      </w:tr>
      <w:tr w:rsidR="00B711E9" w:rsidRPr="00FB1901" w14:paraId="38D7754C" w14:textId="77777777" w:rsidTr="00B711E9">
        <w:tc>
          <w:tcPr>
            <w:tcW w:w="1363" w:type="dxa"/>
          </w:tcPr>
          <w:p w14:paraId="31300EA1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R4-2118299</w:t>
            </w:r>
          </w:p>
        </w:tc>
        <w:tc>
          <w:tcPr>
            <w:tcW w:w="1326" w:type="dxa"/>
          </w:tcPr>
          <w:p w14:paraId="1BAE0192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38.151</w:t>
            </w:r>
          </w:p>
        </w:tc>
        <w:tc>
          <w:tcPr>
            <w:tcW w:w="708" w:type="dxa"/>
          </w:tcPr>
          <w:p w14:paraId="7D7EF1A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0A09E65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3GPP TS 38.151 v0.6.0</w:t>
            </w:r>
          </w:p>
        </w:tc>
      </w:tr>
      <w:tr w:rsidR="00B711E9" w:rsidRPr="00FB1901" w14:paraId="079ED646" w14:textId="77777777" w:rsidTr="00B711E9">
        <w:tc>
          <w:tcPr>
            <w:tcW w:w="1363" w:type="dxa"/>
          </w:tcPr>
          <w:p w14:paraId="6340636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R4-2118476</w:t>
            </w:r>
          </w:p>
        </w:tc>
        <w:tc>
          <w:tcPr>
            <w:tcW w:w="1326" w:type="dxa"/>
          </w:tcPr>
          <w:p w14:paraId="3831D36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37.717-00-00</w:t>
            </w:r>
          </w:p>
        </w:tc>
        <w:tc>
          <w:tcPr>
            <w:tcW w:w="708" w:type="dxa"/>
          </w:tcPr>
          <w:p w14:paraId="6A87518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0.5.0</w:t>
            </w:r>
          </w:p>
        </w:tc>
        <w:tc>
          <w:tcPr>
            <w:tcW w:w="6232" w:type="dxa"/>
          </w:tcPr>
          <w:p w14:paraId="6450B78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37.717-00-00 v0.6.0</w:t>
            </w:r>
          </w:p>
        </w:tc>
      </w:tr>
      <w:tr w:rsidR="00B711E9" w:rsidRPr="00FB1901" w14:paraId="27D0FF94" w14:textId="77777777" w:rsidTr="00B711E9">
        <w:tc>
          <w:tcPr>
            <w:tcW w:w="1363" w:type="dxa"/>
          </w:tcPr>
          <w:p w14:paraId="738EEF6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R4-2118479</w:t>
            </w:r>
          </w:p>
        </w:tc>
        <w:tc>
          <w:tcPr>
            <w:tcW w:w="1326" w:type="dxa"/>
          </w:tcPr>
          <w:p w14:paraId="4D842B0C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38.717-05-01</w:t>
            </w:r>
          </w:p>
        </w:tc>
        <w:tc>
          <w:tcPr>
            <w:tcW w:w="708" w:type="dxa"/>
          </w:tcPr>
          <w:p w14:paraId="62744E5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0.3.0</w:t>
            </w:r>
          </w:p>
        </w:tc>
        <w:tc>
          <w:tcPr>
            <w:tcW w:w="6232" w:type="dxa"/>
          </w:tcPr>
          <w:p w14:paraId="22EE376C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38.717-05-01 v0.4.0</w:t>
            </w:r>
          </w:p>
        </w:tc>
      </w:tr>
      <w:tr w:rsidR="00B711E9" w:rsidRPr="00FB1901" w14:paraId="58CD0035" w14:textId="77777777" w:rsidTr="00B711E9">
        <w:tc>
          <w:tcPr>
            <w:tcW w:w="1363" w:type="dxa"/>
          </w:tcPr>
          <w:p w14:paraId="17E9A65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R4-2118494</w:t>
            </w:r>
          </w:p>
        </w:tc>
        <w:tc>
          <w:tcPr>
            <w:tcW w:w="1326" w:type="dxa"/>
          </w:tcPr>
          <w:p w14:paraId="799EF55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38.717-01-01</w:t>
            </w:r>
          </w:p>
        </w:tc>
        <w:tc>
          <w:tcPr>
            <w:tcW w:w="708" w:type="dxa"/>
          </w:tcPr>
          <w:p w14:paraId="62375BC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00C9CD1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38.717-01-01 v0.7.0 Rel-17 NR Intra-band</w:t>
            </w:r>
          </w:p>
        </w:tc>
      </w:tr>
      <w:tr w:rsidR="00B711E9" w:rsidRPr="00FB1901" w14:paraId="61171248" w14:textId="77777777" w:rsidTr="00B711E9">
        <w:tc>
          <w:tcPr>
            <w:tcW w:w="1363" w:type="dxa"/>
          </w:tcPr>
          <w:p w14:paraId="4B8DD4D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R4-2118495</w:t>
            </w:r>
          </w:p>
        </w:tc>
        <w:tc>
          <w:tcPr>
            <w:tcW w:w="1326" w:type="dxa"/>
          </w:tcPr>
          <w:p w14:paraId="1B2AE40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37.717-31-11</w:t>
            </w:r>
          </w:p>
        </w:tc>
        <w:tc>
          <w:tcPr>
            <w:tcW w:w="708" w:type="dxa"/>
          </w:tcPr>
          <w:p w14:paraId="577B4CB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303AF6B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37.717-31-11 v0.7.0 Rel-17 DC combinations LTE 3DL and one NR band</w:t>
            </w:r>
          </w:p>
        </w:tc>
      </w:tr>
      <w:tr w:rsidR="00B711E9" w:rsidRPr="00FB1901" w14:paraId="6C1BEC43" w14:textId="77777777" w:rsidTr="00B711E9">
        <w:tc>
          <w:tcPr>
            <w:tcW w:w="1363" w:type="dxa"/>
          </w:tcPr>
          <w:p w14:paraId="4D254B8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R4-2118496</w:t>
            </w:r>
          </w:p>
        </w:tc>
        <w:tc>
          <w:tcPr>
            <w:tcW w:w="1326" w:type="dxa"/>
          </w:tcPr>
          <w:p w14:paraId="2ACEEE5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38.717-04-01</w:t>
            </w:r>
          </w:p>
        </w:tc>
        <w:tc>
          <w:tcPr>
            <w:tcW w:w="708" w:type="dxa"/>
          </w:tcPr>
          <w:p w14:paraId="5F9AE602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5476C97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38.717-04-01 v0.7.0 Rel-17 NR Inter-band 4 bands CA</w:t>
            </w:r>
          </w:p>
        </w:tc>
      </w:tr>
      <w:tr w:rsidR="00B711E9" w:rsidRPr="00FB1901" w14:paraId="5D18A53D" w14:textId="77777777" w:rsidTr="00B711E9">
        <w:tc>
          <w:tcPr>
            <w:tcW w:w="1363" w:type="dxa"/>
          </w:tcPr>
          <w:p w14:paraId="0643C73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R4-2118497</w:t>
            </w:r>
          </w:p>
        </w:tc>
        <w:tc>
          <w:tcPr>
            <w:tcW w:w="1326" w:type="dxa"/>
          </w:tcPr>
          <w:p w14:paraId="713E7300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37.827</w:t>
            </w:r>
          </w:p>
        </w:tc>
        <w:tc>
          <w:tcPr>
            <w:tcW w:w="708" w:type="dxa"/>
          </w:tcPr>
          <w:p w14:paraId="03CEC80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0.3.0</w:t>
            </w:r>
          </w:p>
        </w:tc>
        <w:tc>
          <w:tcPr>
            <w:tcW w:w="6232" w:type="dxa"/>
          </w:tcPr>
          <w:p w14:paraId="2EDC864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37.827 v0.3.0 ENDC_PC2_R17_xLTE_yNR</w:t>
            </w:r>
          </w:p>
        </w:tc>
      </w:tr>
      <w:tr w:rsidR="00B711E9" w:rsidRPr="00FB1901" w14:paraId="17357F23" w14:textId="77777777" w:rsidTr="00B711E9">
        <w:tc>
          <w:tcPr>
            <w:tcW w:w="1363" w:type="dxa"/>
          </w:tcPr>
          <w:p w14:paraId="158805A1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R4-2118597</w:t>
            </w:r>
          </w:p>
        </w:tc>
        <w:tc>
          <w:tcPr>
            <w:tcW w:w="1326" w:type="dxa"/>
          </w:tcPr>
          <w:p w14:paraId="1E4CBD9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38.717-02-01</w:t>
            </w:r>
          </w:p>
        </w:tc>
        <w:tc>
          <w:tcPr>
            <w:tcW w:w="708" w:type="dxa"/>
          </w:tcPr>
          <w:p w14:paraId="01131EDC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559383D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38.717-02-01 v0.7.0</w:t>
            </w:r>
          </w:p>
        </w:tc>
      </w:tr>
      <w:tr w:rsidR="00B711E9" w:rsidRPr="00FB1901" w14:paraId="2FD1F6B5" w14:textId="77777777" w:rsidTr="00B711E9">
        <w:tc>
          <w:tcPr>
            <w:tcW w:w="1363" w:type="dxa"/>
          </w:tcPr>
          <w:p w14:paraId="7A5B313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R4-2118598</w:t>
            </w:r>
          </w:p>
        </w:tc>
        <w:tc>
          <w:tcPr>
            <w:tcW w:w="1326" w:type="dxa"/>
          </w:tcPr>
          <w:p w14:paraId="177BDA1C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38.717-03-02</w:t>
            </w:r>
          </w:p>
        </w:tc>
        <w:tc>
          <w:tcPr>
            <w:tcW w:w="708" w:type="dxa"/>
          </w:tcPr>
          <w:p w14:paraId="056B107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0.6.0</w:t>
            </w:r>
          </w:p>
        </w:tc>
        <w:tc>
          <w:tcPr>
            <w:tcW w:w="6232" w:type="dxa"/>
          </w:tcPr>
          <w:p w14:paraId="7763196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38.717-03-02 v0.7.0</w:t>
            </w:r>
          </w:p>
        </w:tc>
      </w:tr>
      <w:tr w:rsidR="00B711E9" w:rsidRPr="00FB1901" w14:paraId="21C836A6" w14:textId="77777777" w:rsidTr="00B711E9">
        <w:tc>
          <w:tcPr>
            <w:tcW w:w="1363" w:type="dxa"/>
          </w:tcPr>
          <w:p w14:paraId="24F24E7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R4-2118609</w:t>
            </w:r>
          </w:p>
        </w:tc>
        <w:tc>
          <w:tcPr>
            <w:tcW w:w="1326" w:type="dxa"/>
          </w:tcPr>
          <w:p w14:paraId="7EB883A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37.717-41-11</w:t>
            </w:r>
          </w:p>
        </w:tc>
        <w:tc>
          <w:tcPr>
            <w:tcW w:w="708" w:type="dxa"/>
          </w:tcPr>
          <w:p w14:paraId="07A0148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0.7.0</w:t>
            </w:r>
          </w:p>
        </w:tc>
        <w:tc>
          <w:tcPr>
            <w:tcW w:w="6232" w:type="dxa"/>
          </w:tcPr>
          <w:p w14:paraId="234178E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draft TR 37.717-41-11-070</w:t>
            </w:r>
          </w:p>
        </w:tc>
      </w:tr>
      <w:tr w:rsidR="00B711E9" w:rsidRPr="00FB1901" w14:paraId="4E52A80C" w14:textId="77777777" w:rsidTr="00B711E9">
        <w:tc>
          <w:tcPr>
            <w:tcW w:w="1363" w:type="dxa"/>
          </w:tcPr>
          <w:p w14:paraId="18E5340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R4-2118616</w:t>
            </w:r>
          </w:p>
        </w:tc>
        <w:tc>
          <w:tcPr>
            <w:tcW w:w="1326" w:type="dxa"/>
          </w:tcPr>
          <w:p w14:paraId="2C09D37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38.849</w:t>
            </w:r>
          </w:p>
        </w:tc>
        <w:tc>
          <w:tcPr>
            <w:tcW w:w="708" w:type="dxa"/>
          </w:tcPr>
          <w:p w14:paraId="1001B3A1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0.5.0</w:t>
            </w:r>
          </w:p>
        </w:tc>
        <w:tc>
          <w:tcPr>
            <w:tcW w:w="6232" w:type="dxa"/>
          </w:tcPr>
          <w:p w14:paraId="2C54DA9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draft TR 38.849 v0.5.0</w:t>
            </w:r>
          </w:p>
        </w:tc>
      </w:tr>
      <w:tr w:rsidR="00B711E9" w:rsidRPr="00FB1901" w14:paraId="20F61957" w14:textId="77777777" w:rsidTr="00B711E9">
        <w:tc>
          <w:tcPr>
            <w:tcW w:w="1363" w:type="dxa"/>
          </w:tcPr>
          <w:p w14:paraId="5405C25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R4-2118617</w:t>
            </w:r>
          </w:p>
        </w:tc>
        <w:tc>
          <w:tcPr>
            <w:tcW w:w="1326" w:type="dxa"/>
          </w:tcPr>
          <w:p w14:paraId="7BFDE96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38.849</w:t>
            </w:r>
          </w:p>
        </w:tc>
        <w:tc>
          <w:tcPr>
            <w:tcW w:w="708" w:type="dxa"/>
          </w:tcPr>
          <w:p w14:paraId="56F03E81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0.4.1</w:t>
            </w:r>
          </w:p>
        </w:tc>
        <w:tc>
          <w:tcPr>
            <w:tcW w:w="6232" w:type="dxa"/>
          </w:tcPr>
          <w:p w14:paraId="599AC14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draft TR 38.849 v0.4.1</w:t>
            </w:r>
          </w:p>
        </w:tc>
      </w:tr>
      <w:tr w:rsidR="00B711E9" w:rsidRPr="00FB1901" w14:paraId="35E5E7A5" w14:textId="77777777" w:rsidTr="00B711E9">
        <w:tc>
          <w:tcPr>
            <w:tcW w:w="1363" w:type="dxa"/>
          </w:tcPr>
          <w:p w14:paraId="1C36CFD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R4-2118776</w:t>
            </w:r>
          </w:p>
        </w:tc>
        <w:tc>
          <w:tcPr>
            <w:tcW w:w="1326" w:type="dxa"/>
          </w:tcPr>
          <w:p w14:paraId="7DD0052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38.854</w:t>
            </w:r>
          </w:p>
        </w:tc>
        <w:tc>
          <w:tcPr>
            <w:tcW w:w="708" w:type="dxa"/>
          </w:tcPr>
          <w:p w14:paraId="306397A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0.1.0</w:t>
            </w:r>
          </w:p>
        </w:tc>
        <w:tc>
          <w:tcPr>
            <w:tcW w:w="6232" w:type="dxa"/>
          </w:tcPr>
          <w:p w14:paraId="77BD5800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for FR2 HST</w:t>
            </w:r>
          </w:p>
        </w:tc>
      </w:tr>
      <w:tr w:rsidR="00B711E9" w:rsidRPr="00FB1901" w14:paraId="19DDB96F" w14:textId="77777777" w:rsidTr="00B711E9">
        <w:tc>
          <w:tcPr>
            <w:tcW w:w="1363" w:type="dxa"/>
          </w:tcPr>
          <w:p w14:paraId="4FF4714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R4-2118777</w:t>
            </w:r>
          </w:p>
        </w:tc>
        <w:tc>
          <w:tcPr>
            <w:tcW w:w="1326" w:type="dxa"/>
          </w:tcPr>
          <w:p w14:paraId="6FAB279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38.844</w:t>
            </w:r>
          </w:p>
        </w:tc>
        <w:tc>
          <w:tcPr>
            <w:tcW w:w="708" w:type="dxa"/>
          </w:tcPr>
          <w:p w14:paraId="141B4B9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0.0.4</w:t>
            </w:r>
          </w:p>
        </w:tc>
        <w:tc>
          <w:tcPr>
            <w:tcW w:w="6232" w:type="dxa"/>
          </w:tcPr>
          <w:p w14:paraId="762F911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draft TR 38844 v0.0.5</w:t>
            </w:r>
          </w:p>
        </w:tc>
      </w:tr>
      <w:tr w:rsidR="00B711E9" w:rsidRPr="00FB1901" w14:paraId="38E7F6EA" w14:textId="77777777" w:rsidTr="00B711E9">
        <w:tc>
          <w:tcPr>
            <w:tcW w:w="1363" w:type="dxa"/>
          </w:tcPr>
          <w:p w14:paraId="6A1F92E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R4-2119074</w:t>
            </w:r>
          </w:p>
        </w:tc>
        <w:tc>
          <w:tcPr>
            <w:tcW w:w="1326" w:type="dxa"/>
          </w:tcPr>
          <w:p w14:paraId="58531E2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38.862</w:t>
            </w:r>
          </w:p>
        </w:tc>
        <w:tc>
          <w:tcPr>
            <w:tcW w:w="708" w:type="dxa"/>
          </w:tcPr>
          <w:p w14:paraId="07B98D0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0.3.0</w:t>
            </w:r>
          </w:p>
        </w:tc>
        <w:tc>
          <w:tcPr>
            <w:tcW w:w="6232" w:type="dxa"/>
          </w:tcPr>
          <w:p w14:paraId="7463EF80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38.862 V040 Band combination handling</w:t>
            </w:r>
          </w:p>
        </w:tc>
      </w:tr>
      <w:tr w:rsidR="00B711E9" w:rsidRPr="00FB1901" w14:paraId="16D8ED7D" w14:textId="77777777" w:rsidTr="00B711E9">
        <w:tc>
          <w:tcPr>
            <w:tcW w:w="1363" w:type="dxa"/>
          </w:tcPr>
          <w:p w14:paraId="35F83AC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R4-2119176</w:t>
            </w:r>
          </w:p>
        </w:tc>
        <w:tc>
          <w:tcPr>
            <w:tcW w:w="1326" w:type="dxa"/>
          </w:tcPr>
          <w:p w14:paraId="0EF316D2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38.834</w:t>
            </w:r>
          </w:p>
        </w:tc>
        <w:tc>
          <w:tcPr>
            <w:tcW w:w="708" w:type="dxa"/>
          </w:tcPr>
          <w:p w14:paraId="1EBF30C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0.1.0</w:t>
            </w:r>
          </w:p>
        </w:tc>
        <w:tc>
          <w:tcPr>
            <w:tcW w:w="6232" w:type="dxa"/>
          </w:tcPr>
          <w:p w14:paraId="27C049B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38.834 v0.2.0</w:t>
            </w:r>
          </w:p>
        </w:tc>
      </w:tr>
      <w:tr w:rsidR="00B711E9" w:rsidRPr="00FB1901" w14:paraId="33439555" w14:textId="77777777" w:rsidTr="00B711E9">
        <w:tc>
          <w:tcPr>
            <w:tcW w:w="1363" w:type="dxa"/>
          </w:tcPr>
          <w:p w14:paraId="1B1B9F7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R4-2119227</w:t>
            </w:r>
          </w:p>
        </w:tc>
        <w:tc>
          <w:tcPr>
            <w:tcW w:w="1326" w:type="dxa"/>
          </w:tcPr>
          <w:p w14:paraId="0DC2586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36.717-04-01</w:t>
            </w:r>
          </w:p>
        </w:tc>
        <w:tc>
          <w:tcPr>
            <w:tcW w:w="708" w:type="dxa"/>
          </w:tcPr>
          <w:p w14:paraId="73C620A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0.7.0</w:t>
            </w:r>
          </w:p>
        </w:tc>
        <w:tc>
          <w:tcPr>
            <w:tcW w:w="6232" w:type="dxa"/>
          </w:tcPr>
          <w:p w14:paraId="12DFEAE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36.717-04-01 v0.7.0</w:t>
            </w:r>
          </w:p>
        </w:tc>
      </w:tr>
      <w:tr w:rsidR="00B711E9" w:rsidRPr="00FB1901" w14:paraId="771A532C" w14:textId="77777777" w:rsidTr="00B711E9">
        <w:tc>
          <w:tcPr>
            <w:tcW w:w="1363" w:type="dxa"/>
          </w:tcPr>
          <w:p w14:paraId="42C4A98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R4-2119522</w:t>
            </w:r>
          </w:p>
        </w:tc>
        <w:tc>
          <w:tcPr>
            <w:tcW w:w="1326" w:type="dxa"/>
          </w:tcPr>
          <w:p w14:paraId="0DA997F6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36.717-02-02</w:t>
            </w:r>
          </w:p>
        </w:tc>
        <w:tc>
          <w:tcPr>
            <w:tcW w:w="708" w:type="dxa"/>
          </w:tcPr>
          <w:p w14:paraId="3E377702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0.3.0</w:t>
            </w:r>
          </w:p>
        </w:tc>
        <w:tc>
          <w:tcPr>
            <w:tcW w:w="6232" w:type="dxa"/>
          </w:tcPr>
          <w:p w14:paraId="70DD5BD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36.717-02-02 v0.3.0</w:t>
            </w:r>
          </w:p>
        </w:tc>
      </w:tr>
      <w:tr w:rsidR="00B711E9" w:rsidRPr="00FB1901" w14:paraId="5371529B" w14:textId="77777777" w:rsidTr="00B711E9">
        <w:tc>
          <w:tcPr>
            <w:tcW w:w="1363" w:type="dxa"/>
          </w:tcPr>
          <w:p w14:paraId="47F5C52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R4-2119528</w:t>
            </w:r>
          </w:p>
        </w:tc>
        <w:tc>
          <w:tcPr>
            <w:tcW w:w="1326" w:type="dxa"/>
          </w:tcPr>
          <w:p w14:paraId="3A9A5BD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38.839</w:t>
            </w:r>
          </w:p>
        </w:tc>
        <w:tc>
          <w:tcPr>
            <w:tcW w:w="708" w:type="dxa"/>
          </w:tcPr>
          <w:p w14:paraId="4EC210A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0.1.0</w:t>
            </w:r>
          </w:p>
        </w:tc>
        <w:tc>
          <w:tcPr>
            <w:tcW w:w="6232" w:type="dxa"/>
          </w:tcPr>
          <w:p w14:paraId="0606F1A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38.839 v0.1.0</w:t>
            </w:r>
          </w:p>
        </w:tc>
      </w:tr>
      <w:tr w:rsidR="00B711E9" w:rsidRPr="00FB1901" w14:paraId="52BDFAF1" w14:textId="77777777" w:rsidTr="00B711E9">
        <w:tc>
          <w:tcPr>
            <w:tcW w:w="1363" w:type="dxa"/>
          </w:tcPr>
          <w:p w14:paraId="3D7AF45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R4-2119831</w:t>
            </w:r>
          </w:p>
        </w:tc>
        <w:tc>
          <w:tcPr>
            <w:tcW w:w="1326" w:type="dxa"/>
          </w:tcPr>
          <w:p w14:paraId="30FC033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38.842</w:t>
            </w:r>
          </w:p>
        </w:tc>
        <w:tc>
          <w:tcPr>
            <w:tcW w:w="708" w:type="dxa"/>
          </w:tcPr>
          <w:p w14:paraId="4F13765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0.1.0</w:t>
            </w:r>
          </w:p>
        </w:tc>
        <w:tc>
          <w:tcPr>
            <w:tcW w:w="6232" w:type="dxa"/>
          </w:tcPr>
          <w:p w14:paraId="38AFFE5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Draft TR 38.842 v0.2.0</w:t>
            </w:r>
          </w:p>
        </w:tc>
      </w:tr>
      <w:tr w:rsidR="00B711E9" w:rsidRPr="00FB1901" w14:paraId="3B49E0F5" w14:textId="77777777" w:rsidTr="00B711E9">
        <w:tc>
          <w:tcPr>
            <w:tcW w:w="1363" w:type="dxa"/>
          </w:tcPr>
          <w:p w14:paraId="5D50E27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R4-2119975</w:t>
            </w:r>
          </w:p>
        </w:tc>
        <w:tc>
          <w:tcPr>
            <w:tcW w:w="1326" w:type="dxa"/>
          </w:tcPr>
          <w:p w14:paraId="030DC7A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38.837</w:t>
            </w:r>
          </w:p>
        </w:tc>
        <w:tc>
          <w:tcPr>
            <w:tcW w:w="708" w:type="dxa"/>
          </w:tcPr>
          <w:p w14:paraId="42B211C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0.2.0</w:t>
            </w:r>
          </w:p>
        </w:tc>
        <w:tc>
          <w:tcPr>
            <w:tcW w:w="6232" w:type="dxa"/>
          </w:tcPr>
          <w:p w14:paraId="44603E7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3GPP TR 38.837 v0.2.0</w:t>
            </w:r>
          </w:p>
        </w:tc>
      </w:tr>
      <w:tr w:rsidR="00B711E9" w:rsidRPr="00FB1901" w14:paraId="6BB2DA0B" w14:textId="77777777" w:rsidTr="00B711E9">
        <w:tc>
          <w:tcPr>
            <w:tcW w:w="1363" w:type="dxa"/>
          </w:tcPr>
          <w:p w14:paraId="1C47DC8A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R4-2120031</w:t>
            </w:r>
          </w:p>
        </w:tc>
        <w:tc>
          <w:tcPr>
            <w:tcW w:w="1326" w:type="dxa"/>
          </w:tcPr>
          <w:p w14:paraId="0BE46331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37.875</w:t>
            </w:r>
          </w:p>
        </w:tc>
        <w:tc>
          <w:tcPr>
            <w:tcW w:w="708" w:type="dxa"/>
          </w:tcPr>
          <w:p w14:paraId="53BE0619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0.5.0</w:t>
            </w:r>
          </w:p>
        </w:tc>
        <w:tc>
          <w:tcPr>
            <w:tcW w:w="6232" w:type="dxa"/>
          </w:tcPr>
          <w:p w14:paraId="3BFCC8DF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37.875, Band combinations for con-current operation of NR/LTE Uu bands/band combinations and one NR/LTE V2X PC5 band</w:t>
            </w:r>
          </w:p>
        </w:tc>
      </w:tr>
      <w:tr w:rsidR="00B711E9" w:rsidRPr="00FB1901" w14:paraId="55260996" w14:textId="77777777" w:rsidTr="00B711E9">
        <w:tc>
          <w:tcPr>
            <w:tcW w:w="1363" w:type="dxa"/>
          </w:tcPr>
          <w:p w14:paraId="4763B95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R4-2120086</w:t>
            </w:r>
          </w:p>
        </w:tc>
        <w:tc>
          <w:tcPr>
            <w:tcW w:w="1326" w:type="dxa"/>
          </w:tcPr>
          <w:p w14:paraId="57C9A38E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36.717-03-01</w:t>
            </w:r>
          </w:p>
        </w:tc>
        <w:tc>
          <w:tcPr>
            <w:tcW w:w="708" w:type="dxa"/>
          </w:tcPr>
          <w:p w14:paraId="6D9468D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0.5.0</w:t>
            </w:r>
          </w:p>
        </w:tc>
        <w:tc>
          <w:tcPr>
            <w:tcW w:w="6232" w:type="dxa"/>
          </w:tcPr>
          <w:p w14:paraId="7186A2F2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TR 36.717-03-01 0.5.0</w:t>
            </w:r>
          </w:p>
        </w:tc>
      </w:tr>
      <w:tr w:rsidR="00B711E9" w:rsidRPr="00FB1901" w14:paraId="4F5519C8" w14:textId="77777777" w:rsidTr="00B711E9">
        <w:tc>
          <w:tcPr>
            <w:tcW w:w="1363" w:type="dxa"/>
          </w:tcPr>
          <w:p w14:paraId="2F4A9A15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R4-2120687</w:t>
            </w:r>
          </w:p>
        </w:tc>
        <w:tc>
          <w:tcPr>
            <w:tcW w:w="1326" w:type="dxa"/>
          </w:tcPr>
          <w:p w14:paraId="5C05E242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38.161</w:t>
            </w:r>
          </w:p>
        </w:tc>
        <w:tc>
          <w:tcPr>
            <w:tcW w:w="708" w:type="dxa"/>
          </w:tcPr>
          <w:p w14:paraId="68C5D48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0.0.1</w:t>
            </w:r>
          </w:p>
        </w:tc>
        <w:tc>
          <w:tcPr>
            <w:tcW w:w="6232" w:type="dxa"/>
          </w:tcPr>
          <w:p w14:paraId="0876C44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3GPP TS 38.161 v0.0.1 skeleton</w:t>
            </w:r>
          </w:p>
        </w:tc>
      </w:tr>
      <w:tr w:rsidR="00B711E9" w:rsidRPr="00FB1901" w14:paraId="7A92A801" w14:textId="77777777" w:rsidTr="00B711E9">
        <w:tc>
          <w:tcPr>
            <w:tcW w:w="1363" w:type="dxa"/>
          </w:tcPr>
          <w:p w14:paraId="0ECAF1C4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R4-2120768</w:t>
            </w:r>
          </w:p>
        </w:tc>
        <w:tc>
          <w:tcPr>
            <w:tcW w:w="1326" w:type="dxa"/>
          </w:tcPr>
          <w:p w14:paraId="1AA99318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38.884</w:t>
            </w:r>
          </w:p>
        </w:tc>
        <w:tc>
          <w:tcPr>
            <w:tcW w:w="708" w:type="dxa"/>
          </w:tcPr>
          <w:p w14:paraId="767CBD9B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1.2.0</w:t>
            </w:r>
          </w:p>
        </w:tc>
        <w:tc>
          <w:tcPr>
            <w:tcW w:w="6232" w:type="dxa"/>
          </w:tcPr>
          <w:p w14:paraId="2A82E4DC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Draft TR38.884 Study on enhanced test methods for FR2 NR UEs v1.2.0</w:t>
            </w:r>
          </w:p>
        </w:tc>
      </w:tr>
      <w:tr w:rsidR="00B711E9" w:rsidRPr="00FB1901" w14:paraId="326075CD" w14:textId="77777777" w:rsidTr="00B711E9">
        <w:tc>
          <w:tcPr>
            <w:tcW w:w="1363" w:type="dxa"/>
          </w:tcPr>
          <w:p w14:paraId="674437A1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R4-2120776</w:t>
            </w:r>
          </w:p>
        </w:tc>
        <w:tc>
          <w:tcPr>
            <w:tcW w:w="1326" w:type="dxa"/>
          </w:tcPr>
          <w:p w14:paraId="3F1712B3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38.863</w:t>
            </w:r>
          </w:p>
        </w:tc>
        <w:tc>
          <w:tcPr>
            <w:tcW w:w="708" w:type="dxa"/>
          </w:tcPr>
          <w:p w14:paraId="7335367D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0.1.0</w:t>
            </w:r>
          </w:p>
        </w:tc>
        <w:tc>
          <w:tcPr>
            <w:tcW w:w="6232" w:type="dxa"/>
          </w:tcPr>
          <w:p w14:paraId="5B7854F7" w14:textId="77777777" w:rsidR="00B711E9" w:rsidRPr="00FB1901" w:rsidRDefault="00B711E9" w:rsidP="00EF5CE4">
            <w:pPr>
              <w:pStyle w:val="TAL"/>
              <w:rPr>
                <w:rFonts w:cs="Arial"/>
                <w:sz w:val="16"/>
                <w:szCs w:val="16"/>
              </w:rPr>
            </w:pPr>
            <w:r w:rsidRPr="00DA4CF0">
              <w:t>Draft TR for 38.863 v0.1.0</w:t>
            </w:r>
          </w:p>
        </w:tc>
      </w:tr>
    </w:tbl>
    <w:p w14:paraId="36896853" w14:textId="77777777" w:rsidR="00B711E9" w:rsidRPr="00FB1901" w:rsidRDefault="00B711E9" w:rsidP="00FB1901"/>
    <w:p w14:paraId="77CF39BF" w14:textId="77777777" w:rsidR="00FB1901" w:rsidRPr="00FB1901" w:rsidRDefault="00FB1901" w:rsidP="00FB19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B1901">
        <w:rPr>
          <w:rFonts w:ascii="Arial" w:hAnsi="Arial"/>
          <w:sz w:val="32"/>
        </w:rPr>
        <w:br w:type="page"/>
        <w:t>Annex F: List of action items</w:t>
      </w:r>
    </w:p>
    <w:p w14:paraId="63E74E85" w14:textId="77777777" w:rsidR="00FB1901" w:rsidRPr="00FB1901" w:rsidRDefault="00FB1901" w:rsidP="00FB1901">
      <w:pPr>
        <w:keepNext/>
        <w:keepLines/>
        <w:spacing w:before="60"/>
        <w:jc w:val="center"/>
        <w:rPr>
          <w:rFonts w:ascii="Arial" w:hAnsi="Arial"/>
          <w:b/>
        </w:rPr>
      </w:pPr>
    </w:p>
    <w:p w14:paraId="3BBC2127" w14:textId="77777777" w:rsidR="00FB1901" w:rsidRPr="00FB1901" w:rsidRDefault="00FB1901" w:rsidP="00FB1901">
      <w:r w:rsidRPr="00FB1901">
        <w:t>None</w:t>
      </w:r>
    </w:p>
    <w:p w14:paraId="3B50B108" w14:textId="77777777" w:rsidR="00FB1901" w:rsidRPr="00FB1901" w:rsidRDefault="00FB1901" w:rsidP="00FB1901"/>
    <w:p w14:paraId="21A44DE9" w14:textId="77777777" w:rsidR="00FB1901" w:rsidRPr="00FB1901" w:rsidRDefault="00FB1901" w:rsidP="00FB19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B1901">
        <w:rPr>
          <w:rFonts w:ascii="Arial" w:hAnsi="Arial"/>
          <w:sz w:val="32"/>
        </w:rPr>
        <w:br w:type="page"/>
        <w:t>Annex G: List of participants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1900"/>
        <w:gridCol w:w="2720"/>
        <w:gridCol w:w="2288"/>
      </w:tblGrid>
      <w:tr w:rsidR="001C7F6D" w:rsidRPr="004F2118" w14:paraId="292C1C0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B71121F" w14:textId="77777777" w:rsidR="001C7F6D" w:rsidRPr="004F2118" w:rsidRDefault="001C7F6D" w:rsidP="00EF5CE4">
            <w:pPr>
              <w:pStyle w:val="TAH"/>
            </w:pPr>
            <w:r w:rsidRPr="004F2118">
              <w:t>Family Name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D121D4" w14:textId="77777777" w:rsidR="001C7F6D" w:rsidRPr="004F2118" w:rsidRDefault="001C7F6D" w:rsidP="00EF5CE4">
            <w:pPr>
              <w:pStyle w:val="TAH"/>
            </w:pPr>
            <w:r w:rsidRPr="004F2118">
              <w:t>Given Name</w:t>
            </w:r>
          </w:p>
        </w:tc>
        <w:tc>
          <w:tcPr>
            <w:tcW w:w="2720" w:type="dxa"/>
            <w:shd w:val="clear" w:color="auto" w:fill="auto"/>
            <w:noWrap/>
            <w:vAlign w:val="bottom"/>
            <w:hideMark/>
          </w:tcPr>
          <w:p w14:paraId="410B9171" w14:textId="77777777" w:rsidR="001C7F6D" w:rsidRPr="004F2118" w:rsidRDefault="001C7F6D" w:rsidP="00EF5CE4">
            <w:pPr>
              <w:pStyle w:val="TAH"/>
            </w:pPr>
            <w:r w:rsidRPr="004F2118">
              <w:t>Representing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3D76434" w14:textId="77777777" w:rsidR="001C7F6D" w:rsidRPr="004F2118" w:rsidRDefault="001C7F6D" w:rsidP="00EF5CE4">
            <w:pPr>
              <w:pStyle w:val="TAH"/>
            </w:pPr>
            <w:r w:rsidRPr="004F2118">
              <w:t>Status (OP)</w:t>
            </w:r>
          </w:p>
        </w:tc>
      </w:tr>
      <w:tr w:rsidR="001C7F6D" w:rsidRPr="004F2118" w14:paraId="113B55C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C3BD2D8" w14:textId="77777777" w:rsidR="001C7F6D" w:rsidRPr="004F2118" w:rsidRDefault="001C7F6D" w:rsidP="00EF5CE4">
            <w:pPr>
              <w:pStyle w:val="TAL"/>
            </w:pPr>
            <w:r w:rsidRPr="004F2118">
              <w:t>abdi abyaneh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E1478F1" w14:textId="77777777" w:rsidR="001C7F6D" w:rsidRPr="004F2118" w:rsidRDefault="001C7F6D" w:rsidP="00EF5CE4">
            <w:pPr>
              <w:pStyle w:val="TAL"/>
            </w:pPr>
            <w:r w:rsidRPr="004F2118">
              <w:t>mohammad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270928A" w14:textId="77777777" w:rsidR="001C7F6D" w:rsidRPr="004F2118" w:rsidRDefault="001C7F6D" w:rsidP="00EF5CE4">
            <w:pPr>
              <w:pStyle w:val="TAL"/>
            </w:pPr>
            <w:r w:rsidRPr="00AF09CF">
              <w:t>Huawei Technologies France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3B27B9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FFE2B7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C575112" w14:textId="77777777" w:rsidR="001C7F6D" w:rsidRPr="004F2118" w:rsidRDefault="001C7F6D" w:rsidP="00EF5CE4">
            <w:pPr>
              <w:pStyle w:val="TAL"/>
            </w:pPr>
            <w:r w:rsidRPr="004F2118">
              <w:t>Adjakple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CCDF0D6" w14:textId="77777777" w:rsidR="001C7F6D" w:rsidRPr="004F2118" w:rsidRDefault="001C7F6D" w:rsidP="00EF5CE4">
            <w:pPr>
              <w:pStyle w:val="TAL"/>
            </w:pPr>
            <w:r w:rsidRPr="004F2118">
              <w:t>Pascal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39D1EA7" w14:textId="77777777" w:rsidR="001C7F6D" w:rsidRPr="004F2118" w:rsidRDefault="001C7F6D" w:rsidP="00EF5CE4">
            <w:pPr>
              <w:pStyle w:val="TAL"/>
            </w:pPr>
            <w:r w:rsidRPr="00AF09CF">
              <w:t>Convida Wireless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DADCF7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D63179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4D5E5C6" w14:textId="77777777" w:rsidR="001C7F6D" w:rsidRPr="004F2118" w:rsidRDefault="001C7F6D" w:rsidP="00EF5CE4">
            <w:pPr>
              <w:pStyle w:val="TAL"/>
            </w:pPr>
            <w:r w:rsidRPr="004F2118">
              <w:t>Agata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CDC8E3B" w14:textId="77777777" w:rsidR="001C7F6D" w:rsidRPr="004F2118" w:rsidRDefault="001C7F6D" w:rsidP="00EF5CE4">
            <w:pPr>
              <w:pStyle w:val="TAL"/>
            </w:pPr>
            <w:r w:rsidRPr="004F2118">
              <w:t>Mikiya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4495B34" w14:textId="77777777" w:rsidR="001C7F6D" w:rsidRPr="004F2118" w:rsidRDefault="001C7F6D" w:rsidP="00EF5CE4">
            <w:pPr>
              <w:pStyle w:val="TAL"/>
            </w:pPr>
            <w:r w:rsidRPr="00AF09CF">
              <w:t>KDDI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D3CB7C6" w14:textId="77777777" w:rsidR="001C7F6D" w:rsidRPr="004F2118" w:rsidRDefault="001C7F6D" w:rsidP="00EF5CE4">
            <w:pPr>
              <w:pStyle w:val="TAL"/>
            </w:pPr>
            <w:r w:rsidRPr="004F2118">
              <w:t>3GPPMEMBER (TTC)</w:t>
            </w:r>
          </w:p>
        </w:tc>
      </w:tr>
      <w:tr w:rsidR="001C7F6D" w:rsidRPr="004F2118" w14:paraId="5FDFC19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D8E0FCB" w14:textId="77777777" w:rsidR="001C7F6D" w:rsidRPr="004F2118" w:rsidRDefault="001C7F6D" w:rsidP="00EF5CE4">
            <w:pPr>
              <w:pStyle w:val="TAL"/>
            </w:pPr>
            <w:r w:rsidRPr="004F2118">
              <w:t>Ahmadi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E00C133" w14:textId="77777777" w:rsidR="001C7F6D" w:rsidRPr="004F2118" w:rsidRDefault="001C7F6D" w:rsidP="00EF5CE4">
            <w:pPr>
              <w:pStyle w:val="TAL"/>
            </w:pPr>
            <w:r w:rsidRPr="004F2118">
              <w:t>Sassan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E00B570" w14:textId="77777777" w:rsidR="001C7F6D" w:rsidRPr="004F2118" w:rsidRDefault="001C7F6D" w:rsidP="00EF5CE4">
            <w:pPr>
              <w:pStyle w:val="TAL"/>
            </w:pPr>
            <w:r w:rsidRPr="00AF09CF">
              <w:t>Xilinx Ireland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C3D89E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059D9C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61204D6" w14:textId="77777777" w:rsidR="001C7F6D" w:rsidRPr="004F2118" w:rsidRDefault="001C7F6D" w:rsidP="00EF5CE4">
            <w:pPr>
              <w:pStyle w:val="TAL"/>
            </w:pPr>
            <w:r w:rsidRPr="004F2118">
              <w:t>Almeida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C5056D1" w14:textId="77777777" w:rsidR="001C7F6D" w:rsidRPr="004F2118" w:rsidRDefault="001C7F6D" w:rsidP="00EF5CE4">
            <w:pPr>
              <w:pStyle w:val="TAL"/>
            </w:pPr>
            <w:r w:rsidRPr="004F2118">
              <w:t>Erika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11F57EE" w14:textId="77777777" w:rsidR="001C7F6D" w:rsidRPr="004F2118" w:rsidRDefault="001C7F6D" w:rsidP="00EF5CE4">
            <w:pPr>
              <w:pStyle w:val="TAL"/>
            </w:pPr>
            <w:r w:rsidRPr="00AF09CF">
              <w:t>Nokia Solutions &amp; Networks (I)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A7D34A8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372D333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204DC2C" w14:textId="77777777" w:rsidR="001C7F6D" w:rsidRPr="004F2118" w:rsidRDefault="001C7F6D" w:rsidP="00EF5CE4">
            <w:pPr>
              <w:pStyle w:val="TAL"/>
            </w:pPr>
            <w:r w:rsidRPr="004F2118">
              <w:t>Amuru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F7F4A0B" w14:textId="77777777" w:rsidR="001C7F6D" w:rsidRPr="004F2118" w:rsidRDefault="001C7F6D" w:rsidP="00EF5CE4">
            <w:pPr>
              <w:pStyle w:val="TAL"/>
            </w:pPr>
            <w:r w:rsidRPr="004F2118">
              <w:t>Saidhiraj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1485B77" w14:textId="77777777" w:rsidR="001C7F6D" w:rsidRPr="004F2118" w:rsidRDefault="001C7F6D" w:rsidP="00EF5CE4">
            <w:pPr>
              <w:pStyle w:val="TAL"/>
            </w:pPr>
            <w:r w:rsidRPr="00AF09CF">
              <w:t>Indian Institute of Tech (H)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FE9CB68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6FDCD37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C11B38B" w14:textId="77777777" w:rsidR="001C7F6D" w:rsidRPr="004F2118" w:rsidRDefault="001C7F6D" w:rsidP="00EF5CE4">
            <w:pPr>
              <w:pStyle w:val="TAL"/>
            </w:pPr>
            <w:r w:rsidRPr="004F2118">
              <w:t>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E21C60C" w14:textId="77777777" w:rsidR="001C7F6D" w:rsidRPr="004F2118" w:rsidRDefault="001C7F6D" w:rsidP="00EF5CE4">
            <w:pPr>
              <w:pStyle w:val="TAL"/>
            </w:pPr>
            <w:r w:rsidRPr="004F2118">
              <w:t>Chanho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0B77913" w14:textId="77777777" w:rsidR="001C7F6D" w:rsidRPr="004F2118" w:rsidRDefault="001C7F6D" w:rsidP="00EF5CE4">
            <w:pPr>
              <w:pStyle w:val="TAL"/>
            </w:pPr>
            <w:r w:rsidRPr="00AF09CF">
              <w:t>Samsung Electronics Co.,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9ACA903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1A0373D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AA8F46" w14:textId="77777777" w:rsidR="001C7F6D" w:rsidRPr="004F2118" w:rsidRDefault="001C7F6D" w:rsidP="00EF5CE4">
            <w:pPr>
              <w:pStyle w:val="TAL"/>
            </w:pPr>
            <w:r w:rsidRPr="004F2118">
              <w:t>Angelow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B4725B3" w14:textId="77777777" w:rsidR="001C7F6D" w:rsidRPr="004F2118" w:rsidRDefault="001C7F6D" w:rsidP="00EF5CE4">
            <w:pPr>
              <w:pStyle w:val="TAL"/>
            </w:pPr>
            <w:r w:rsidRPr="004F2118">
              <w:t>Iwajlo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37E49D9" w14:textId="77777777" w:rsidR="001C7F6D" w:rsidRPr="004F2118" w:rsidRDefault="001C7F6D" w:rsidP="00EF5CE4">
            <w:pPr>
              <w:pStyle w:val="TAL"/>
            </w:pPr>
            <w:r w:rsidRPr="00AF09CF">
              <w:t>Nokia Italy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EE3F38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70167B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17EDB9D" w14:textId="77777777" w:rsidR="001C7F6D" w:rsidRPr="004F2118" w:rsidRDefault="001C7F6D" w:rsidP="00EF5CE4">
            <w:pPr>
              <w:pStyle w:val="TAL"/>
            </w:pPr>
            <w:r w:rsidRPr="004F2118">
              <w:t>Anwar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ABBE2D6" w14:textId="77777777" w:rsidR="001C7F6D" w:rsidRPr="004F2118" w:rsidRDefault="001C7F6D" w:rsidP="00EF5CE4">
            <w:pPr>
              <w:pStyle w:val="TAL"/>
            </w:pPr>
            <w:r w:rsidRPr="004F2118">
              <w:t>Touhidul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4FA0C8D" w14:textId="77777777" w:rsidR="001C7F6D" w:rsidRPr="004F2118" w:rsidRDefault="001C7F6D" w:rsidP="00EF5CE4">
            <w:pPr>
              <w:pStyle w:val="TAL"/>
            </w:pPr>
            <w:r w:rsidRPr="00AF09CF">
              <w:t>Ericsson France S.A.S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7C04AC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65D6F7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BF3E25E" w14:textId="77777777" w:rsidR="001C7F6D" w:rsidRPr="004F2118" w:rsidRDefault="001C7F6D" w:rsidP="00EF5CE4">
            <w:pPr>
              <w:pStyle w:val="TAL"/>
            </w:pPr>
            <w:r w:rsidRPr="004F2118">
              <w:t>Artyom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6400DA9" w14:textId="77777777" w:rsidR="001C7F6D" w:rsidRPr="004F2118" w:rsidRDefault="001C7F6D" w:rsidP="00EF5CE4">
            <w:pPr>
              <w:pStyle w:val="TAL"/>
            </w:pPr>
            <w:r w:rsidRPr="004F2118">
              <w:t>Putilin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258DA3F" w14:textId="77777777" w:rsidR="001C7F6D" w:rsidRPr="004F2118" w:rsidRDefault="001C7F6D" w:rsidP="00EF5CE4">
            <w:pPr>
              <w:pStyle w:val="TAL"/>
            </w:pPr>
            <w:r w:rsidRPr="00AF09CF">
              <w:t>Intel Corporation SAS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5B9722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8C1EAA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98A7A54" w14:textId="77777777" w:rsidR="001C7F6D" w:rsidRPr="004F2118" w:rsidRDefault="001C7F6D" w:rsidP="00EF5CE4">
            <w:pPr>
              <w:pStyle w:val="TAL"/>
            </w:pPr>
            <w:r w:rsidRPr="004F2118">
              <w:t>Arvapally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083CEA4" w14:textId="77777777" w:rsidR="001C7F6D" w:rsidRPr="004F2118" w:rsidRDefault="001C7F6D" w:rsidP="00EF5CE4">
            <w:pPr>
              <w:pStyle w:val="TAL"/>
            </w:pPr>
            <w:r w:rsidRPr="004F2118">
              <w:t>RadhaKrishna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B9B5998" w14:textId="77777777" w:rsidR="001C7F6D" w:rsidRPr="004F2118" w:rsidRDefault="001C7F6D" w:rsidP="00EF5CE4">
            <w:pPr>
              <w:pStyle w:val="TAL"/>
            </w:pPr>
            <w:r w:rsidRPr="00AF09CF">
              <w:t>Mavenir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1C90B4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AE7313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254A074" w14:textId="77777777" w:rsidR="001C7F6D" w:rsidRPr="004F2118" w:rsidRDefault="001C7F6D" w:rsidP="00EF5CE4">
            <w:pPr>
              <w:pStyle w:val="TAL"/>
            </w:pPr>
            <w:r w:rsidRPr="004F2118">
              <w:t>Austin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39C3F0F" w14:textId="77777777" w:rsidR="001C7F6D" w:rsidRPr="004F2118" w:rsidRDefault="001C7F6D" w:rsidP="00EF5CE4">
            <w:pPr>
              <w:pStyle w:val="TAL"/>
            </w:pPr>
            <w:r w:rsidRPr="004F2118">
              <w:t>Shane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C2BEFC7" w14:textId="77777777" w:rsidR="001C7F6D" w:rsidRPr="004F2118" w:rsidRDefault="001C7F6D" w:rsidP="00EF5CE4">
            <w:pPr>
              <w:pStyle w:val="TAL"/>
            </w:pPr>
            <w:r w:rsidRPr="00AF09CF">
              <w:t>Southern Linc.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C9A6A26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716E960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258A756" w14:textId="77777777" w:rsidR="001C7F6D" w:rsidRPr="004F2118" w:rsidRDefault="001C7F6D" w:rsidP="00EF5CE4">
            <w:pPr>
              <w:pStyle w:val="TAL"/>
            </w:pPr>
            <w:r w:rsidRPr="004F2118">
              <w:t>Azcuy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E184E3B" w14:textId="77777777" w:rsidR="001C7F6D" w:rsidRPr="004F2118" w:rsidRDefault="001C7F6D" w:rsidP="00EF5CE4">
            <w:pPr>
              <w:pStyle w:val="TAL"/>
            </w:pPr>
            <w:r w:rsidRPr="004F2118">
              <w:t>Frank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57E0BEB" w14:textId="77777777" w:rsidR="001C7F6D" w:rsidRPr="004F2118" w:rsidRDefault="001C7F6D" w:rsidP="00EF5CE4">
            <w:pPr>
              <w:pStyle w:val="TAL"/>
            </w:pPr>
            <w:r w:rsidRPr="00AF09CF">
              <w:t>Charter Communications, Inc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F9C1216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7EE9E1C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A7F7C8A" w14:textId="77777777" w:rsidR="001C7F6D" w:rsidRPr="004F2118" w:rsidRDefault="001C7F6D" w:rsidP="00EF5CE4">
            <w:pPr>
              <w:pStyle w:val="TAL"/>
            </w:pPr>
            <w:r w:rsidRPr="004F2118">
              <w:t>Bacon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7D991E0" w14:textId="77777777" w:rsidR="001C7F6D" w:rsidRPr="004F2118" w:rsidRDefault="001C7F6D" w:rsidP="00EF5CE4">
            <w:pPr>
              <w:pStyle w:val="TAL"/>
            </w:pPr>
            <w:r w:rsidRPr="004F2118">
              <w:t>Peter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0BE0CC1" w14:textId="77777777" w:rsidR="001C7F6D" w:rsidRPr="004F2118" w:rsidRDefault="001C7F6D" w:rsidP="00EF5CE4">
            <w:pPr>
              <w:pStyle w:val="TAL"/>
            </w:pPr>
            <w:r w:rsidRPr="00AF09CF">
              <w:t>Murata Manufacturing Co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5FBFB71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4DCCCF2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D87C926" w14:textId="77777777" w:rsidR="001C7F6D" w:rsidRPr="004F2118" w:rsidRDefault="001C7F6D" w:rsidP="00EF5CE4">
            <w:pPr>
              <w:pStyle w:val="TAL"/>
            </w:pPr>
            <w:r w:rsidRPr="004F2118">
              <w:t>BASAIER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D3CB968" w14:textId="77777777" w:rsidR="001C7F6D" w:rsidRPr="004F2118" w:rsidRDefault="001C7F6D" w:rsidP="00EF5CE4">
            <w:pPr>
              <w:pStyle w:val="TAL"/>
            </w:pPr>
            <w:r w:rsidRPr="004F2118">
              <w:t>JIALADE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DA19555" w14:textId="77777777" w:rsidR="001C7F6D" w:rsidRPr="004F2118" w:rsidRDefault="001C7F6D" w:rsidP="00EF5CE4">
            <w:pPr>
              <w:pStyle w:val="TAL"/>
            </w:pPr>
            <w:r w:rsidRPr="00AF09CF">
              <w:t>China Unicom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AEAD3D0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76F505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5348128" w14:textId="77777777" w:rsidR="001C7F6D" w:rsidRPr="004F2118" w:rsidRDefault="001C7F6D" w:rsidP="00EF5CE4">
            <w:pPr>
              <w:pStyle w:val="TAL"/>
            </w:pPr>
            <w:r w:rsidRPr="004F2118">
              <w:t>Belov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A4BC1E3" w14:textId="77777777" w:rsidR="001C7F6D" w:rsidRPr="004F2118" w:rsidRDefault="001C7F6D" w:rsidP="00EF5CE4">
            <w:pPr>
              <w:pStyle w:val="TAL"/>
            </w:pPr>
            <w:r w:rsidRPr="004F2118">
              <w:t>Dmitry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759D997" w14:textId="77777777" w:rsidR="001C7F6D" w:rsidRPr="004F2118" w:rsidRDefault="001C7F6D" w:rsidP="00EF5CE4">
            <w:pPr>
              <w:pStyle w:val="TAL"/>
            </w:pPr>
            <w:r w:rsidRPr="00AF09CF">
              <w:t>Intel Ireland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CFD2B3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2F1BCC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46918F5" w14:textId="77777777" w:rsidR="001C7F6D" w:rsidRPr="004F2118" w:rsidRDefault="001C7F6D" w:rsidP="00EF5CE4">
            <w:pPr>
              <w:pStyle w:val="TAL"/>
            </w:pPr>
            <w:r w:rsidRPr="004F2118">
              <w:t>Bendlin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EEF2734" w14:textId="77777777" w:rsidR="001C7F6D" w:rsidRPr="004F2118" w:rsidRDefault="001C7F6D" w:rsidP="00EF5CE4">
            <w:pPr>
              <w:pStyle w:val="TAL"/>
            </w:pPr>
            <w:r w:rsidRPr="004F2118">
              <w:t>Ralf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7BFB235" w14:textId="77777777" w:rsidR="001C7F6D" w:rsidRPr="004F2118" w:rsidRDefault="001C7F6D" w:rsidP="00EF5CE4">
            <w:pPr>
              <w:pStyle w:val="TAL"/>
            </w:pPr>
            <w:r w:rsidRPr="00AF09CF">
              <w:t>AT&amp;T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0247D8F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0EC7A06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EE3F270" w14:textId="77777777" w:rsidR="001C7F6D" w:rsidRPr="004F2118" w:rsidRDefault="001C7F6D" w:rsidP="00EF5CE4">
            <w:pPr>
              <w:pStyle w:val="TAL"/>
            </w:pPr>
            <w:r w:rsidRPr="004F2118">
              <w:t>Bergljung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9D88BDB" w14:textId="77777777" w:rsidR="001C7F6D" w:rsidRPr="004F2118" w:rsidRDefault="001C7F6D" w:rsidP="00EF5CE4">
            <w:pPr>
              <w:pStyle w:val="TAL"/>
            </w:pPr>
            <w:r w:rsidRPr="004F2118">
              <w:t>Christian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37A09E1" w14:textId="77777777" w:rsidR="001C7F6D" w:rsidRPr="004F2118" w:rsidRDefault="001C7F6D" w:rsidP="00EF5CE4">
            <w:pPr>
              <w:pStyle w:val="TAL"/>
            </w:pPr>
            <w:r w:rsidRPr="00AF09CF">
              <w:t>L.M. Ericsson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BD9D4D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E77F92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B61C798" w14:textId="77777777" w:rsidR="001C7F6D" w:rsidRPr="004F2118" w:rsidRDefault="001C7F6D" w:rsidP="00EF5CE4">
            <w:pPr>
              <w:pStyle w:val="TAL"/>
            </w:pPr>
            <w:r w:rsidRPr="004F2118">
              <w:t>Berisot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132D7D5" w14:textId="77777777" w:rsidR="001C7F6D" w:rsidRPr="004F2118" w:rsidRDefault="001C7F6D" w:rsidP="00EF5CE4">
            <w:pPr>
              <w:pStyle w:val="TAL"/>
            </w:pPr>
            <w:r w:rsidRPr="004F2118">
              <w:t>Thierry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68EB009" w14:textId="77777777" w:rsidR="001C7F6D" w:rsidRPr="004F2118" w:rsidRDefault="001C7F6D" w:rsidP="00EF5CE4">
            <w:pPr>
              <w:pStyle w:val="TAL"/>
            </w:pPr>
            <w:r w:rsidRPr="00AF09CF">
              <w:t>NOVAMINT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B04492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67A847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B9DEA51" w14:textId="77777777" w:rsidR="001C7F6D" w:rsidRPr="004F2118" w:rsidRDefault="001C7F6D" w:rsidP="00EF5CE4">
            <w:pPr>
              <w:pStyle w:val="TAL"/>
            </w:pPr>
            <w:r w:rsidRPr="004F2118">
              <w:t>Boixadera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432F228" w14:textId="77777777" w:rsidR="001C7F6D" w:rsidRPr="004F2118" w:rsidRDefault="001C7F6D" w:rsidP="00EF5CE4">
            <w:pPr>
              <w:pStyle w:val="TAL"/>
            </w:pPr>
            <w:r w:rsidRPr="004F2118">
              <w:t>Francesc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1809C03" w14:textId="77777777" w:rsidR="001C7F6D" w:rsidRPr="004F2118" w:rsidRDefault="001C7F6D" w:rsidP="00EF5CE4">
            <w:pPr>
              <w:pStyle w:val="TAL"/>
            </w:pPr>
            <w:r w:rsidRPr="00AF09CF">
              <w:t>MediaTek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DEDCA6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2C24F0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37E31B" w14:textId="77777777" w:rsidR="001C7F6D" w:rsidRPr="004F2118" w:rsidRDefault="001C7F6D" w:rsidP="00EF5CE4">
            <w:pPr>
              <w:pStyle w:val="TAL"/>
            </w:pPr>
            <w:r w:rsidRPr="004F2118">
              <w:t>Bolotin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C10468B" w14:textId="77777777" w:rsidR="001C7F6D" w:rsidRPr="004F2118" w:rsidRDefault="001C7F6D" w:rsidP="00EF5CE4">
            <w:pPr>
              <w:pStyle w:val="TAL"/>
            </w:pPr>
            <w:r w:rsidRPr="004F2118">
              <w:t>Ilya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76F2421" w14:textId="77777777" w:rsidR="001C7F6D" w:rsidRPr="004F2118" w:rsidRDefault="001C7F6D" w:rsidP="00EF5CE4">
            <w:pPr>
              <w:pStyle w:val="TAL"/>
            </w:pPr>
            <w:r w:rsidRPr="00AF09CF">
              <w:t>Intel Belgium SA/NV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DC9D37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917720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35E8E72" w14:textId="77777777" w:rsidR="001C7F6D" w:rsidRPr="004F2118" w:rsidRDefault="001C7F6D" w:rsidP="00EF5CE4">
            <w:pPr>
              <w:pStyle w:val="TAL"/>
            </w:pPr>
            <w:r w:rsidRPr="004F2118">
              <w:t>Borsato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8B693A" w14:textId="77777777" w:rsidR="001C7F6D" w:rsidRPr="004F2118" w:rsidRDefault="001C7F6D" w:rsidP="00EF5CE4">
            <w:pPr>
              <w:pStyle w:val="TAL"/>
            </w:pPr>
            <w:r w:rsidRPr="004F2118">
              <w:t>Ronald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850D0A7" w14:textId="77777777" w:rsidR="001C7F6D" w:rsidRPr="004F2118" w:rsidRDefault="001C7F6D" w:rsidP="00EF5CE4">
            <w:pPr>
              <w:pStyle w:val="TAL"/>
            </w:pPr>
            <w:r w:rsidRPr="00AF09CF">
              <w:t>AT&amp;T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F6176CC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1FE8347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37E9BE8" w14:textId="77777777" w:rsidR="001C7F6D" w:rsidRPr="004F2118" w:rsidRDefault="001C7F6D" w:rsidP="00EF5CE4">
            <w:pPr>
              <w:pStyle w:val="TAL"/>
            </w:pPr>
            <w:r w:rsidRPr="004F2118">
              <w:t>Bouchmal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B300EE9" w14:textId="77777777" w:rsidR="001C7F6D" w:rsidRPr="004F2118" w:rsidRDefault="001C7F6D" w:rsidP="00EF5CE4">
            <w:pPr>
              <w:pStyle w:val="TAL"/>
            </w:pPr>
            <w:r w:rsidRPr="004F2118">
              <w:t>Faiza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DB8F5C2" w14:textId="77777777" w:rsidR="001C7F6D" w:rsidRPr="004F2118" w:rsidRDefault="001C7F6D" w:rsidP="00EF5CE4">
            <w:pPr>
              <w:pStyle w:val="TAL"/>
            </w:pPr>
            <w:r w:rsidRPr="00AF09CF">
              <w:t>Casa Systems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BB8E9A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9D03D9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A3069D5" w14:textId="77777777" w:rsidR="001C7F6D" w:rsidRPr="004F2118" w:rsidRDefault="001C7F6D" w:rsidP="00EF5CE4">
            <w:pPr>
              <w:pStyle w:val="TAL"/>
            </w:pPr>
            <w:r w:rsidRPr="004F2118">
              <w:t>Bria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E58CC40" w14:textId="77777777" w:rsidR="001C7F6D" w:rsidRPr="004F2118" w:rsidRDefault="001C7F6D" w:rsidP="00EF5CE4">
            <w:pPr>
              <w:pStyle w:val="TAL"/>
            </w:pPr>
            <w:r w:rsidRPr="004F2118">
              <w:t>Aurelian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FA06BBF" w14:textId="77777777" w:rsidR="001C7F6D" w:rsidRPr="004F2118" w:rsidRDefault="001C7F6D" w:rsidP="00EF5CE4">
            <w:pPr>
              <w:pStyle w:val="TAL"/>
            </w:pPr>
            <w:r w:rsidRPr="00AF09CF">
              <w:t>Ericsson LM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852569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A73164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4D78AD1" w14:textId="77777777" w:rsidR="001C7F6D" w:rsidRPr="004F2118" w:rsidRDefault="001C7F6D" w:rsidP="00EF5CE4">
            <w:pPr>
              <w:pStyle w:val="TAL"/>
            </w:pPr>
            <w:r w:rsidRPr="004F2118">
              <w:t>Brunel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BF56047" w14:textId="77777777" w:rsidR="001C7F6D" w:rsidRPr="004F2118" w:rsidRDefault="001C7F6D" w:rsidP="00EF5CE4">
            <w:pPr>
              <w:pStyle w:val="TAL"/>
            </w:pPr>
            <w:r w:rsidRPr="004F2118">
              <w:t>Dominique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F7B2A14" w14:textId="77777777" w:rsidR="001C7F6D" w:rsidRPr="004F2118" w:rsidRDefault="001C7F6D" w:rsidP="00EF5CE4">
            <w:pPr>
              <w:pStyle w:val="TAL"/>
            </w:pPr>
            <w:r w:rsidRPr="00AF09CF">
              <w:t>Skyworks Solutions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30A3A8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819887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C2B1442" w14:textId="77777777" w:rsidR="001C7F6D" w:rsidRPr="004F2118" w:rsidRDefault="001C7F6D" w:rsidP="00EF5CE4">
            <w:pPr>
              <w:pStyle w:val="TAL"/>
            </w:pPr>
            <w:r w:rsidRPr="004F2118">
              <w:t>Burbidge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B52017" w14:textId="77777777" w:rsidR="001C7F6D" w:rsidRPr="004F2118" w:rsidRDefault="001C7F6D" w:rsidP="00EF5CE4">
            <w:pPr>
              <w:pStyle w:val="TAL"/>
            </w:pPr>
            <w:r w:rsidRPr="004F2118">
              <w:t>Richard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E9CCC6E" w14:textId="77777777" w:rsidR="001C7F6D" w:rsidRPr="004F2118" w:rsidRDefault="001C7F6D" w:rsidP="00EF5CE4">
            <w:pPr>
              <w:pStyle w:val="TAL"/>
            </w:pPr>
            <w:r w:rsidRPr="00AF09CF">
              <w:t>Intel Technology India Pvt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05B42AC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42BC943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696129B" w14:textId="77777777" w:rsidR="001C7F6D" w:rsidRPr="004F2118" w:rsidRDefault="001C7F6D" w:rsidP="00EF5CE4">
            <w:pPr>
              <w:pStyle w:val="TAL"/>
            </w:pPr>
            <w:r w:rsidRPr="004F2118">
              <w:t>Cabrera-Mercader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6548D11" w14:textId="77777777" w:rsidR="001C7F6D" w:rsidRPr="004F2118" w:rsidRDefault="001C7F6D" w:rsidP="00EF5CE4">
            <w:pPr>
              <w:pStyle w:val="TAL"/>
            </w:pPr>
            <w:r w:rsidRPr="004F2118">
              <w:t>Carlos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4B486F6" w14:textId="77777777" w:rsidR="001C7F6D" w:rsidRPr="004F2118" w:rsidRDefault="001C7F6D" w:rsidP="00EF5CE4">
            <w:pPr>
              <w:pStyle w:val="TAL"/>
            </w:pPr>
            <w:r w:rsidRPr="00AF09CF">
              <w:t>Qualcomm Incorporated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CAA77A3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7997A31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78DC576" w14:textId="77777777" w:rsidR="001C7F6D" w:rsidRPr="004F2118" w:rsidRDefault="001C7F6D" w:rsidP="00EF5CE4">
            <w:pPr>
              <w:pStyle w:val="TAL"/>
            </w:pPr>
            <w:r w:rsidRPr="004F2118">
              <w:t>Cao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4DD1967" w14:textId="77777777" w:rsidR="001C7F6D" w:rsidRPr="004F2118" w:rsidRDefault="001C7F6D" w:rsidP="00EF5CE4">
            <w:pPr>
              <w:pStyle w:val="TAL"/>
            </w:pPr>
            <w:r w:rsidRPr="004F2118">
              <w:t>Aijun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12486F1" w14:textId="77777777" w:rsidR="001C7F6D" w:rsidRPr="004F2118" w:rsidRDefault="001C7F6D" w:rsidP="00EF5CE4">
            <w:pPr>
              <w:pStyle w:val="TAL"/>
            </w:pPr>
            <w:r w:rsidRPr="00AF09CF">
              <w:t>ZTE Wistron Telecom 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159B59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DB7E0A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95794C6" w14:textId="77777777" w:rsidR="001C7F6D" w:rsidRPr="004F2118" w:rsidRDefault="001C7F6D" w:rsidP="00EF5CE4">
            <w:pPr>
              <w:pStyle w:val="TAL"/>
            </w:pPr>
            <w:r w:rsidRPr="004F2118">
              <w:t>Catmur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FF3426D" w14:textId="77777777" w:rsidR="001C7F6D" w:rsidRPr="004F2118" w:rsidRDefault="001C7F6D" w:rsidP="00EF5CE4">
            <w:pPr>
              <w:pStyle w:val="TAL"/>
            </w:pPr>
            <w:r w:rsidRPr="004F2118">
              <w:t>Richard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24828E9" w14:textId="77777777" w:rsidR="001C7F6D" w:rsidRPr="004F2118" w:rsidRDefault="001C7F6D" w:rsidP="00EF5CE4">
            <w:pPr>
              <w:pStyle w:val="TAL"/>
            </w:pPr>
            <w:r w:rsidRPr="00AF09CF">
              <w:t>Spirent Communications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556604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8364C7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232393D" w14:textId="77777777" w:rsidR="001C7F6D" w:rsidRPr="004F2118" w:rsidRDefault="001C7F6D" w:rsidP="00EF5CE4">
            <w:pPr>
              <w:pStyle w:val="TAL"/>
            </w:pPr>
            <w:r w:rsidRPr="004F2118">
              <w:t>Cauduro Dias de Paiva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CAB998" w14:textId="77777777" w:rsidR="001C7F6D" w:rsidRPr="004F2118" w:rsidRDefault="001C7F6D" w:rsidP="00EF5CE4">
            <w:pPr>
              <w:pStyle w:val="TAL"/>
            </w:pPr>
            <w:r w:rsidRPr="004F2118">
              <w:t>Rafael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B3ECD4A" w14:textId="77777777" w:rsidR="001C7F6D" w:rsidRPr="004F2118" w:rsidRDefault="001C7F6D" w:rsidP="00EF5CE4">
            <w:pPr>
              <w:pStyle w:val="TAL"/>
            </w:pPr>
            <w:r w:rsidRPr="00AF09CF">
              <w:t>Nokia Belgium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3567E4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A7C611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61F7A2C" w14:textId="77777777" w:rsidR="001C7F6D" w:rsidRPr="004F2118" w:rsidRDefault="001C7F6D" w:rsidP="00EF5CE4">
            <w:pPr>
              <w:pStyle w:val="TAL"/>
            </w:pPr>
            <w:r w:rsidRPr="004F2118">
              <w:t>Cerovic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09EABC7" w14:textId="77777777" w:rsidR="001C7F6D" w:rsidRPr="004F2118" w:rsidRDefault="001C7F6D" w:rsidP="00EF5CE4">
            <w:pPr>
              <w:pStyle w:val="TAL"/>
            </w:pPr>
            <w:r w:rsidRPr="004F2118">
              <w:t>Stefan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23090D6" w14:textId="77777777" w:rsidR="001C7F6D" w:rsidRPr="004F2118" w:rsidRDefault="001C7F6D" w:rsidP="00EF5CE4">
            <w:pPr>
              <w:pStyle w:val="TAL"/>
            </w:pPr>
            <w:r w:rsidRPr="00AF09CF">
              <w:t>Orange Romania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C314DA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11ACBB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0A5D1B9" w14:textId="77777777" w:rsidR="001C7F6D" w:rsidRPr="004F2118" w:rsidRDefault="001C7F6D" w:rsidP="00EF5CE4">
            <w:pPr>
              <w:pStyle w:val="TAL"/>
            </w:pPr>
            <w:r w:rsidRPr="004F2118">
              <w:t>Chabrak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46B97A6" w14:textId="77777777" w:rsidR="001C7F6D" w:rsidRPr="004F2118" w:rsidRDefault="001C7F6D" w:rsidP="00EF5CE4">
            <w:pPr>
              <w:pStyle w:val="TAL"/>
            </w:pPr>
            <w:r w:rsidRPr="004F2118">
              <w:t>Karim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EA5954B" w14:textId="77777777" w:rsidR="001C7F6D" w:rsidRPr="004F2118" w:rsidRDefault="001C7F6D" w:rsidP="00EF5CE4">
            <w:pPr>
              <w:pStyle w:val="TAL"/>
            </w:pPr>
            <w:r w:rsidRPr="00AF09CF">
              <w:t>Deutsche Telekom AG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15D3DD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2CC05A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C05ADCE" w14:textId="77777777" w:rsidR="001C7F6D" w:rsidRPr="004F2118" w:rsidRDefault="001C7F6D" w:rsidP="00EF5CE4">
            <w:pPr>
              <w:pStyle w:val="TAL"/>
            </w:pPr>
            <w:r w:rsidRPr="004F2118">
              <w:t>Chamaillard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0E98384" w14:textId="77777777" w:rsidR="001C7F6D" w:rsidRPr="004F2118" w:rsidRDefault="001C7F6D" w:rsidP="00EF5CE4">
            <w:pPr>
              <w:pStyle w:val="TAL"/>
            </w:pPr>
            <w:r w:rsidRPr="004F2118">
              <w:t>Baptiste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96723F6" w14:textId="77777777" w:rsidR="001C7F6D" w:rsidRPr="004F2118" w:rsidRDefault="001C7F6D" w:rsidP="00EF5CE4">
            <w:pPr>
              <w:pStyle w:val="TAL"/>
            </w:pPr>
            <w:r w:rsidRPr="00AF09CF">
              <w:t>THALES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4DB795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F68B26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801D732" w14:textId="77777777" w:rsidR="001C7F6D" w:rsidRPr="004F2118" w:rsidRDefault="001C7F6D" w:rsidP="00EF5CE4">
            <w:pPr>
              <w:pStyle w:val="TAL"/>
            </w:pPr>
            <w:r w:rsidRPr="004F2118">
              <w:t>Chan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9A978D9" w14:textId="77777777" w:rsidR="001C7F6D" w:rsidRPr="004F2118" w:rsidRDefault="001C7F6D" w:rsidP="00EF5CE4">
            <w:pPr>
              <w:pStyle w:val="TAL"/>
            </w:pPr>
            <w:r w:rsidRPr="004F2118">
              <w:t>Yee Sin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58DF4F2" w14:textId="77777777" w:rsidR="001C7F6D" w:rsidRPr="004F2118" w:rsidRDefault="001C7F6D" w:rsidP="00EF5CE4">
            <w:pPr>
              <w:pStyle w:val="TAL"/>
            </w:pPr>
            <w:r w:rsidRPr="00AF09CF">
              <w:t>Facebook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1FAD92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14BF44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E92384B" w14:textId="77777777" w:rsidR="001C7F6D" w:rsidRPr="004F2118" w:rsidRDefault="001C7F6D" w:rsidP="00EF5CE4">
            <w:pPr>
              <w:pStyle w:val="TAL"/>
            </w:pPr>
            <w:r w:rsidRPr="004F2118">
              <w:t>Chander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A868BA2" w14:textId="77777777" w:rsidR="001C7F6D" w:rsidRPr="004F2118" w:rsidRDefault="001C7F6D" w:rsidP="00EF5CE4">
            <w:pPr>
              <w:pStyle w:val="TAL"/>
            </w:pPr>
            <w:r w:rsidRPr="004F2118">
              <w:t>Sharat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6A79F65" w14:textId="77777777" w:rsidR="001C7F6D" w:rsidRPr="004F2118" w:rsidRDefault="001C7F6D" w:rsidP="00EF5CE4">
            <w:pPr>
              <w:pStyle w:val="TAL"/>
            </w:pPr>
            <w:r w:rsidRPr="00AF09CF">
              <w:t>AT&amp;T GNS Belgium SPRL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79A9B7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53EF1F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9E7613E" w14:textId="77777777" w:rsidR="001C7F6D" w:rsidRPr="004F2118" w:rsidRDefault="001C7F6D" w:rsidP="00EF5CE4">
            <w:pPr>
              <w:pStyle w:val="TAL"/>
            </w:pPr>
            <w:r w:rsidRPr="004F2118">
              <w:t>Chapman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C8A87B9" w14:textId="77777777" w:rsidR="001C7F6D" w:rsidRPr="004F2118" w:rsidRDefault="001C7F6D" w:rsidP="00EF5CE4">
            <w:pPr>
              <w:pStyle w:val="TAL"/>
            </w:pPr>
            <w:r w:rsidRPr="004F2118">
              <w:t>Thomas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985BC3F" w14:textId="77777777" w:rsidR="001C7F6D" w:rsidRPr="004F2118" w:rsidRDefault="001C7F6D" w:rsidP="00EF5CE4">
            <w:pPr>
              <w:pStyle w:val="TAL"/>
            </w:pPr>
            <w:r w:rsidRPr="00AF09CF">
              <w:t>Ericsson Hungary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A93701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F8290B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AD5C755" w14:textId="77777777" w:rsidR="001C7F6D" w:rsidRPr="004F2118" w:rsidRDefault="001C7F6D" w:rsidP="00EF5CE4">
            <w:pPr>
              <w:pStyle w:val="TAL"/>
            </w:pPr>
            <w:r w:rsidRPr="004F2118">
              <w:t>Chen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64CD49C" w14:textId="77777777" w:rsidR="001C7F6D" w:rsidRPr="004F2118" w:rsidRDefault="001C7F6D" w:rsidP="00EF5CE4">
            <w:pPr>
              <w:pStyle w:val="TAL"/>
            </w:pPr>
            <w:r w:rsidRPr="004F2118">
              <w:t>Hang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C851826" w14:textId="77777777" w:rsidR="001C7F6D" w:rsidRPr="004F2118" w:rsidRDefault="001C7F6D" w:rsidP="00EF5CE4">
            <w:pPr>
              <w:pStyle w:val="TAL"/>
            </w:pPr>
            <w:r w:rsidRPr="00AF09CF">
              <w:t>HiSilicon Technologies Co.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8FC3B7A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6C4EE28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EF66458" w14:textId="77777777" w:rsidR="001C7F6D" w:rsidRPr="004F2118" w:rsidRDefault="001C7F6D" w:rsidP="00EF5CE4">
            <w:pPr>
              <w:pStyle w:val="TAL"/>
            </w:pPr>
            <w:r w:rsidRPr="004F2118">
              <w:t>chen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D744FB9" w14:textId="77777777" w:rsidR="001C7F6D" w:rsidRPr="004F2118" w:rsidRDefault="001C7F6D" w:rsidP="00EF5CE4">
            <w:pPr>
              <w:pStyle w:val="TAL"/>
            </w:pPr>
            <w:r w:rsidRPr="004F2118">
              <w:t>jingjing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2233830" w14:textId="77777777" w:rsidR="001C7F6D" w:rsidRPr="004F2118" w:rsidRDefault="001C7F6D" w:rsidP="00EF5CE4">
            <w:pPr>
              <w:pStyle w:val="TAL"/>
            </w:pPr>
            <w:r w:rsidRPr="00AF09CF">
              <w:t>China Mobile (Hangzhou) Inf.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C2F43F4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06AF9D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9550453" w14:textId="77777777" w:rsidR="001C7F6D" w:rsidRPr="004F2118" w:rsidRDefault="001C7F6D" w:rsidP="00EF5CE4">
            <w:pPr>
              <w:pStyle w:val="TAL"/>
            </w:pPr>
            <w:r w:rsidRPr="004F2118">
              <w:t>Chen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D93AF4E" w14:textId="77777777" w:rsidR="001C7F6D" w:rsidRPr="004F2118" w:rsidRDefault="001C7F6D" w:rsidP="00EF5CE4">
            <w:pPr>
              <w:pStyle w:val="TAL"/>
            </w:pPr>
            <w:r w:rsidRPr="004F2118">
              <w:t>Mengzhu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5B9244B" w14:textId="77777777" w:rsidR="001C7F6D" w:rsidRPr="004F2118" w:rsidRDefault="001C7F6D" w:rsidP="00EF5CE4">
            <w:pPr>
              <w:pStyle w:val="TAL"/>
            </w:pPr>
            <w:r w:rsidRPr="00AF09CF">
              <w:t>ZONSON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AB22CB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BBDF0F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2FEB8BE" w14:textId="77777777" w:rsidR="001C7F6D" w:rsidRPr="004F2118" w:rsidRDefault="001C7F6D" w:rsidP="00EF5CE4">
            <w:pPr>
              <w:pStyle w:val="TAL"/>
            </w:pPr>
            <w:r w:rsidRPr="004F2118">
              <w:t>Chen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1022792" w14:textId="77777777" w:rsidR="001C7F6D" w:rsidRPr="004F2118" w:rsidRDefault="001C7F6D" w:rsidP="00EF5CE4">
            <w:pPr>
              <w:pStyle w:val="TAL"/>
            </w:pPr>
            <w:r w:rsidRPr="004F2118">
              <w:t>Xiang (Steven)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AB4B7A6" w14:textId="77777777" w:rsidR="001C7F6D" w:rsidRPr="004F2118" w:rsidRDefault="001C7F6D" w:rsidP="00EF5CE4">
            <w:pPr>
              <w:pStyle w:val="TAL"/>
            </w:pPr>
            <w:r w:rsidRPr="00AF09CF">
              <w:t>Apple (UK)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1F62A35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1BC0DF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0D333E3" w14:textId="77777777" w:rsidR="001C7F6D" w:rsidRPr="004F2118" w:rsidRDefault="001C7F6D" w:rsidP="00EF5CE4">
            <w:pPr>
              <w:pStyle w:val="TAL"/>
            </w:pPr>
            <w:r w:rsidRPr="004F2118">
              <w:t>Chen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17A6FCC" w14:textId="77777777" w:rsidR="001C7F6D" w:rsidRPr="004F2118" w:rsidRDefault="001C7F6D" w:rsidP="00EF5CE4">
            <w:pPr>
              <w:pStyle w:val="TAL"/>
            </w:pPr>
            <w:r w:rsidRPr="004F2118">
              <w:t>Yueji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11FA0E7" w14:textId="77777777" w:rsidR="001C7F6D" w:rsidRPr="004F2118" w:rsidRDefault="001C7F6D" w:rsidP="00EF5CE4">
            <w:pPr>
              <w:pStyle w:val="TAL"/>
            </w:pPr>
            <w:r w:rsidRPr="00AF09CF">
              <w:t>Nokia Belgium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56C95C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387F2D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670F940" w14:textId="77777777" w:rsidR="001C7F6D" w:rsidRPr="004F2118" w:rsidRDefault="001C7F6D" w:rsidP="00EF5CE4">
            <w:pPr>
              <w:pStyle w:val="TAL"/>
            </w:pPr>
            <w:r w:rsidRPr="004F2118">
              <w:t>Cheng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716E663" w14:textId="77777777" w:rsidR="001C7F6D" w:rsidRPr="004F2118" w:rsidRDefault="001C7F6D" w:rsidP="00EF5CE4">
            <w:pPr>
              <w:pStyle w:val="TAL"/>
            </w:pPr>
            <w:r w:rsidRPr="004F2118">
              <w:t>Qian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4915182" w14:textId="77777777" w:rsidR="001C7F6D" w:rsidRPr="004F2118" w:rsidRDefault="001C7F6D" w:rsidP="00EF5CE4">
            <w:pPr>
              <w:pStyle w:val="TAL"/>
            </w:pPr>
            <w:r w:rsidRPr="00AF09CF">
              <w:t>Futurewei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5F0D77E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7A944BD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17CC5F3" w14:textId="77777777" w:rsidR="001C7F6D" w:rsidRPr="004F2118" w:rsidRDefault="001C7F6D" w:rsidP="00EF5CE4">
            <w:pPr>
              <w:pStyle w:val="TAL"/>
            </w:pPr>
            <w:r w:rsidRPr="004F2118">
              <w:t>Chengjun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AC2E7EC" w14:textId="77777777" w:rsidR="001C7F6D" w:rsidRPr="004F2118" w:rsidRDefault="001C7F6D" w:rsidP="00EF5CE4">
            <w:pPr>
              <w:pStyle w:val="TAL"/>
            </w:pPr>
            <w:r w:rsidRPr="004F2118">
              <w:t>Sun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2483143" w14:textId="77777777" w:rsidR="001C7F6D" w:rsidRPr="004F2118" w:rsidRDefault="001C7F6D" w:rsidP="00EF5CE4">
            <w:pPr>
              <w:pStyle w:val="TAL"/>
            </w:pPr>
            <w:r w:rsidRPr="00AF09CF">
              <w:t>Samsung Electronics Benelux BV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69699B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F3B1BB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62F3F38" w14:textId="77777777" w:rsidR="001C7F6D" w:rsidRPr="004F2118" w:rsidRDefault="001C7F6D" w:rsidP="00EF5CE4">
            <w:pPr>
              <w:pStyle w:val="TAL"/>
            </w:pPr>
            <w:r w:rsidRPr="004F2118">
              <w:t>Chervyakov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990A67" w14:textId="77777777" w:rsidR="001C7F6D" w:rsidRPr="004F2118" w:rsidRDefault="001C7F6D" w:rsidP="00EF5CE4">
            <w:pPr>
              <w:pStyle w:val="TAL"/>
            </w:pPr>
            <w:r w:rsidRPr="004F2118">
              <w:t>Andrey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331010F" w14:textId="77777777" w:rsidR="001C7F6D" w:rsidRPr="004F2118" w:rsidRDefault="001C7F6D" w:rsidP="00EF5CE4">
            <w:pPr>
              <w:pStyle w:val="TAL"/>
            </w:pPr>
            <w:r w:rsidRPr="00AF09CF">
              <w:t>Intel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A028F2A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29EE2BB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9A2428B" w14:textId="77777777" w:rsidR="001C7F6D" w:rsidRPr="004F2118" w:rsidRDefault="001C7F6D" w:rsidP="00EF5CE4">
            <w:pPr>
              <w:pStyle w:val="TAL"/>
            </w:pPr>
            <w:r w:rsidRPr="004F2118">
              <w:t>Chhibber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0DFC842" w14:textId="77777777" w:rsidR="001C7F6D" w:rsidRPr="004F2118" w:rsidRDefault="001C7F6D" w:rsidP="00EF5CE4">
            <w:pPr>
              <w:pStyle w:val="TAL"/>
            </w:pPr>
            <w:r w:rsidRPr="004F2118">
              <w:t>Sachin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41245D1" w14:textId="77777777" w:rsidR="001C7F6D" w:rsidRPr="004F2118" w:rsidRDefault="001C7F6D" w:rsidP="00EF5CE4">
            <w:pPr>
              <w:pStyle w:val="TAL"/>
            </w:pPr>
            <w:r w:rsidRPr="00AF09CF">
              <w:t>Ligado Networks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C0D6BD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A3FB2A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1109A0C" w14:textId="77777777" w:rsidR="001C7F6D" w:rsidRPr="004F2118" w:rsidRDefault="001C7F6D" w:rsidP="00EF5CE4">
            <w:pPr>
              <w:pStyle w:val="TAL"/>
            </w:pPr>
            <w:r w:rsidRPr="004F2118">
              <w:t>Chitrapu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4F29486" w14:textId="77777777" w:rsidR="001C7F6D" w:rsidRPr="004F2118" w:rsidRDefault="001C7F6D" w:rsidP="00EF5CE4">
            <w:pPr>
              <w:pStyle w:val="TAL"/>
            </w:pPr>
            <w:r w:rsidRPr="004F2118">
              <w:t>Prabhakar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938D489" w14:textId="77777777" w:rsidR="001C7F6D" w:rsidRPr="004F2118" w:rsidRDefault="001C7F6D" w:rsidP="00EF5CE4">
            <w:pPr>
              <w:pStyle w:val="TAL"/>
            </w:pPr>
            <w:r w:rsidRPr="00AF09CF">
              <w:t>Lockheed Martin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43E6F47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07FA886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8B5DC41" w14:textId="77777777" w:rsidR="001C7F6D" w:rsidRPr="004F2118" w:rsidRDefault="001C7F6D" w:rsidP="00EF5CE4">
            <w:pPr>
              <w:pStyle w:val="TAL"/>
            </w:pPr>
            <w:r w:rsidRPr="004F2118">
              <w:t>Cho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3CF81CF" w14:textId="77777777" w:rsidR="001C7F6D" w:rsidRPr="004F2118" w:rsidRDefault="001C7F6D" w:rsidP="00EF5CE4">
            <w:pPr>
              <w:pStyle w:val="TAL"/>
            </w:pPr>
            <w:r w:rsidRPr="004F2118">
              <w:t>Hyunwoo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AB38DA8" w14:textId="77777777" w:rsidR="001C7F6D" w:rsidRPr="004F2118" w:rsidRDefault="001C7F6D" w:rsidP="00EF5CE4">
            <w:pPr>
              <w:pStyle w:val="TAL"/>
            </w:pPr>
            <w:r w:rsidRPr="00AF09CF">
              <w:t>Qualcomm CDMA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54E4D5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1CE90D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14FCA49" w14:textId="77777777" w:rsidR="001C7F6D" w:rsidRPr="004F2118" w:rsidRDefault="001C7F6D" w:rsidP="00EF5CE4">
            <w:pPr>
              <w:pStyle w:val="TAL"/>
            </w:pPr>
            <w:r w:rsidRPr="004F2118">
              <w:t>CHO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D101774" w14:textId="77777777" w:rsidR="001C7F6D" w:rsidRPr="004F2118" w:rsidRDefault="001C7F6D" w:rsidP="00EF5CE4">
            <w:pPr>
              <w:pStyle w:val="TAL"/>
            </w:pPr>
            <w:r w:rsidRPr="004F2118">
              <w:t>SANGHOON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D609B2D" w14:textId="77777777" w:rsidR="001C7F6D" w:rsidRPr="004F2118" w:rsidRDefault="001C7F6D" w:rsidP="00EF5CE4">
            <w:pPr>
              <w:pStyle w:val="TAL"/>
            </w:pPr>
            <w:r w:rsidRPr="00AF09CF">
              <w:t>SK Telecom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E2DE59E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1D61E43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C96D1DC" w14:textId="77777777" w:rsidR="001C7F6D" w:rsidRPr="004F2118" w:rsidRDefault="001C7F6D" w:rsidP="00EF5CE4">
            <w:pPr>
              <w:pStyle w:val="TAL"/>
            </w:pPr>
            <w:r w:rsidRPr="004F2118">
              <w:t>Choksi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0FDAB49" w14:textId="77777777" w:rsidR="001C7F6D" w:rsidRPr="004F2118" w:rsidRDefault="001C7F6D" w:rsidP="00EF5CE4">
            <w:pPr>
              <w:pStyle w:val="TAL"/>
            </w:pPr>
            <w:r w:rsidRPr="004F2118">
              <w:t>Ojas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EA0B224" w14:textId="77777777" w:rsidR="001C7F6D" w:rsidRPr="004F2118" w:rsidRDefault="001C7F6D" w:rsidP="00EF5CE4">
            <w:pPr>
              <w:pStyle w:val="TAL"/>
            </w:pPr>
            <w:r w:rsidRPr="00AF09CF">
              <w:t>Ligado Networks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5DEBF6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933CAD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F7C011B" w14:textId="77777777" w:rsidR="001C7F6D" w:rsidRPr="004F2118" w:rsidRDefault="001C7F6D" w:rsidP="00EF5CE4">
            <w:pPr>
              <w:pStyle w:val="TAL"/>
            </w:pPr>
            <w:r w:rsidRPr="004F2118">
              <w:t>Chouli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3434E13" w14:textId="77777777" w:rsidR="001C7F6D" w:rsidRPr="004F2118" w:rsidRDefault="001C7F6D" w:rsidP="00EF5CE4">
            <w:pPr>
              <w:pStyle w:val="TAL"/>
            </w:pPr>
            <w:r w:rsidRPr="004F2118">
              <w:t>Hassen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8170838" w14:textId="77777777" w:rsidR="001C7F6D" w:rsidRPr="004F2118" w:rsidRDefault="001C7F6D" w:rsidP="00EF5CE4">
            <w:pPr>
              <w:pStyle w:val="TAL"/>
            </w:pPr>
            <w:r w:rsidRPr="00AF09CF">
              <w:t>ANRITSU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6A3139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F18CC8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2F8A5E5" w14:textId="77777777" w:rsidR="001C7F6D" w:rsidRPr="004F2118" w:rsidRDefault="001C7F6D" w:rsidP="00EF5CE4">
            <w:pPr>
              <w:pStyle w:val="TAL"/>
            </w:pPr>
            <w:r w:rsidRPr="004F2118">
              <w:t>Chu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801003C" w14:textId="77777777" w:rsidR="001C7F6D" w:rsidRPr="004F2118" w:rsidRDefault="001C7F6D" w:rsidP="00EF5CE4">
            <w:pPr>
              <w:pStyle w:val="TAL"/>
            </w:pPr>
            <w:r w:rsidRPr="004F2118">
              <w:t>Jeremy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972C090" w14:textId="77777777" w:rsidR="001C7F6D" w:rsidRPr="004F2118" w:rsidRDefault="001C7F6D" w:rsidP="00EF5CE4">
            <w:pPr>
              <w:pStyle w:val="TAL"/>
            </w:pPr>
            <w:r w:rsidRPr="00AF09CF">
              <w:t>Telstra Corporation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25201B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CD1885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56B4B54" w14:textId="77777777" w:rsidR="001C7F6D" w:rsidRPr="004F2118" w:rsidRDefault="001C7F6D" w:rsidP="00EF5CE4">
            <w:pPr>
              <w:pStyle w:val="TAL"/>
            </w:pPr>
            <w:r w:rsidRPr="004F2118">
              <w:t>Chuangxin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035D21F" w14:textId="77777777" w:rsidR="001C7F6D" w:rsidRPr="004F2118" w:rsidRDefault="001C7F6D" w:rsidP="00EF5CE4">
            <w:pPr>
              <w:pStyle w:val="TAL"/>
            </w:pPr>
            <w:r w:rsidRPr="004F2118">
              <w:t>Jiang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BCACBCD" w14:textId="77777777" w:rsidR="001C7F6D" w:rsidRPr="004F2118" w:rsidRDefault="001C7F6D" w:rsidP="00EF5CE4">
            <w:pPr>
              <w:pStyle w:val="TAL"/>
            </w:pPr>
            <w:r w:rsidRPr="00AF09CF">
              <w:t>CALTTA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DF93776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ADBC39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D68C068" w14:textId="77777777" w:rsidR="001C7F6D" w:rsidRPr="004F2118" w:rsidRDefault="001C7F6D" w:rsidP="00EF5CE4">
            <w:pPr>
              <w:pStyle w:val="TAL"/>
            </w:pPr>
            <w:r w:rsidRPr="004F2118">
              <w:t>Chuberre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6AA3C35" w14:textId="77777777" w:rsidR="001C7F6D" w:rsidRPr="004F2118" w:rsidRDefault="001C7F6D" w:rsidP="00EF5CE4">
            <w:pPr>
              <w:pStyle w:val="TAL"/>
            </w:pPr>
            <w:r w:rsidRPr="004F2118">
              <w:t>Nicolas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BD4A2B4" w14:textId="77777777" w:rsidR="001C7F6D" w:rsidRPr="004F2118" w:rsidRDefault="001C7F6D" w:rsidP="00EF5CE4">
            <w:pPr>
              <w:pStyle w:val="TAL"/>
            </w:pPr>
            <w:r w:rsidRPr="00AF09CF">
              <w:t>THALES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772D17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8A7111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BEB3226" w14:textId="77777777" w:rsidR="001C7F6D" w:rsidRPr="004F2118" w:rsidRDefault="001C7F6D" w:rsidP="00EF5CE4">
            <w:pPr>
              <w:pStyle w:val="TAL"/>
            </w:pPr>
            <w:r w:rsidRPr="004F2118">
              <w:t>Cioni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8EFC1EE" w14:textId="77777777" w:rsidR="001C7F6D" w:rsidRPr="004F2118" w:rsidRDefault="001C7F6D" w:rsidP="00EF5CE4">
            <w:pPr>
              <w:pStyle w:val="TAL"/>
            </w:pPr>
            <w:r w:rsidRPr="004F2118">
              <w:t>Stefano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0EFB767" w14:textId="77777777" w:rsidR="001C7F6D" w:rsidRPr="004F2118" w:rsidRDefault="001C7F6D" w:rsidP="00EF5CE4">
            <w:pPr>
              <w:pStyle w:val="TAL"/>
            </w:pPr>
            <w:r w:rsidRPr="00AF09CF">
              <w:t>ESA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75BD27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77C43D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C46F5EB" w14:textId="77777777" w:rsidR="001C7F6D" w:rsidRPr="004F2118" w:rsidRDefault="001C7F6D" w:rsidP="00EF5CE4">
            <w:pPr>
              <w:pStyle w:val="TAL"/>
            </w:pPr>
            <w:r w:rsidRPr="004F2118">
              <w:t>Coan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955276A" w14:textId="77777777" w:rsidR="001C7F6D" w:rsidRPr="004F2118" w:rsidRDefault="001C7F6D" w:rsidP="00EF5CE4">
            <w:pPr>
              <w:pStyle w:val="TAL"/>
            </w:pPr>
            <w:r w:rsidRPr="004F2118">
              <w:t>Philip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2D5EED6" w14:textId="77777777" w:rsidR="001C7F6D" w:rsidRPr="004F2118" w:rsidRDefault="001C7F6D" w:rsidP="00EF5CE4">
            <w:pPr>
              <w:pStyle w:val="TAL"/>
            </w:pPr>
            <w:r w:rsidRPr="00AF09CF">
              <w:t>Qualcomm Austria RFFE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438861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7802B0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429C9E" w14:textId="77777777" w:rsidR="001C7F6D" w:rsidRPr="004F2118" w:rsidRDefault="001C7F6D" w:rsidP="00EF5CE4">
            <w:pPr>
              <w:pStyle w:val="TAL"/>
            </w:pPr>
            <w:r w:rsidRPr="004F2118">
              <w:t>Comsa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77F1E41" w14:textId="77777777" w:rsidR="001C7F6D" w:rsidRPr="004F2118" w:rsidRDefault="001C7F6D" w:rsidP="00EF5CE4">
            <w:pPr>
              <w:pStyle w:val="TAL"/>
            </w:pPr>
            <w:r w:rsidRPr="004F2118">
              <w:t>Virgil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2B8A10C" w14:textId="77777777" w:rsidR="001C7F6D" w:rsidRPr="004F2118" w:rsidRDefault="001C7F6D" w:rsidP="00EF5CE4">
            <w:pPr>
              <w:pStyle w:val="TAL"/>
            </w:pPr>
            <w:r w:rsidRPr="00AF09CF">
              <w:t>InterDigital Communications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006FF62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65DF1E6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AFF1F2E" w14:textId="77777777" w:rsidR="001C7F6D" w:rsidRPr="004F2118" w:rsidRDefault="001C7F6D" w:rsidP="00EF5CE4">
            <w:pPr>
              <w:pStyle w:val="TAL"/>
            </w:pPr>
            <w:r w:rsidRPr="004F2118">
              <w:t>Cui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85C02AD" w14:textId="77777777" w:rsidR="001C7F6D" w:rsidRPr="004F2118" w:rsidRDefault="001C7F6D" w:rsidP="00EF5CE4">
            <w:pPr>
              <w:pStyle w:val="TAL"/>
            </w:pPr>
            <w:r w:rsidRPr="004F2118">
              <w:t>Jie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CDF6DF5" w14:textId="77777777" w:rsidR="001C7F6D" w:rsidRPr="004F2118" w:rsidRDefault="001C7F6D" w:rsidP="00EF5CE4">
            <w:pPr>
              <w:pStyle w:val="TAL"/>
            </w:pPr>
            <w:r w:rsidRPr="00AF09CF">
              <w:t>Apple Poland Sp. z.o.o.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28A11F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BAD2D1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B9DEC59" w14:textId="77777777" w:rsidR="001C7F6D" w:rsidRPr="004F2118" w:rsidRDefault="001C7F6D" w:rsidP="00EF5CE4">
            <w:pPr>
              <w:pStyle w:val="TAL"/>
            </w:pPr>
            <w:r w:rsidRPr="004F2118">
              <w:t>Dai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480DC23" w14:textId="77777777" w:rsidR="001C7F6D" w:rsidRPr="004F2118" w:rsidRDefault="001C7F6D" w:rsidP="00EF5CE4">
            <w:pPr>
              <w:pStyle w:val="TAL"/>
            </w:pPr>
            <w:r w:rsidRPr="004F2118">
              <w:t>Xizeng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E8A0155" w14:textId="77777777" w:rsidR="001C7F6D" w:rsidRPr="004F2118" w:rsidRDefault="001C7F6D" w:rsidP="00EF5CE4">
            <w:pPr>
              <w:pStyle w:val="TAL"/>
            </w:pPr>
            <w:r w:rsidRPr="00AF09CF">
              <w:t>HuaWei Technologies Co.,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F61F2D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C08538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DA6C9A8" w14:textId="77777777" w:rsidR="001C7F6D" w:rsidRPr="004F2118" w:rsidRDefault="001C7F6D" w:rsidP="00EF5CE4">
            <w:pPr>
              <w:pStyle w:val="TAL"/>
            </w:pPr>
            <w:r w:rsidRPr="004F2118">
              <w:t>Dalsgaard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292FBC3" w14:textId="77777777" w:rsidR="001C7F6D" w:rsidRPr="004F2118" w:rsidRDefault="001C7F6D" w:rsidP="00EF5CE4">
            <w:pPr>
              <w:pStyle w:val="TAL"/>
            </w:pPr>
            <w:r w:rsidRPr="004F2118">
              <w:t>Lars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BD1377C" w14:textId="77777777" w:rsidR="001C7F6D" w:rsidRPr="004F2118" w:rsidRDefault="001C7F6D" w:rsidP="00EF5CE4">
            <w:pPr>
              <w:pStyle w:val="TAL"/>
            </w:pPr>
            <w:r w:rsidRPr="00AF09CF">
              <w:t>Nokia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44A937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91E54D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6789829" w14:textId="77777777" w:rsidR="001C7F6D" w:rsidRPr="004F2118" w:rsidRDefault="001C7F6D" w:rsidP="00EF5CE4">
            <w:pPr>
              <w:pStyle w:val="TAL"/>
            </w:pPr>
            <w:r w:rsidRPr="004F2118">
              <w:t>Das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B72595B" w14:textId="77777777" w:rsidR="001C7F6D" w:rsidRPr="004F2118" w:rsidRDefault="001C7F6D" w:rsidP="00EF5CE4">
            <w:pPr>
              <w:pStyle w:val="TAL"/>
            </w:pPr>
            <w:r w:rsidRPr="004F2118">
              <w:t>Shashi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CDAA04C" w14:textId="77777777" w:rsidR="001C7F6D" w:rsidRPr="004F2118" w:rsidRDefault="001C7F6D" w:rsidP="00EF5CE4">
            <w:pPr>
              <w:pStyle w:val="TAL"/>
            </w:pPr>
            <w:r w:rsidRPr="00AF09CF">
              <w:t>Lockheed Martin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A444BD8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0D20342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BA99EDD" w14:textId="77777777" w:rsidR="001C7F6D" w:rsidRPr="004F2118" w:rsidRDefault="001C7F6D" w:rsidP="00EF5CE4">
            <w:pPr>
              <w:pStyle w:val="TAL"/>
            </w:pPr>
            <w:r w:rsidRPr="004F2118">
              <w:t>Desai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5404731" w14:textId="77777777" w:rsidR="001C7F6D" w:rsidRPr="004F2118" w:rsidRDefault="001C7F6D" w:rsidP="00EF5CE4">
            <w:pPr>
              <w:pStyle w:val="TAL"/>
            </w:pPr>
            <w:r w:rsidRPr="004F2118">
              <w:t>Vipul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DF82ADF" w14:textId="77777777" w:rsidR="001C7F6D" w:rsidRPr="004F2118" w:rsidRDefault="001C7F6D" w:rsidP="00EF5CE4">
            <w:pPr>
              <w:pStyle w:val="TAL"/>
            </w:pPr>
            <w:r w:rsidRPr="00AF09CF">
              <w:t>Futurewei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4918174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0247F72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77E9810" w14:textId="77777777" w:rsidR="001C7F6D" w:rsidRPr="004F2118" w:rsidRDefault="001C7F6D" w:rsidP="00EF5CE4">
            <w:pPr>
              <w:pStyle w:val="TAL"/>
            </w:pPr>
            <w:r w:rsidRPr="004F2118">
              <w:t>Di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E9C5F00" w14:textId="77777777" w:rsidR="001C7F6D" w:rsidRPr="004F2118" w:rsidRDefault="001C7F6D" w:rsidP="00EF5CE4">
            <w:pPr>
              <w:pStyle w:val="TAL"/>
            </w:pPr>
            <w:r w:rsidRPr="004F2118">
              <w:t>Bin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FF55DE4" w14:textId="77777777" w:rsidR="001C7F6D" w:rsidRPr="004F2118" w:rsidRDefault="001C7F6D" w:rsidP="00EF5CE4">
            <w:pPr>
              <w:pStyle w:val="TAL"/>
            </w:pPr>
            <w:r w:rsidRPr="00AF09CF">
              <w:t>CBN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31FB3F7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1486755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DE166A4" w14:textId="77777777" w:rsidR="001C7F6D" w:rsidRPr="004F2118" w:rsidRDefault="001C7F6D" w:rsidP="00EF5CE4">
            <w:pPr>
              <w:pStyle w:val="TAL"/>
            </w:pPr>
            <w:r w:rsidRPr="004F2118">
              <w:t>Dohopolski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B2B6264" w14:textId="77777777" w:rsidR="001C7F6D" w:rsidRPr="004F2118" w:rsidRDefault="001C7F6D" w:rsidP="00EF5CE4">
            <w:pPr>
              <w:pStyle w:val="TAL"/>
            </w:pPr>
            <w:r w:rsidRPr="004F2118">
              <w:t>Joe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A6A8BBD" w14:textId="77777777" w:rsidR="001C7F6D" w:rsidRPr="004F2118" w:rsidRDefault="001C7F6D" w:rsidP="00EF5CE4">
            <w:pPr>
              <w:pStyle w:val="TAL"/>
            </w:pPr>
            <w:r w:rsidRPr="00AF09CF">
              <w:t>BROADCOM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47FC3C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FCC4A8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5098D3" w14:textId="77777777" w:rsidR="001C7F6D" w:rsidRPr="004F2118" w:rsidRDefault="001C7F6D" w:rsidP="00EF5CE4">
            <w:pPr>
              <w:pStyle w:val="TAL"/>
            </w:pPr>
            <w:r w:rsidRPr="004F2118">
              <w:t>dong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00380B1" w14:textId="77777777" w:rsidR="001C7F6D" w:rsidRPr="004F2118" w:rsidRDefault="001C7F6D" w:rsidP="00EF5CE4">
            <w:pPr>
              <w:pStyle w:val="TAL"/>
            </w:pPr>
            <w:r w:rsidRPr="004F2118">
              <w:t>haolin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16CB5F5" w14:textId="77777777" w:rsidR="001C7F6D" w:rsidRPr="004F2118" w:rsidRDefault="001C7F6D" w:rsidP="00EF5CE4">
            <w:pPr>
              <w:pStyle w:val="TAL"/>
            </w:pPr>
            <w:r w:rsidRPr="00AF09CF">
              <w:t>CBN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28D3F8F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494049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B53B253" w14:textId="77777777" w:rsidR="001C7F6D" w:rsidRPr="004F2118" w:rsidRDefault="001C7F6D" w:rsidP="00EF5CE4">
            <w:pPr>
              <w:pStyle w:val="TAL"/>
            </w:pPr>
            <w:r w:rsidRPr="004F2118">
              <w:t>Dooley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4ECE41C" w14:textId="77777777" w:rsidR="001C7F6D" w:rsidRPr="004F2118" w:rsidRDefault="001C7F6D" w:rsidP="00EF5CE4">
            <w:pPr>
              <w:pStyle w:val="TAL"/>
            </w:pPr>
            <w:r w:rsidRPr="004F2118">
              <w:t>John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EF7C45C" w14:textId="77777777" w:rsidR="001C7F6D" w:rsidRPr="004F2118" w:rsidRDefault="001C7F6D" w:rsidP="00EF5CE4">
            <w:pPr>
              <w:pStyle w:val="TAL"/>
            </w:pPr>
            <w:r w:rsidRPr="00AF09CF">
              <w:t>GLOBALSTAR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234F47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D4E3A0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D8058D6" w14:textId="77777777" w:rsidR="001C7F6D" w:rsidRPr="004F2118" w:rsidRDefault="001C7F6D" w:rsidP="00EF5CE4">
            <w:pPr>
              <w:pStyle w:val="TAL"/>
            </w:pPr>
            <w:r w:rsidRPr="004F2118">
              <w:t>Du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FDCF6FD" w14:textId="77777777" w:rsidR="001C7F6D" w:rsidRPr="004F2118" w:rsidRDefault="001C7F6D" w:rsidP="00EF5CE4">
            <w:pPr>
              <w:pStyle w:val="TAL"/>
            </w:pPr>
            <w:r w:rsidRPr="004F2118">
              <w:t>Hao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AFC1B4D" w14:textId="77777777" w:rsidR="001C7F6D" w:rsidRPr="004F2118" w:rsidRDefault="001C7F6D" w:rsidP="00EF5CE4">
            <w:pPr>
              <w:pStyle w:val="TAL"/>
            </w:pPr>
            <w:r w:rsidRPr="00AF09CF">
              <w:t>vivo Mobile Communication Co.,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4B05F8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1CA4251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D14F2E9" w14:textId="77777777" w:rsidR="001C7F6D" w:rsidRPr="004F2118" w:rsidRDefault="001C7F6D" w:rsidP="00EF5CE4">
            <w:pPr>
              <w:pStyle w:val="TAL"/>
            </w:pPr>
            <w:r w:rsidRPr="004F2118">
              <w:t>Du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7B7C2DD" w14:textId="77777777" w:rsidR="001C7F6D" w:rsidRPr="004F2118" w:rsidRDefault="001C7F6D" w:rsidP="00EF5CE4">
            <w:pPr>
              <w:pStyle w:val="TAL"/>
            </w:pPr>
            <w:r w:rsidRPr="004F2118">
              <w:t>Lei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FBB799E" w14:textId="77777777" w:rsidR="001C7F6D" w:rsidRPr="004F2118" w:rsidRDefault="001C7F6D" w:rsidP="00EF5CE4">
            <w:pPr>
              <w:pStyle w:val="TAL"/>
            </w:pPr>
            <w:r w:rsidRPr="00AF09CF">
              <w:t>Nokia Korea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6357A5E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6EADB62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02ECA80" w14:textId="77777777" w:rsidR="001C7F6D" w:rsidRPr="004F2118" w:rsidRDefault="001C7F6D" w:rsidP="00EF5CE4">
            <w:pPr>
              <w:pStyle w:val="TAL"/>
            </w:pPr>
            <w:r w:rsidRPr="004F2118">
              <w:t>Du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E1B7BB8" w14:textId="77777777" w:rsidR="001C7F6D" w:rsidRPr="004F2118" w:rsidRDefault="001C7F6D" w:rsidP="00EF5CE4">
            <w:pPr>
              <w:pStyle w:val="TAL"/>
            </w:pPr>
            <w:r w:rsidRPr="004F2118">
              <w:t>Zhongda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F663F45" w14:textId="77777777" w:rsidR="001C7F6D" w:rsidRPr="004F2118" w:rsidRDefault="001C7F6D" w:rsidP="00EF5CE4">
            <w:pPr>
              <w:pStyle w:val="TAL"/>
            </w:pPr>
            <w:r w:rsidRPr="00AF09CF">
              <w:t>Guangdong OPPO Mobile Telecom.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0963CF8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999B1E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93201FD" w14:textId="77777777" w:rsidR="001C7F6D" w:rsidRPr="004F2118" w:rsidRDefault="001C7F6D" w:rsidP="00EF5CE4">
            <w:pPr>
              <w:pStyle w:val="TAL"/>
            </w:pPr>
            <w:r w:rsidRPr="004F2118">
              <w:t>Edwards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E82F84A" w14:textId="77777777" w:rsidR="001C7F6D" w:rsidRPr="004F2118" w:rsidRDefault="001C7F6D" w:rsidP="00EF5CE4">
            <w:pPr>
              <w:pStyle w:val="TAL"/>
            </w:pPr>
            <w:r w:rsidRPr="004F2118">
              <w:t>Keith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17BFD41" w14:textId="77777777" w:rsidR="001C7F6D" w:rsidRPr="004F2118" w:rsidRDefault="001C7F6D" w:rsidP="00EF5CE4">
            <w:pPr>
              <w:pStyle w:val="TAL"/>
            </w:pPr>
            <w:r w:rsidRPr="00AF09CF">
              <w:t>Eutelsat S.A.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CAFA6A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95BA4F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84BE00F" w14:textId="77777777" w:rsidR="001C7F6D" w:rsidRPr="004F2118" w:rsidRDefault="001C7F6D" w:rsidP="00EF5CE4">
            <w:pPr>
              <w:pStyle w:val="TAL"/>
            </w:pPr>
            <w:r w:rsidRPr="004F2118">
              <w:t>Eireiner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1DF8F2A" w14:textId="77777777" w:rsidR="001C7F6D" w:rsidRPr="004F2118" w:rsidRDefault="001C7F6D" w:rsidP="00EF5CE4">
            <w:pPr>
              <w:pStyle w:val="TAL"/>
            </w:pPr>
            <w:r w:rsidRPr="004F2118">
              <w:t>Klaus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88437CB" w14:textId="77777777" w:rsidR="001C7F6D" w:rsidRPr="004F2118" w:rsidRDefault="001C7F6D" w:rsidP="00EF5CE4">
            <w:pPr>
              <w:pStyle w:val="TAL"/>
            </w:pPr>
            <w:r w:rsidRPr="00AF09CF">
              <w:t>Andrew Wireless Systems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35D323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807C7F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BD595CB" w14:textId="77777777" w:rsidR="001C7F6D" w:rsidRPr="004F2118" w:rsidRDefault="001C7F6D" w:rsidP="00EF5CE4">
            <w:pPr>
              <w:pStyle w:val="TAL"/>
            </w:pPr>
            <w:r w:rsidRPr="004F2118">
              <w:t>Elfstrom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BE04757" w14:textId="77777777" w:rsidR="001C7F6D" w:rsidRPr="004F2118" w:rsidRDefault="001C7F6D" w:rsidP="00EF5CE4">
            <w:pPr>
              <w:pStyle w:val="TAL"/>
            </w:pPr>
            <w:r w:rsidRPr="004F2118">
              <w:t>Torbjorn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61DB018" w14:textId="77777777" w:rsidR="001C7F6D" w:rsidRPr="004F2118" w:rsidRDefault="001C7F6D" w:rsidP="00EF5CE4">
            <w:pPr>
              <w:pStyle w:val="TAL"/>
            </w:pPr>
            <w:r w:rsidRPr="00AF09CF">
              <w:t>Ericsson India Private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BF95A3D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118D871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D8F984A" w14:textId="77777777" w:rsidR="001C7F6D" w:rsidRPr="004F2118" w:rsidRDefault="001C7F6D" w:rsidP="00EF5CE4">
            <w:pPr>
              <w:pStyle w:val="TAL"/>
            </w:pPr>
            <w:r w:rsidRPr="004F2118">
              <w:t>Emara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8D219E2" w14:textId="77777777" w:rsidR="001C7F6D" w:rsidRPr="004F2118" w:rsidRDefault="001C7F6D" w:rsidP="00EF5CE4">
            <w:pPr>
              <w:pStyle w:val="TAL"/>
            </w:pPr>
            <w:r w:rsidRPr="004F2118">
              <w:t>Mustafa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F37EC7D" w14:textId="77777777" w:rsidR="001C7F6D" w:rsidRPr="004F2118" w:rsidRDefault="001C7F6D" w:rsidP="00EF5CE4">
            <w:pPr>
              <w:pStyle w:val="TAL"/>
            </w:pPr>
            <w:r w:rsidRPr="00AF09CF">
              <w:t>Qualcomm CDMA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F7834C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409BCC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D8369AB" w14:textId="77777777" w:rsidR="001C7F6D" w:rsidRPr="004F2118" w:rsidRDefault="001C7F6D" w:rsidP="00EF5CE4">
            <w:pPr>
              <w:pStyle w:val="TAL"/>
            </w:pPr>
            <w:r w:rsidRPr="004F2118">
              <w:t>Everaere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579C4CD" w14:textId="77777777" w:rsidR="001C7F6D" w:rsidRPr="004F2118" w:rsidRDefault="001C7F6D" w:rsidP="00EF5CE4">
            <w:pPr>
              <w:pStyle w:val="TAL"/>
            </w:pPr>
            <w:r w:rsidRPr="004F2118">
              <w:t>Dominique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B7FB3BB" w14:textId="77777777" w:rsidR="001C7F6D" w:rsidRPr="004F2118" w:rsidRDefault="001C7F6D" w:rsidP="00EF5CE4">
            <w:pPr>
              <w:pStyle w:val="TAL"/>
            </w:pPr>
            <w:r w:rsidRPr="00AF09CF">
              <w:t>Ericsson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D1EDCD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A6EB40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49CE8E1" w14:textId="77777777" w:rsidR="001C7F6D" w:rsidRPr="004F2118" w:rsidRDefault="001C7F6D" w:rsidP="00EF5CE4">
            <w:pPr>
              <w:pStyle w:val="TAL"/>
            </w:pPr>
            <w:r w:rsidRPr="004F2118">
              <w:t>Fabien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29EC281" w14:textId="77777777" w:rsidR="001C7F6D" w:rsidRPr="004F2118" w:rsidRDefault="001C7F6D" w:rsidP="00EF5CE4">
            <w:pPr>
              <w:pStyle w:val="TAL"/>
            </w:pPr>
            <w:r w:rsidRPr="004F2118">
              <w:t>Jean-Aicard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F987C46" w14:textId="77777777" w:rsidR="001C7F6D" w:rsidRPr="004F2118" w:rsidRDefault="001C7F6D" w:rsidP="00EF5CE4">
            <w:pPr>
              <w:pStyle w:val="TAL"/>
            </w:pPr>
            <w:r w:rsidRPr="00AF09CF">
              <w:t>NIST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7E43FC2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2ED83D0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3FDD72D" w14:textId="77777777" w:rsidR="001C7F6D" w:rsidRPr="004F2118" w:rsidRDefault="001C7F6D" w:rsidP="00EF5CE4">
            <w:pPr>
              <w:pStyle w:val="TAL"/>
            </w:pPr>
            <w:r w:rsidRPr="004F2118">
              <w:t>Feng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C349046" w14:textId="77777777" w:rsidR="001C7F6D" w:rsidRPr="004F2118" w:rsidRDefault="001C7F6D" w:rsidP="00EF5CE4">
            <w:pPr>
              <w:pStyle w:val="TAL"/>
            </w:pPr>
            <w:r w:rsidRPr="004F2118">
              <w:t>Sanjun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78F8660" w14:textId="77777777" w:rsidR="001C7F6D" w:rsidRPr="004F2118" w:rsidRDefault="001C7F6D" w:rsidP="00EF5CE4">
            <w:pPr>
              <w:pStyle w:val="TAL"/>
            </w:pPr>
            <w:r w:rsidRPr="00AF09CF">
              <w:t>vivo Mobile Communication (H)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822EC83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4F5A7F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8AADEEF" w14:textId="77777777" w:rsidR="001C7F6D" w:rsidRPr="004F2118" w:rsidRDefault="001C7F6D" w:rsidP="00EF5CE4">
            <w:pPr>
              <w:pStyle w:val="TAL"/>
            </w:pPr>
            <w:r w:rsidRPr="004F2118">
              <w:t>Fernandez Martos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E374E0B" w14:textId="77777777" w:rsidR="001C7F6D" w:rsidRPr="004F2118" w:rsidRDefault="001C7F6D" w:rsidP="00EF5CE4">
            <w:pPr>
              <w:pStyle w:val="TAL"/>
            </w:pPr>
            <w:r w:rsidRPr="004F2118">
              <w:t>Flores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AB9BFF4" w14:textId="77777777" w:rsidR="001C7F6D" w:rsidRPr="004F2118" w:rsidRDefault="001C7F6D" w:rsidP="00EF5CE4">
            <w:pPr>
              <w:pStyle w:val="TAL"/>
            </w:pPr>
            <w:r w:rsidRPr="00AF09CF">
              <w:t>Keysight Technologies UK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305EA2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65D741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F39DD50" w14:textId="77777777" w:rsidR="001C7F6D" w:rsidRPr="004F2118" w:rsidRDefault="001C7F6D" w:rsidP="00EF5CE4">
            <w:pPr>
              <w:pStyle w:val="TAL"/>
            </w:pPr>
            <w:r w:rsidRPr="004F2118">
              <w:t>Fernando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9EC2872" w14:textId="77777777" w:rsidR="001C7F6D" w:rsidRPr="004F2118" w:rsidRDefault="001C7F6D" w:rsidP="00EF5CE4">
            <w:pPr>
              <w:pStyle w:val="TAL"/>
            </w:pPr>
            <w:r w:rsidRPr="004F2118">
              <w:t>Chan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3D863ED" w14:textId="77777777" w:rsidR="001C7F6D" w:rsidRPr="004F2118" w:rsidRDefault="001C7F6D" w:rsidP="00EF5CE4">
            <w:pPr>
              <w:pStyle w:val="TAL"/>
            </w:pPr>
            <w:r w:rsidRPr="00AF09CF">
              <w:t>Qualcomm Incorporated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F7E2BA6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31D395F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A3C83A1" w14:textId="77777777" w:rsidR="001C7F6D" w:rsidRPr="004F2118" w:rsidRDefault="001C7F6D" w:rsidP="00EF5CE4">
            <w:pPr>
              <w:pStyle w:val="TAL"/>
            </w:pPr>
            <w:r w:rsidRPr="004F2118">
              <w:t>Fischer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E92A46F" w14:textId="77777777" w:rsidR="001C7F6D" w:rsidRPr="004F2118" w:rsidRDefault="001C7F6D" w:rsidP="00EF5CE4">
            <w:pPr>
              <w:pStyle w:val="TAL"/>
            </w:pPr>
            <w:r w:rsidRPr="004F2118">
              <w:t>Sven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ABB1436" w14:textId="77777777" w:rsidR="001C7F6D" w:rsidRPr="004F2118" w:rsidRDefault="001C7F6D" w:rsidP="00EF5CE4">
            <w:pPr>
              <w:pStyle w:val="TAL"/>
            </w:pPr>
            <w:r w:rsidRPr="00AF09CF">
              <w:t>Qualcomm CDMA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60325F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993F0B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D2C475F" w14:textId="77777777" w:rsidR="001C7F6D" w:rsidRPr="004F2118" w:rsidRDefault="001C7F6D" w:rsidP="00EF5CE4">
            <w:pPr>
              <w:pStyle w:val="TAL"/>
            </w:pPr>
            <w:r w:rsidRPr="004F2118">
              <w:t>Flordelis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6BAD4EA" w14:textId="77777777" w:rsidR="001C7F6D" w:rsidRPr="004F2118" w:rsidRDefault="001C7F6D" w:rsidP="00EF5CE4">
            <w:pPr>
              <w:pStyle w:val="TAL"/>
            </w:pPr>
            <w:r w:rsidRPr="004F2118">
              <w:t>Jose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886E0D7" w14:textId="77777777" w:rsidR="001C7F6D" w:rsidRPr="004F2118" w:rsidRDefault="001C7F6D" w:rsidP="00EF5CE4">
            <w:pPr>
              <w:pStyle w:val="TAL"/>
            </w:pPr>
            <w:r w:rsidRPr="00AF09CF">
              <w:t>Sony Group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96C44B0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09C36B9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B85D7ED" w14:textId="77777777" w:rsidR="001C7F6D" w:rsidRPr="004F2118" w:rsidRDefault="001C7F6D" w:rsidP="00EF5CE4">
            <w:pPr>
              <w:pStyle w:val="TAL"/>
            </w:pPr>
            <w:r w:rsidRPr="004F2118">
              <w:t>Fong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8B94ADC" w14:textId="77777777" w:rsidR="001C7F6D" w:rsidRPr="004F2118" w:rsidRDefault="001C7F6D" w:rsidP="00EF5CE4">
            <w:pPr>
              <w:pStyle w:val="TAL"/>
            </w:pPr>
            <w:r w:rsidRPr="004F2118">
              <w:t>Gene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7799065" w14:textId="77777777" w:rsidR="001C7F6D" w:rsidRPr="004F2118" w:rsidRDefault="001C7F6D" w:rsidP="00EF5CE4">
            <w:pPr>
              <w:pStyle w:val="TAL"/>
            </w:pPr>
            <w:r w:rsidRPr="00AF09CF">
              <w:t>Qualcomm Korea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DA54E8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D04057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90336B4" w14:textId="77777777" w:rsidR="001C7F6D" w:rsidRPr="004F2118" w:rsidRDefault="001C7F6D" w:rsidP="00EF5CE4">
            <w:pPr>
              <w:pStyle w:val="TAL"/>
            </w:pPr>
            <w:r w:rsidRPr="004F2118">
              <w:t>Fortes Lopez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B566FBA" w14:textId="77777777" w:rsidR="001C7F6D" w:rsidRPr="004F2118" w:rsidRDefault="001C7F6D" w:rsidP="00EF5CE4">
            <w:pPr>
              <w:pStyle w:val="TAL"/>
            </w:pPr>
            <w:r w:rsidRPr="004F2118">
              <w:t>Jose M.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E0938B1" w14:textId="77777777" w:rsidR="001C7F6D" w:rsidRPr="004F2118" w:rsidRDefault="001C7F6D" w:rsidP="00EF5CE4">
            <w:pPr>
              <w:pStyle w:val="TAL"/>
            </w:pPr>
            <w:r w:rsidRPr="00AF09CF">
              <w:t>ROHDE &amp; SCHWARZ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2D0BD8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4E07D2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E517D45" w14:textId="77777777" w:rsidR="001C7F6D" w:rsidRPr="004F2118" w:rsidRDefault="001C7F6D" w:rsidP="00EF5CE4">
            <w:pPr>
              <w:pStyle w:val="TAL"/>
            </w:pPr>
            <w:r w:rsidRPr="004F2118">
              <w:t>Frank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73F99E8" w14:textId="77777777" w:rsidR="001C7F6D" w:rsidRPr="004F2118" w:rsidRDefault="001C7F6D" w:rsidP="00EF5CE4">
            <w:pPr>
              <w:pStyle w:val="TAL"/>
            </w:pPr>
            <w:r w:rsidRPr="004F2118">
              <w:t>Colin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E002AF4" w14:textId="77777777" w:rsidR="001C7F6D" w:rsidRPr="004F2118" w:rsidRDefault="001C7F6D" w:rsidP="00EF5CE4">
            <w:pPr>
              <w:pStyle w:val="TAL"/>
            </w:pPr>
            <w:r w:rsidRPr="00AF09CF">
              <w:t>Motorola Mobility Germany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77CAC0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3DA9F8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32D4D1A" w14:textId="77777777" w:rsidR="001C7F6D" w:rsidRPr="004F2118" w:rsidRDefault="001C7F6D" w:rsidP="00EF5CE4">
            <w:pPr>
              <w:pStyle w:val="TAL"/>
            </w:pPr>
            <w:r w:rsidRPr="004F2118">
              <w:t>Frost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BF3D0DC" w14:textId="77777777" w:rsidR="001C7F6D" w:rsidRPr="004F2118" w:rsidRDefault="001C7F6D" w:rsidP="00EF5CE4">
            <w:pPr>
              <w:pStyle w:val="TAL"/>
            </w:pPr>
            <w:r w:rsidRPr="004F2118">
              <w:t>Tim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3A06FC6" w14:textId="77777777" w:rsidR="001C7F6D" w:rsidRPr="004F2118" w:rsidRDefault="001C7F6D" w:rsidP="00EF5CE4">
            <w:pPr>
              <w:pStyle w:val="TAL"/>
            </w:pPr>
            <w:r w:rsidRPr="00AF09CF">
              <w:t>MediaTek (Chengdu)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CECCF54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536B00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5271253" w14:textId="77777777" w:rsidR="001C7F6D" w:rsidRPr="004F2118" w:rsidRDefault="001C7F6D" w:rsidP="00EF5CE4">
            <w:pPr>
              <w:pStyle w:val="TAL"/>
            </w:pPr>
            <w:r w:rsidRPr="004F2118">
              <w:t>Fu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6F6E5E7" w14:textId="77777777" w:rsidR="001C7F6D" w:rsidRPr="004F2118" w:rsidRDefault="001C7F6D" w:rsidP="00EF5CE4">
            <w:pPr>
              <w:pStyle w:val="TAL"/>
            </w:pPr>
            <w:r w:rsidRPr="004F2118">
              <w:t>Huanren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8DE8A09" w14:textId="77777777" w:rsidR="001C7F6D" w:rsidRPr="004F2118" w:rsidRDefault="001C7F6D" w:rsidP="00EF5CE4">
            <w:pPr>
              <w:pStyle w:val="TAL"/>
            </w:pPr>
            <w:r w:rsidRPr="00AF09CF">
              <w:t>Shanghai Chen Si Electronics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C62612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62CF0D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E0BA442" w14:textId="77777777" w:rsidR="001C7F6D" w:rsidRPr="004F2118" w:rsidRDefault="001C7F6D" w:rsidP="00EF5CE4">
            <w:pPr>
              <w:pStyle w:val="TAL"/>
            </w:pPr>
            <w:r w:rsidRPr="004F2118">
              <w:t>Fu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FA935CB" w14:textId="77777777" w:rsidR="001C7F6D" w:rsidRPr="004F2118" w:rsidRDefault="001C7F6D" w:rsidP="00EF5CE4">
            <w:pPr>
              <w:pStyle w:val="TAL"/>
            </w:pPr>
            <w:r w:rsidRPr="004F2118">
              <w:t>Yanze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98180F7" w14:textId="77777777" w:rsidR="001C7F6D" w:rsidRPr="004F2118" w:rsidRDefault="001C7F6D" w:rsidP="00EF5CE4">
            <w:pPr>
              <w:pStyle w:val="TAL"/>
            </w:pPr>
            <w:r w:rsidRPr="00AF09CF">
              <w:t>Datang Linktester Technology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83D63D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D80D87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5208D53" w14:textId="77777777" w:rsidR="001C7F6D" w:rsidRPr="004F2118" w:rsidRDefault="001C7F6D" w:rsidP="00EF5CE4">
            <w:pPr>
              <w:pStyle w:val="TAL"/>
            </w:pPr>
            <w:r w:rsidRPr="004F2118">
              <w:t>Fushiki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CDA707D" w14:textId="77777777" w:rsidR="001C7F6D" w:rsidRPr="004F2118" w:rsidRDefault="001C7F6D" w:rsidP="00EF5CE4">
            <w:pPr>
              <w:pStyle w:val="TAL"/>
            </w:pPr>
            <w:r w:rsidRPr="004F2118">
              <w:t>Masashi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31A1BE4" w14:textId="77777777" w:rsidR="001C7F6D" w:rsidRPr="004F2118" w:rsidRDefault="001C7F6D" w:rsidP="00EF5CE4">
            <w:pPr>
              <w:pStyle w:val="TAL"/>
            </w:pPr>
            <w:r w:rsidRPr="00AF09CF">
              <w:t>SoftBank Corp.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BACC150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2CA9BE1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2FDA5EC" w14:textId="77777777" w:rsidR="001C7F6D" w:rsidRPr="004F2118" w:rsidRDefault="001C7F6D" w:rsidP="00EF5CE4">
            <w:pPr>
              <w:pStyle w:val="TAL"/>
            </w:pPr>
            <w:r w:rsidRPr="004F2118">
              <w:t>Gajan Shivanandan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7D33443" w14:textId="77777777" w:rsidR="001C7F6D" w:rsidRPr="004F2118" w:rsidRDefault="001C7F6D" w:rsidP="00EF5CE4">
            <w:pPr>
              <w:pStyle w:val="TAL"/>
            </w:pPr>
            <w:r w:rsidRPr="004F2118">
              <w:t>Gajan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C88CCE7" w14:textId="77777777" w:rsidR="001C7F6D" w:rsidRPr="004F2118" w:rsidRDefault="001C7F6D" w:rsidP="00EF5CE4">
            <w:pPr>
              <w:pStyle w:val="TAL"/>
            </w:pPr>
            <w:r w:rsidRPr="00AF09CF">
              <w:t>Spark NZ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729763D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24CA595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6EED147" w14:textId="77777777" w:rsidR="001C7F6D" w:rsidRPr="004F2118" w:rsidRDefault="001C7F6D" w:rsidP="00EF5CE4">
            <w:pPr>
              <w:pStyle w:val="TAL"/>
            </w:pPr>
            <w:r w:rsidRPr="004F2118">
              <w:t>Ganti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2DF3E81" w14:textId="77777777" w:rsidR="001C7F6D" w:rsidRPr="004F2118" w:rsidRDefault="001C7F6D" w:rsidP="00EF5CE4">
            <w:pPr>
              <w:pStyle w:val="TAL"/>
            </w:pPr>
            <w:r w:rsidRPr="004F2118">
              <w:t>Radha Krishna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96D86B3" w14:textId="77777777" w:rsidR="001C7F6D" w:rsidRPr="004F2118" w:rsidRDefault="001C7F6D" w:rsidP="00EF5CE4">
            <w:pPr>
              <w:pStyle w:val="TAL"/>
            </w:pPr>
            <w:r w:rsidRPr="00AF09CF">
              <w:t>Indian Institute of Tech (M)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9D53E79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7490258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1D2069F" w14:textId="77777777" w:rsidR="001C7F6D" w:rsidRPr="004F2118" w:rsidRDefault="001C7F6D" w:rsidP="00EF5CE4">
            <w:pPr>
              <w:pStyle w:val="TAL"/>
            </w:pPr>
            <w:r w:rsidRPr="004F2118">
              <w:t>Gao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154B516" w14:textId="77777777" w:rsidR="001C7F6D" w:rsidRPr="004F2118" w:rsidRDefault="001C7F6D" w:rsidP="00EF5CE4">
            <w:pPr>
              <w:pStyle w:val="TAL"/>
            </w:pPr>
            <w:r w:rsidRPr="004F2118">
              <w:t>Lei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9B3F717" w14:textId="77777777" w:rsidR="001C7F6D" w:rsidRPr="004F2118" w:rsidRDefault="001C7F6D" w:rsidP="00EF5CE4">
            <w:pPr>
              <w:pStyle w:val="TAL"/>
            </w:pPr>
            <w:r w:rsidRPr="00AF09CF">
              <w:t>China Telecommunications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81B261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9FAEBF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8FD8815" w14:textId="77777777" w:rsidR="001C7F6D" w:rsidRPr="004F2118" w:rsidRDefault="001C7F6D" w:rsidP="00EF5CE4">
            <w:pPr>
              <w:pStyle w:val="TAL"/>
            </w:pPr>
            <w:r w:rsidRPr="004F2118">
              <w:t>Gao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15A8332" w14:textId="77777777" w:rsidR="001C7F6D" w:rsidRPr="004F2118" w:rsidRDefault="001C7F6D" w:rsidP="00EF5CE4">
            <w:pPr>
              <w:pStyle w:val="TAL"/>
            </w:pPr>
            <w:r w:rsidRPr="004F2118">
              <w:t>Lingyu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867C86A" w14:textId="77777777" w:rsidR="001C7F6D" w:rsidRPr="004F2118" w:rsidRDefault="001C7F6D" w:rsidP="00EF5CE4">
            <w:pPr>
              <w:pStyle w:val="TAL"/>
            </w:pPr>
            <w:r w:rsidRPr="00AF09CF">
              <w:t>Fiberhome Technologies Group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0806DA4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97B884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A3B5632" w14:textId="77777777" w:rsidR="001C7F6D" w:rsidRPr="004F2118" w:rsidRDefault="001C7F6D" w:rsidP="00EF5CE4">
            <w:pPr>
              <w:pStyle w:val="TAL"/>
            </w:pPr>
            <w:r w:rsidRPr="004F2118">
              <w:t>Gao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166928E" w14:textId="77777777" w:rsidR="001C7F6D" w:rsidRPr="004F2118" w:rsidRDefault="001C7F6D" w:rsidP="00EF5CE4">
            <w:pPr>
              <w:pStyle w:val="TAL"/>
            </w:pPr>
            <w:r w:rsidRPr="004F2118">
              <w:t>Xiang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7113BFD" w14:textId="77777777" w:rsidR="001C7F6D" w:rsidRPr="004F2118" w:rsidRDefault="001C7F6D" w:rsidP="00EF5CE4">
            <w:pPr>
              <w:pStyle w:val="TAL"/>
            </w:pPr>
            <w:r w:rsidRPr="00AF09CF">
              <w:t>Huawei Technologies Sweden 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B3709B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2CA883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328798A" w14:textId="77777777" w:rsidR="001C7F6D" w:rsidRPr="004F2118" w:rsidRDefault="001C7F6D" w:rsidP="00EF5CE4">
            <w:pPr>
              <w:pStyle w:val="TAL"/>
            </w:pPr>
            <w:r w:rsidRPr="004F2118">
              <w:t>GAO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2CB8A3B" w14:textId="77777777" w:rsidR="001C7F6D" w:rsidRPr="004F2118" w:rsidRDefault="001C7F6D" w:rsidP="00EF5CE4">
            <w:pPr>
              <w:pStyle w:val="TAL"/>
            </w:pPr>
            <w:r w:rsidRPr="004F2118">
              <w:t>YUAN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582F73E" w14:textId="77777777" w:rsidR="001C7F6D" w:rsidRPr="004F2118" w:rsidRDefault="001C7F6D" w:rsidP="00EF5CE4">
            <w:pPr>
              <w:pStyle w:val="TAL"/>
            </w:pPr>
            <w:r w:rsidRPr="00AF09CF">
              <w:t>Datang Mobile Com. Equipment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C53B81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CC813D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ED8D730" w14:textId="77777777" w:rsidR="001C7F6D" w:rsidRPr="004F2118" w:rsidRDefault="001C7F6D" w:rsidP="00EF5CE4">
            <w:pPr>
              <w:pStyle w:val="TAL"/>
            </w:pPr>
            <w:r w:rsidRPr="004F2118">
              <w:t>Garcia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FC4162B" w14:textId="77777777" w:rsidR="001C7F6D" w:rsidRPr="004F2118" w:rsidRDefault="001C7F6D" w:rsidP="00EF5CE4">
            <w:pPr>
              <w:pStyle w:val="TAL"/>
            </w:pPr>
            <w:r w:rsidRPr="004F2118">
              <w:t>Jorge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0935646" w14:textId="77777777" w:rsidR="001C7F6D" w:rsidRPr="004F2118" w:rsidRDefault="001C7F6D" w:rsidP="00EF5CE4">
            <w:pPr>
              <w:pStyle w:val="TAL"/>
            </w:pPr>
            <w:r w:rsidRPr="00AF09CF">
              <w:t>HISPASAT SA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F618F6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17B2FE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2AD6D94" w14:textId="77777777" w:rsidR="001C7F6D" w:rsidRPr="004F2118" w:rsidRDefault="001C7F6D" w:rsidP="00EF5CE4">
            <w:pPr>
              <w:pStyle w:val="TAL"/>
            </w:pPr>
            <w:r w:rsidRPr="004F2118">
              <w:t>Gee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2519E34" w14:textId="77777777" w:rsidR="001C7F6D" w:rsidRPr="004F2118" w:rsidRDefault="001C7F6D" w:rsidP="00EF5CE4">
            <w:pPr>
              <w:pStyle w:val="TAL"/>
            </w:pPr>
            <w:r w:rsidRPr="004F2118">
              <w:t>Tom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02F301F" w14:textId="77777777" w:rsidR="001C7F6D" w:rsidRPr="004F2118" w:rsidRDefault="001C7F6D" w:rsidP="00EF5CE4">
            <w:pPr>
              <w:pStyle w:val="TAL"/>
            </w:pPr>
            <w:r w:rsidRPr="00AF09CF">
              <w:t>Qorvo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D55D93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595036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DE8B25D" w14:textId="77777777" w:rsidR="001C7F6D" w:rsidRPr="004F2118" w:rsidRDefault="001C7F6D" w:rsidP="00EF5CE4">
            <w:pPr>
              <w:pStyle w:val="TAL"/>
            </w:pPr>
            <w:r w:rsidRPr="004F2118">
              <w:t>Gheorghiu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30F7BA5" w14:textId="77777777" w:rsidR="001C7F6D" w:rsidRPr="004F2118" w:rsidRDefault="001C7F6D" w:rsidP="00EF5CE4">
            <w:pPr>
              <w:pStyle w:val="TAL"/>
            </w:pPr>
            <w:r w:rsidRPr="004F2118">
              <w:t>Valentin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40724F6" w14:textId="77777777" w:rsidR="001C7F6D" w:rsidRPr="004F2118" w:rsidRDefault="001C7F6D" w:rsidP="00EF5CE4">
            <w:pPr>
              <w:pStyle w:val="TAL"/>
            </w:pPr>
            <w:r w:rsidRPr="00AF09CF">
              <w:t>QUALCOMM JAPAN LLC.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121B7CD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477EC49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0B118CF" w14:textId="77777777" w:rsidR="001C7F6D" w:rsidRPr="004F2118" w:rsidRDefault="001C7F6D" w:rsidP="00EF5CE4">
            <w:pPr>
              <w:pStyle w:val="TAL"/>
            </w:pPr>
            <w:r w:rsidRPr="004F2118">
              <w:t>Golebiowski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511771F" w14:textId="77777777" w:rsidR="001C7F6D" w:rsidRPr="004F2118" w:rsidRDefault="001C7F6D" w:rsidP="00EF5CE4">
            <w:pPr>
              <w:pStyle w:val="TAL"/>
            </w:pPr>
            <w:r w:rsidRPr="004F2118">
              <w:t>Bartlomiej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A13A366" w14:textId="77777777" w:rsidR="001C7F6D" w:rsidRPr="004F2118" w:rsidRDefault="001C7F6D" w:rsidP="00EF5CE4">
            <w:pPr>
              <w:pStyle w:val="TAL"/>
            </w:pPr>
            <w:r w:rsidRPr="00AF09CF">
              <w:t>Nokia Poland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E705BC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D0F97F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547BED9" w14:textId="77777777" w:rsidR="001C7F6D" w:rsidRPr="004F2118" w:rsidRDefault="001C7F6D" w:rsidP="00EF5CE4">
            <w:pPr>
              <w:pStyle w:val="TAL"/>
            </w:pPr>
            <w:r w:rsidRPr="004F2118">
              <w:t>GONUGUNTLA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C717250" w14:textId="77777777" w:rsidR="001C7F6D" w:rsidRPr="004F2118" w:rsidRDefault="001C7F6D" w:rsidP="00EF5CE4">
            <w:pPr>
              <w:pStyle w:val="TAL"/>
            </w:pPr>
            <w:r w:rsidRPr="004F2118">
              <w:t>VENKATARAO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73B149E" w14:textId="77777777" w:rsidR="001C7F6D" w:rsidRPr="004F2118" w:rsidRDefault="001C7F6D" w:rsidP="00EF5CE4">
            <w:pPr>
              <w:pStyle w:val="TAL"/>
            </w:pPr>
            <w:r w:rsidRPr="00AF09CF">
              <w:t>Ericsson España S.A.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092DC0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C89D6B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A44B026" w14:textId="77777777" w:rsidR="001C7F6D" w:rsidRPr="004F2118" w:rsidRDefault="001C7F6D" w:rsidP="00EF5CE4">
            <w:pPr>
              <w:pStyle w:val="TAL"/>
            </w:pPr>
            <w:r w:rsidRPr="004F2118">
              <w:t>Grant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826731B" w14:textId="77777777" w:rsidR="001C7F6D" w:rsidRPr="004F2118" w:rsidRDefault="001C7F6D" w:rsidP="00EF5CE4">
            <w:pPr>
              <w:pStyle w:val="TAL"/>
            </w:pPr>
            <w:r w:rsidRPr="004F2118">
              <w:t>Marc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61A895B" w14:textId="77777777" w:rsidR="001C7F6D" w:rsidRPr="004F2118" w:rsidRDefault="001C7F6D" w:rsidP="00EF5CE4">
            <w:pPr>
              <w:pStyle w:val="TAL"/>
            </w:pPr>
            <w:r w:rsidRPr="00AF09CF">
              <w:t>AT&amp;T GNS Belgium SPRL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3144AE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4934A1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EFEBB57" w14:textId="77777777" w:rsidR="001C7F6D" w:rsidRPr="004F2118" w:rsidRDefault="001C7F6D" w:rsidP="00EF5CE4">
            <w:pPr>
              <w:pStyle w:val="TAL"/>
            </w:pPr>
            <w:r w:rsidRPr="004F2118">
              <w:t>Guan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65CD6C" w14:textId="77777777" w:rsidR="001C7F6D" w:rsidRPr="004F2118" w:rsidRDefault="001C7F6D" w:rsidP="00EF5CE4">
            <w:pPr>
              <w:pStyle w:val="TAL"/>
            </w:pPr>
            <w:r w:rsidRPr="004F2118">
              <w:t>Ke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58699C0" w14:textId="77777777" w:rsidR="001C7F6D" w:rsidRPr="004F2118" w:rsidRDefault="001C7F6D" w:rsidP="00EF5CE4">
            <w:pPr>
              <w:pStyle w:val="TAL"/>
            </w:pPr>
            <w:r w:rsidRPr="00AF09CF">
              <w:t>BJTU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7C53BC8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70AE9D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18F07EF" w14:textId="77777777" w:rsidR="001C7F6D" w:rsidRPr="004F2118" w:rsidRDefault="001C7F6D" w:rsidP="00EF5CE4">
            <w:pPr>
              <w:pStyle w:val="TAL"/>
            </w:pPr>
            <w:r w:rsidRPr="004F2118">
              <w:t>Guo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7304E04" w14:textId="77777777" w:rsidR="001C7F6D" w:rsidRPr="004F2118" w:rsidRDefault="001C7F6D" w:rsidP="00EF5CE4">
            <w:pPr>
              <w:pStyle w:val="TAL"/>
            </w:pPr>
            <w:r w:rsidRPr="004F2118">
              <w:t>Chunxia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32DC267" w14:textId="77777777" w:rsidR="001C7F6D" w:rsidRPr="004F2118" w:rsidRDefault="001C7F6D" w:rsidP="00EF5CE4">
            <w:pPr>
              <w:pStyle w:val="TAL"/>
            </w:pPr>
            <w:r w:rsidRPr="00AF09CF">
              <w:t>China Mobile Group Device Co.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D879FD1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CADB0A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8B8EF6A" w14:textId="77777777" w:rsidR="001C7F6D" w:rsidRPr="004F2118" w:rsidRDefault="001C7F6D" w:rsidP="00EF5CE4">
            <w:pPr>
              <w:pStyle w:val="TAL"/>
            </w:pPr>
            <w:r w:rsidRPr="004F2118">
              <w:t>Guo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9C56BFB" w14:textId="77777777" w:rsidR="001C7F6D" w:rsidRPr="004F2118" w:rsidRDefault="001C7F6D" w:rsidP="00EF5CE4">
            <w:pPr>
              <w:pStyle w:val="TAL"/>
            </w:pPr>
            <w:r w:rsidRPr="004F2118">
              <w:t>Qiuge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5CC580B" w14:textId="77777777" w:rsidR="001C7F6D" w:rsidRPr="004F2118" w:rsidRDefault="001C7F6D" w:rsidP="00EF5CE4">
            <w:pPr>
              <w:pStyle w:val="TAL"/>
            </w:pPr>
            <w:r w:rsidRPr="00AF09CF">
              <w:t>CATT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B5A925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276067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E5E0F30" w14:textId="77777777" w:rsidR="001C7F6D" w:rsidRPr="004F2118" w:rsidRDefault="001C7F6D" w:rsidP="00EF5CE4">
            <w:pPr>
              <w:pStyle w:val="TAL"/>
            </w:pPr>
            <w:r w:rsidRPr="004F2118">
              <w:t>Guo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979AA8E" w14:textId="77777777" w:rsidR="001C7F6D" w:rsidRPr="004F2118" w:rsidRDefault="001C7F6D" w:rsidP="00EF5CE4">
            <w:pPr>
              <w:pStyle w:val="TAL"/>
            </w:pPr>
            <w:r w:rsidRPr="004F2118">
              <w:t>Shengxiang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B910F2F" w14:textId="77777777" w:rsidR="001C7F6D" w:rsidRPr="004F2118" w:rsidRDefault="001C7F6D" w:rsidP="00EF5CE4">
            <w:pPr>
              <w:pStyle w:val="TAL"/>
            </w:pPr>
            <w:r w:rsidRPr="00AF09CF">
              <w:t>Beijing Xiaomi Mobile Softwar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70052D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6013EC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4E3350A" w14:textId="77777777" w:rsidR="001C7F6D" w:rsidRPr="004F2118" w:rsidRDefault="001C7F6D" w:rsidP="00EF5CE4">
            <w:pPr>
              <w:pStyle w:val="TAL"/>
            </w:pPr>
            <w:r w:rsidRPr="004F2118">
              <w:t>Gurelli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767563" w14:textId="77777777" w:rsidR="001C7F6D" w:rsidRPr="004F2118" w:rsidRDefault="001C7F6D" w:rsidP="00EF5CE4">
            <w:pPr>
              <w:pStyle w:val="TAL"/>
            </w:pPr>
            <w:r w:rsidRPr="004F2118">
              <w:t>Mehmet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A821CA4" w14:textId="77777777" w:rsidR="001C7F6D" w:rsidRPr="004F2118" w:rsidRDefault="001C7F6D" w:rsidP="00EF5CE4">
            <w:pPr>
              <w:pStyle w:val="TAL"/>
            </w:pPr>
            <w:r w:rsidRPr="00AF09CF">
              <w:t>Qualcomm Incorporated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C918752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628BD9D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8D21C55" w14:textId="77777777" w:rsidR="001C7F6D" w:rsidRPr="004F2118" w:rsidRDefault="001C7F6D" w:rsidP="00EF5CE4">
            <w:pPr>
              <w:pStyle w:val="TAL"/>
            </w:pPr>
            <w:r w:rsidRPr="004F2118">
              <w:t>Han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F9599A7" w14:textId="77777777" w:rsidR="001C7F6D" w:rsidRPr="004F2118" w:rsidRDefault="001C7F6D" w:rsidP="00EF5CE4">
            <w:pPr>
              <w:pStyle w:val="TAL"/>
            </w:pPr>
            <w:r w:rsidRPr="004F2118">
              <w:t>Bin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934A563" w14:textId="77777777" w:rsidR="001C7F6D" w:rsidRPr="004F2118" w:rsidRDefault="001C7F6D" w:rsidP="00EF5CE4">
            <w:pPr>
              <w:pStyle w:val="TAL"/>
            </w:pPr>
            <w:r w:rsidRPr="00AF09CF">
              <w:t>Qualcomm Wireless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3B99B6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0CB113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A301C7D" w14:textId="77777777" w:rsidR="001C7F6D" w:rsidRPr="004F2118" w:rsidRDefault="001C7F6D" w:rsidP="00EF5CE4">
            <w:pPr>
              <w:pStyle w:val="TAL"/>
            </w:pPr>
            <w:r w:rsidRPr="004F2118">
              <w:t>Han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2C1C107" w14:textId="77777777" w:rsidR="001C7F6D" w:rsidRPr="004F2118" w:rsidRDefault="001C7F6D" w:rsidP="00EF5CE4">
            <w:pPr>
              <w:pStyle w:val="TAL"/>
            </w:pPr>
            <w:r w:rsidRPr="004F2118">
              <w:t>Jaemin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E16E650" w14:textId="77777777" w:rsidR="001C7F6D" w:rsidRPr="004F2118" w:rsidRDefault="001C7F6D" w:rsidP="00EF5CE4">
            <w:pPr>
              <w:pStyle w:val="TAL"/>
            </w:pPr>
            <w:r w:rsidRPr="00AF09CF">
              <w:t>Intel Sweden 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F8E4A7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B1C9C4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9614DD8" w14:textId="77777777" w:rsidR="001C7F6D" w:rsidRPr="004F2118" w:rsidRDefault="001C7F6D" w:rsidP="00EF5CE4">
            <w:pPr>
              <w:pStyle w:val="TAL"/>
            </w:pPr>
            <w:r w:rsidRPr="004F2118">
              <w:t>Han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4F41489" w14:textId="77777777" w:rsidR="001C7F6D" w:rsidRPr="004F2118" w:rsidRDefault="001C7F6D" w:rsidP="00EF5CE4">
            <w:pPr>
              <w:pStyle w:val="TAL"/>
            </w:pPr>
            <w:r w:rsidRPr="004F2118">
              <w:t>Jing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2C4A708" w14:textId="77777777" w:rsidR="001C7F6D" w:rsidRPr="004F2118" w:rsidRDefault="001C7F6D" w:rsidP="00EF5CE4">
            <w:pPr>
              <w:pStyle w:val="TAL"/>
            </w:pPr>
            <w:r w:rsidRPr="00AF09CF">
              <w:t>Huawei Technologies R&amp;D UK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D48C0E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BE39BF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3A44B7F" w14:textId="77777777" w:rsidR="001C7F6D" w:rsidRPr="004F2118" w:rsidRDefault="001C7F6D" w:rsidP="00EF5CE4">
            <w:pPr>
              <w:pStyle w:val="TAL"/>
            </w:pPr>
            <w:r w:rsidRPr="004F2118">
              <w:t>Han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0F14313" w14:textId="77777777" w:rsidR="001C7F6D" w:rsidRPr="004F2118" w:rsidRDefault="001C7F6D" w:rsidP="00EF5CE4">
            <w:pPr>
              <w:pStyle w:val="TAL"/>
            </w:pPr>
            <w:r w:rsidRPr="004F2118">
              <w:t>Seunghee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2A6CDCD" w14:textId="77777777" w:rsidR="001C7F6D" w:rsidRPr="004F2118" w:rsidRDefault="001C7F6D" w:rsidP="00EF5CE4">
            <w:pPr>
              <w:pStyle w:val="TAL"/>
            </w:pPr>
            <w:r w:rsidRPr="00AF09CF">
              <w:t>Intel Korea,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431F729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5EC7363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5E40650" w14:textId="77777777" w:rsidR="001C7F6D" w:rsidRPr="004F2118" w:rsidRDefault="001C7F6D" w:rsidP="00EF5CE4">
            <w:pPr>
              <w:pStyle w:val="TAL"/>
            </w:pPr>
            <w:r w:rsidRPr="004F2118">
              <w:t>Hanson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7D2F6E4" w14:textId="77777777" w:rsidR="001C7F6D" w:rsidRPr="004F2118" w:rsidRDefault="001C7F6D" w:rsidP="00EF5CE4">
            <w:pPr>
              <w:pStyle w:val="TAL"/>
            </w:pPr>
            <w:r w:rsidRPr="004F2118">
              <w:t>Van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3565BC6" w14:textId="77777777" w:rsidR="001C7F6D" w:rsidRPr="004F2118" w:rsidRDefault="001C7F6D" w:rsidP="00EF5CE4">
            <w:pPr>
              <w:pStyle w:val="TAL"/>
            </w:pPr>
            <w:r w:rsidRPr="00AF09CF">
              <w:t>Andrew Wireless Systems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30B97B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756E59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B76EE4A" w14:textId="77777777" w:rsidR="001C7F6D" w:rsidRPr="004F2118" w:rsidRDefault="001C7F6D" w:rsidP="00EF5CE4">
            <w:pPr>
              <w:pStyle w:val="TAL"/>
            </w:pPr>
            <w:r w:rsidRPr="004F2118">
              <w:t>Harper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CA0435B" w14:textId="77777777" w:rsidR="001C7F6D" w:rsidRPr="004F2118" w:rsidRDefault="001C7F6D" w:rsidP="00EF5CE4">
            <w:pPr>
              <w:pStyle w:val="TAL"/>
            </w:pPr>
            <w:r w:rsidRPr="004F2118">
              <w:t>Colby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B44D5EB" w14:textId="77777777" w:rsidR="001C7F6D" w:rsidRPr="004F2118" w:rsidRDefault="001C7F6D" w:rsidP="00EF5CE4">
            <w:pPr>
              <w:pStyle w:val="TAL"/>
            </w:pPr>
            <w:r w:rsidRPr="00AF09CF">
              <w:t>Pivotal Commware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ACF8CBC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4E4D72F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BB2646F" w14:textId="77777777" w:rsidR="001C7F6D" w:rsidRPr="004F2118" w:rsidRDefault="001C7F6D" w:rsidP="00EF5CE4">
            <w:pPr>
              <w:pStyle w:val="TAL"/>
            </w:pPr>
            <w:r w:rsidRPr="004F2118">
              <w:t>Harris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5C3F854" w14:textId="77777777" w:rsidR="001C7F6D" w:rsidRPr="004F2118" w:rsidRDefault="001C7F6D" w:rsidP="00EF5CE4">
            <w:pPr>
              <w:pStyle w:val="TAL"/>
            </w:pPr>
            <w:r w:rsidRPr="004F2118">
              <w:t>Paul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A1A67B0" w14:textId="77777777" w:rsidR="001C7F6D" w:rsidRPr="004F2118" w:rsidRDefault="001C7F6D" w:rsidP="00EF5CE4">
            <w:pPr>
              <w:pStyle w:val="TAL"/>
            </w:pPr>
            <w:r w:rsidRPr="00AF09CF">
              <w:t>VODAFONE Group Plc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208951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E9FC6C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C41650D" w14:textId="77777777" w:rsidR="001C7F6D" w:rsidRPr="004F2118" w:rsidRDefault="001C7F6D" w:rsidP="00EF5CE4">
            <w:pPr>
              <w:pStyle w:val="TAL"/>
            </w:pPr>
            <w:r w:rsidRPr="004F2118">
              <w:t>Hasegawa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3CE50FB" w14:textId="77777777" w:rsidR="001C7F6D" w:rsidRPr="004F2118" w:rsidRDefault="001C7F6D" w:rsidP="00EF5CE4">
            <w:pPr>
              <w:pStyle w:val="TAL"/>
            </w:pPr>
            <w:r w:rsidRPr="004F2118">
              <w:t>Yoshiaki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D057BEF" w14:textId="77777777" w:rsidR="001C7F6D" w:rsidRPr="004F2118" w:rsidRDefault="001C7F6D" w:rsidP="00EF5CE4">
            <w:pPr>
              <w:pStyle w:val="TAL"/>
            </w:pPr>
            <w:r w:rsidRPr="00AF09CF">
              <w:t>Murata Manufacturing Co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67055FE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43FF225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29930B6" w14:textId="77777777" w:rsidR="001C7F6D" w:rsidRPr="004F2118" w:rsidRDefault="001C7F6D" w:rsidP="00EF5CE4">
            <w:pPr>
              <w:pStyle w:val="TAL"/>
            </w:pPr>
            <w:r w:rsidRPr="004F2118">
              <w:t>Haustein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9EE71FC" w14:textId="77777777" w:rsidR="001C7F6D" w:rsidRPr="004F2118" w:rsidRDefault="001C7F6D" w:rsidP="00EF5CE4">
            <w:pPr>
              <w:pStyle w:val="TAL"/>
            </w:pPr>
            <w:r w:rsidRPr="004F2118">
              <w:t>Thomas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B97AF67" w14:textId="77777777" w:rsidR="001C7F6D" w:rsidRPr="004F2118" w:rsidRDefault="001C7F6D" w:rsidP="00EF5CE4">
            <w:pPr>
              <w:pStyle w:val="TAL"/>
            </w:pPr>
            <w:r w:rsidRPr="00AF09CF">
              <w:t>Fraunhofer HHI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53100F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4FBF90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DD5C4FE" w14:textId="77777777" w:rsidR="001C7F6D" w:rsidRPr="004F2118" w:rsidRDefault="001C7F6D" w:rsidP="00EF5CE4">
            <w:pPr>
              <w:pStyle w:val="TAL"/>
            </w:pPr>
            <w:r w:rsidRPr="004F2118">
              <w:t>Hejselbaek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CF30622" w14:textId="77777777" w:rsidR="001C7F6D" w:rsidRPr="004F2118" w:rsidRDefault="001C7F6D" w:rsidP="00EF5CE4">
            <w:pPr>
              <w:pStyle w:val="TAL"/>
            </w:pPr>
            <w:r w:rsidRPr="004F2118">
              <w:t>Johannes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23F3998" w14:textId="77777777" w:rsidR="001C7F6D" w:rsidRPr="004F2118" w:rsidRDefault="001C7F6D" w:rsidP="00EF5CE4">
            <w:pPr>
              <w:pStyle w:val="TAL"/>
            </w:pPr>
            <w:r w:rsidRPr="00AF09CF">
              <w:t>Nokia Denmark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E913DC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17B4D8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18D2D14" w14:textId="77777777" w:rsidR="001C7F6D" w:rsidRPr="004F2118" w:rsidRDefault="001C7F6D" w:rsidP="00EF5CE4">
            <w:pPr>
              <w:pStyle w:val="TAL"/>
            </w:pPr>
            <w:r w:rsidRPr="004F2118">
              <w:t>Heo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0072032" w14:textId="77777777" w:rsidR="001C7F6D" w:rsidRPr="004F2118" w:rsidRDefault="001C7F6D" w:rsidP="00EF5CE4">
            <w:pPr>
              <w:pStyle w:val="TAL"/>
            </w:pPr>
            <w:r w:rsidRPr="004F2118">
              <w:t>Youn hyoung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C6B0663" w14:textId="77777777" w:rsidR="001C7F6D" w:rsidRPr="004F2118" w:rsidRDefault="001C7F6D" w:rsidP="00EF5CE4">
            <w:pPr>
              <w:pStyle w:val="TAL"/>
            </w:pPr>
            <w:r w:rsidRPr="00AF09CF">
              <w:t>Intel Russia A/O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0E0F74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19545E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25A6C72" w14:textId="77777777" w:rsidR="001C7F6D" w:rsidRPr="004F2118" w:rsidRDefault="001C7F6D" w:rsidP="00EF5CE4">
            <w:pPr>
              <w:pStyle w:val="TAL"/>
            </w:pPr>
            <w:r w:rsidRPr="004F2118">
              <w:t>Hertel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1FF0591" w14:textId="77777777" w:rsidR="001C7F6D" w:rsidRPr="004F2118" w:rsidRDefault="001C7F6D" w:rsidP="00EF5CE4">
            <w:pPr>
              <w:pStyle w:val="TAL"/>
            </w:pPr>
            <w:r w:rsidRPr="004F2118">
              <w:t>Thorsten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F854F57" w14:textId="77777777" w:rsidR="001C7F6D" w:rsidRPr="004F2118" w:rsidRDefault="001C7F6D" w:rsidP="00EF5CE4">
            <w:pPr>
              <w:pStyle w:val="TAL"/>
            </w:pPr>
            <w:r w:rsidRPr="00AF09CF">
              <w:t>Keysight Technologies UK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84170E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6154BF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6A69B29" w14:textId="77777777" w:rsidR="001C7F6D" w:rsidRPr="004F2118" w:rsidRDefault="001C7F6D" w:rsidP="00EF5CE4">
            <w:pPr>
              <w:pStyle w:val="TAL"/>
            </w:pPr>
            <w:r w:rsidRPr="004F2118">
              <w:t>Higuchi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09B463E" w14:textId="77777777" w:rsidR="001C7F6D" w:rsidRPr="004F2118" w:rsidRDefault="001C7F6D" w:rsidP="00EF5CE4">
            <w:pPr>
              <w:pStyle w:val="TAL"/>
            </w:pPr>
            <w:r w:rsidRPr="004F2118">
              <w:t>Shoichi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FE283E7" w14:textId="77777777" w:rsidR="001C7F6D" w:rsidRPr="004F2118" w:rsidRDefault="001C7F6D" w:rsidP="00EF5CE4">
            <w:pPr>
              <w:pStyle w:val="TAL"/>
            </w:pPr>
            <w:r w:rsidRPr="00AF09CF">
              <w:t>NTT DOCOMO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FEB046B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4F5F83E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A114848" w14:textId="77777777" w:rsidR="001C7F6D" w:rsidRPr="004F2118" w:rsidRDefault="001C7F6D" w:rsidP="00EF5CE4">
            <w:pPr>
              <w:pStyle w:val="TAL"/>
            </w:pPr>
            <w:r w:rsidRPr="004F2118">
              <w:t>Hillier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40ED969" w14:textId="77777777" w:rsidR="001C7F6D" w:rsidRPr="004F2118" w:rsidRDefault="001C7F6D" w:rsidP="00EF5CE4">
            <w:pPr>
              <w:pStyle w:val="TAL"/>
            </w:pPr>
            <w:r w:rsidRPr="004F2118">
              <w:t>Adrian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8B75029" w14:textId="77777777" w:rsidR="001C7F6D" w:rsidRPr="004F2118" w:rsidRDefault="001C7F6D" w:rsidP="00EF5CE4">
            <w:pPr>
              <w:pStyle w:val="TAL"/>
            </w:pPr>
            <w:r w:rsidRPr="00AF09CF">
              <w:t>TTP plc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B8B058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3B79CE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E530A02" w14:textId="77777777" w:rsidR="001C7F6D" w:rsidRPr="004F2118" w:rsidRDefault="001C7F6D" w:rsidP="00EF5CE4">
            <w:pPr>
              <w:pStyle w:val="TAL"/>
            </w:pPr>
            <w:r w:rsidRPr="004F2118">
              <w:t>Hitomi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2B3BC33" w14:textId="77777777" w:rsidR="001C7F6D" w:rsidRPr="004F2118" w:rsidRDefault="001C7F6D" w:rsidP="00EF5CE4">
            <w:pPr>
              <w:pStyle w:val="TAL"/>
            </w:pPr>
            <w:r w:rsidRPr="004F2118">
              <w:t>Shinya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447E9AF" w14:textId="77777777" w:rsidR="001C7F6D" w:rsidRPr="004F2118" w:rsidRDefault="001C7F6D" w:rsidP="00EF5CE4">
            <w:pPr>
              <w:pStyle w:val="TAL"/>
            </w:pPr>
            <w:r w:rsidRPr="00AF09CF">
              <w:t>Murata Manufacturing Co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5DCD3D7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1B5A346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60BDDF4" w14:textId="77777777" w:rsidR="001C7F6D" w:rsidRPr="004F2118" w:rsidRDefault="001C7F6D" w:rsidP="00EF5CE4">
            <w:pPr>
              <w:pStyle w:val="TAL"/>
            </w:pPr>
            <w:r w:rsidRPr="004F2118">
              <w:t>Hofmann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04EB9C7" w14:textId="77777777" w:rsidR="001C7F6D" w:rsidRPr="004F2118" w:rsidRDefault="001C7F6D" w:rsidP="00EF5CE4">
            <w:pPr>
              <w:pStyle w:val="TAL"/>
            </w:pPr>
            <w:r w:rsidRPr="004F2118">
              <w:t>Alexander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739BC7D" w14:textId="77777777" w:rsidR="001C7F6D" w:rsidRPr="004F2118" w:rsidRDefault="001C7F6D" w:rsidP="00EF5CE4">
            <w:pPr>
              <w:pStyle w:val="TAL"/>
            </w:pPr>
            <w:r w:rsidRPr="00AF09CF">
              <w:t>Fraunhofer IIS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D01064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976D59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E99E547" w14:textId="77777777" w:rsidR="001C7F6D" w:rsidRPr="004F2118" w:rsidRDefault="001C7F6D" w:rsidP="00EF5CE4">
            <w:pPr>
              <w:pStyle w:val="TAL"/>
            </w:pPr>
            <w:r w:rsidRPr="004F2118">
              <w:t>Hofmann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0FDD107" w14:textId="77777777" w:rsidR="001C7F6D" w:rsidRPr="004F2118" w:rsidRDefault="001C7F6D" w:rsidP="00EF5CE4">
            <w:pPr>
              <w:pStyle w:val="TAL"/>
            </w:pPr>
            <w:r w:rsidRPr="004F2118">
              <w:t>Juergen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448B350" w14:textId="77777777" w:rsidR="001C7F6D" w:rsidRPr="004F2118" w:rsidRDefault="001C7F6D" w:rsidP="00EF5CE4">
            <w:pPr>
              <w:pStyle w:val="TAL"/>
            </w:pPr>
            <w:r w:rsidRPr="00AF09CF">
              <w:t>Nokia Germany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413DFA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1EFA75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EEDD5BB" w14:textId="77777777" w:rsidR="001C7F6D" w:rsidRPr="004F2118" w:rsidRDefault="001C7F6D" w:rsidP="00EF5CE4">
            <w:pPr>
              <w:pStyle w:val="TAL"/>
            </w:pPr>
            <w:r w:rsidRPr="004F2118">
              <w:t>Hossain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52D3DC6" w14:textId="77777777" w:rsidR="001C7F6D" w:rsidRPr="004F2118" w:rsidRDefault="001C7F6D" w:rsidP="00EF5CE4">
            <w:pPr>
              <w:pStyle w:val="TAL"/>
            </w:pPr>
            <w:r w:rsidRPr="004F2118">
              <w:t>Istiak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3A7C2C7" w14:textId="77777777" w:rsidR="001C7F6D" w:rsidRPr="004F2118" w:rsidRDefault="001C7F6D" w:rsidP="00EF5CE4">
            <w:pPr>
              <w:pStyle w:val="TAL"/>
            </w:pPr>
            <w:r w:rsidRPr="00AF09CF">
              <w:t>Ericsson LM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5E80AB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B067CD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1F43395" w14:textId="77777777" w:rsidR="001C7F6D" w:rsidRPr="004F2118" w:rsidRDefault="001C7F6D" w:rsidP="00EF5CE4">
            <w:pPr>
              <w:pStyle w:val="TAL"/>
            </w:pPr>
            <w:r w:rsidRPr="004F2118">
              <w:t>Hsieh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06BE00D" w14:textId="77777777" w:rsidR="001C7F6D" w:rsidRPr="004F2118" w:rsidRDefault="001C7F6D" w:rsidP="00EF5CE4">
            <w:pPr>
              <w:pStyle w:val="TAL"/>
            </w:pPr>
            <w:r w:rsidRPr="004F2118">
              <w:t>Bo-Han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57F358F" w14:textId="77777777" w:rsidR="001C7F6D" w:rsidRPr="004F2118" w:rsidRDefault="001C7F6D" w:rsidP="00EF5CE4">
            <w:pPr>
              <w:pStyle w:val="TAL"/>
            </w:pPr>
            <w:r w:rsidRPr="00AF09CF">
              <w:t>CHTTL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C36527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A192B5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2EF32D2" w14:textId="77777777" w:rsidR="001C7F6D" w:rsidRPr="004F2118" w:rsidRDefault="001C7F6D" w:rsidP="00EF5CE4">
            <w:pPr>
              <w:pStyle w:val="TAL"/>
            </w:pPr>
            <w:r w:rsidRPr="004F2118">
              <w:t>Hsieh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D7D7469" w14:textId="77777777" w:rsidR="001C7F6D" w:rsidRPr="004F2118" w:rsidRDefault="001C7F6D" w:rsidP="00EF5CE4">
            <w:pPr>
              <w:pStyle w:val="TAL"/>
            </w:pPr>
            <w:r w:rsidRPr="004F2118">
              <w:t>Ming-Yu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0E7BCFC" w14:textId="77777777" w:rsidR="001C7F6D" w:rsidRPr="004F2118" w:rsidRDefault="001C7F6D" w:rsidP="00EF5CE4">
            <w:pPr>
              <w:pStyle w:val="TAL"/>
            </w:pPr>
            <w:r w:rsidRPr="00AF09CF">
              <w:t>Mediatek India Technology Pvt.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549C50C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53CA380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2A145A2" w14:textId="77777777" w:rsidR="001C7F6D" w:rsidRPr="004F2118" w:rsidRDefault="001C7F6D" w:rsidP="00EF5CE4">
            <w:pPr>
              <w:pStyle w:val="TAL"/>
            </w:pPr>
            <w:r w:rsidRPr="004F2118">
              <w:t>Hu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FF93032" w14:textId="77777777" w:rsidR="001C7F6D" w:rsidRPr="004F2118" w:rsidRDefault="001C7F6D" w:rsidP="00EF5CE4">
            <w:pPr>
              <w:pStyle w:val="TAL"/>
            </w:pPr>
            <w:r w:rsidRPr="004F2118">
              <w:t>Roy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5BAA78F" w14:textId="77777777" w:rsidR="001C7F6D" w:rsidRPr="004F2118" w:rsidRDefault="001C7F6D" w:rsidP="00EF5CE4">
            <w:pPr>
              <w:pStyle w:val="TAL"/>
            </w:pPr>
            <w:r w:rsidRPr="00AF09CF">
              <w:t>Chengdu OPPO Mobile Com. corp.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4BAF809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9F768C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FD343D3" w14:textId="77777777" w:rsidR="001C7F6D" w:rsidRPr="004F2118" w:rsidRDefault="001C7F6D" w:rsidP="00EF5CE4">
            <w:pPr>
              <w:pStyle w:val="TAL"/>
            </w:pPr>
            <w:r w:rsidRPr="004F2118">
              <w:t>Hu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6DDB7BD" w14:textId="77777777" w:rsidR="001C7F6D" w:rsidRPr="004F2118" w:rsidRDefault="001C7F6D" w:rsidP="00EF5CE4">
            <w:pPr>
              <w:pStyle w:val="TAL"/>
            </w:pPr>
            <w:r w:rsidRPr="004F2118">
              <w:t>Ziquan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2DEAF70" w14:textId="77777777" w:rsidR="001C7F6D" w:rsidRPr="004F2118" w:rsidRDefault="001C7F6D" w:rsidP="00EF5CE4">
            <w:pPr>
              <w:pStyle w:val="TAL"/>
            </w:pPr>
            <w:r w:rsidRPr="00AF09CF">
              <w:t>Xiaomi Communications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3FD5D76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EAB4E8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37BB697" w14:textId="77777777" w:rsidR="001C7F6D" w:rsidRPr="004F2118" w:rsidRDefault="001C7F6D" w:rsidP="00EF5CE4">
            <w:pPr>
              <w:pStyle w:val="TAL"/>
            </w:pPr>
            <w:r w:rsidRPr="004F2118">
              <w:t>Huang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C18BB4F" w14:textId="77777777" w:rsidR="001C7F6D" w:rsidRPr="004F2118" w:rsidRDefault="001C7F6D" w:rsidP="00EF5CE4">
            <w:pPr>
              <w:pStyle w:val="TAL"/>
            </w:pPr>
            <w:r w:rsidRPr="004F2118">
              <w:t>Chu-Hsiang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BD6BAAA" w14:textId="77777777" w:rsidR="001C7F6D" w:rsidRPr="004F2118" w:rsidRDefault="001C7F6D" w:rsidP="00EF5CE4">
            <w:pPr>
              <w:pStyle w:val="TAL"/>
            </w:pPr>
            <w:r w:rsidRPr="00AF09CF">
              <w:t>Qualcomm communications-France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7C3D41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C06200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CEFFC96" w14:textId="77777777" w:rsidR="001C7F6D" w:rsidRPr="004F2118" w:rsidRDefault="001C7F6D" w:rsidP="00EF5CE4">
            <w:pPr>
              <w:pStyle w:val="TAL"/>
            </w:pPr>
            <w:r w:rsidRPr="004F2118">
              <w:t>Huang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DB9F024" w14:textId="77777777" w:rsidR="001C7F6D" w:rsidRPr="004F2118" w:rsidRDefault="001C7F6D" w:rsidP="00EF5CE4">
            <w:pPr>
              <w:pStyle w:val="TAL"/>
            </w:pPr>
            <w:r w:rsidRPr="004F2118">
              <w:t>Clement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13E7343" w14:textId="77777777" w:rsidR="001C7F6D" w:rsidRPr="004F2118" w:rsidRDefault="001C7F6D" w:rsidP="00EF5CE4">
            <w:pPr>
              <w:pStyle w:val="TAL"/>
            </w:pPr>
            <w:r w:rsidRPr="00AF09CF">
              <w:t>Google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3D8B78A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6256F93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20829F3" w14:textId="77777777" w:rsidR="001C7F6D" w:rsidRPr="004F2118" w:rsidRDefault="001C7F6D" w:rsidP="00EF5CE4">
            <w:pPr>
              <w:pStyle w:val="TAL"/>
            </w:pPr>
            <w:r w:rsidRPr="004F2118">
              <w:t>Huang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E3E34F4" w14:textId="77777777" w:rsidR="001C7F6D" w:rsidRPr="004F2118" w:rsidRDefault="001C7F6D" w:rsidP="00EF5CE4">
            <w:pPr>
              <w:pStyle w:val="TAL"/>
            </w:pPr>
            <w:r w:rsidRPr="004F2118">
              <w:t>Dinhwa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3826123" w14:textId="77777777" w:rsidR="001C7F6D" w:rsidRPr="004F2118" w:rsidRDefault="001C7F6D" w:rsidP="00EF5CE4">
            <w:pPr>
              <w:pStyle w:val="TAL"/>
            </w:pPr>
            <w:r w:rsidRPr="00AF09CF">
              <w:t>MediaTek (Shenzhen)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BD55628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C97C45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DA3DE7E" w14:textId="77777777" w:rsidR="001C7F6D" w:rsidRPr="004F2118" w:rsidRDefault="001C7F6D" w:rsidP="00EF5CE4">
            <w:pPr>
              <w:pStyle w:val="TAL"/>
            </w:pPr>
            <w:r w:rsidRPr="004F2118">
              <w:t>Huang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29B58FF" w14:textId="77777777" w:rsidR="001C7F6D" w:rsidRPr="004F2118" w:rsidRDefault="001C7F6D" w:rsidP="00EF5CE4">
            <w:pPr>
              <w:pStyle w:val="TAL"/>
            </w:pPr>
            <w:r w:rsidRPr="004F2118">
              <w:t>Rui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CB20495" w14:textId="77777777" w:rsidR="001C7F6D" w:rsidRPr="004F2118" w:rsidRDefault="001C7F6D" w:rsidP="00EF5CE4">
            <w:pPr>
              <w:pStyle w:val="TAL"/>
            </w:pPr>
            <w:r w:rsidRPr="00AF09CF">
              <w:t>Intel Corporation (UK)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46688B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CF9656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5546B70" w14:textId="77777777" w:rsidR="001C7F6D" w:rsidRPr="004F2118" w:rsidRDefault="001C7F6D" w:rsidP="00EF5CE4">
            <w:pPr>
              <w:pStyle w:val="TAL"/>
            </w:pPr>
            <w:r w:rsidRPr="004F2118">
              <w:t>Hwang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2AA911D" w14:textId="77777777" w:rsidR="001C7F6D" w:rsidRPr="004F2118" w:rsidRDefault="001C7F6D" w:rsidP="00EF5CE4">
            <w:pPr>
              <w:pStyle w:val="TAL"/>
            </w:pPr>
            <w:r w:rsidRPr="004F2118">
              <w:t>Jin-yup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48DCED2" w14:textId="77777777" w:rsidR="001C7F6D" w:rsidRPr="004F2118" w:rsidRDefault="001C7F6D" w:rsidP="00EF5CE4">
            <w:pPr>
              <w:pStyle w:val="TAL"/>
            </w:pPr>
            <w:r w:rsidRPr="00AF09CF">
              <w:t>LG Electronics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F43F421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4846288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6B45BAB" w14:textId="77777777" w:rsidR="001C7F6D" w:rsidRPr="004F2118" w:rsidRDefault="001C7F6D" w:rsidP="00EF5CE4">
            <w:pPr>
              <w:pStyle w:val="TAL"/>
            </w:pPr>
            <w:r w:rsidRPr="004F2118">
              <w:t>Ikeda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02D5F99" w14:textId="77777777" w:rsidR="001C7F6D" w:rsidRPr="004F2118" w:rsidRDefault="001C7F6D" w:rsidP="00EF5CE4">
            <w:pPr>
              <w:pStyle w:val="TAL"/>
            </w:pPr>
            <w:r w:rsidRPr="004F2118">
              <w:t>Tetsu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7B95E6D" w14:textId="77777777" w:rsidR="001C7F6D" w:rsidRPr="004F2118" w:rsidRDefault="001C7F6D" w:rsidP="00EF5CE4">
            <w:pPr>
              <w:pStyle w:val="TAL"/>
            </w:pPr>
            <w:r w:rsidRPr="00AF09CF">
              <w:t>NEC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D68606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DDA39A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68E95B8" w14:textId="77777777" w:rsidR="001C7F6D" w:rsidRPr="004F2118" w:rsidRDefault="001C7F6D" w:rsidP="00EF5CE4">
            <w:pPr>
              <w:pStyle w:val="TAL"/>
            </w:pPr>
            <w:r w:rsidRPr="004F2118">
              <w:t>Ilic Savoia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7128E48" w14:textId="77777777" w:rsidR="001C7F6D" w:rsidRPr="004F2118" w:rsidRDefault="001C7F6D" w:rsidP="00EF5CE4">
            <w:pPr>
              <w:pStyle w:val="TAL"/>
            </w:pPr>
            <w:r w:rsidRPr="004F2118">
              <w:t>Andjela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DE94336" w14:textId="77777777" w:rsidR="001C7F6D" w:rsidRPr="004F2118" w:rsidRDefault="001C7F6D" w:rsidP="00EF5CE4">
            <w:pPr>
              <w:pStyle w:val="TAL"/>
            </w:pPr>
            <w:r w:rsidRPr="00AF09CF">
              <w:t>Pivotal Commware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8C44D68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214C061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7E21E85" w14:textId="77777777" w:rsidR="001C7F6D" w:rsidRPr="004F2118" w:rsidRDefault="001C7F6D" w:rsidP="00EF5CE4">
            <w:pPr>
              <w:pStyle w:val="TAL"/>
            </w:pPr>
            <w:r w:rsidRPr="004F2118">
              <w:t>Ioffe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8B9BB57" w14:textId="77777777" w:rsidR="001C7F6D" w:rsidRPr="004F2118" w:rsidRDefault="001C7F6D" w:rsidP="00EF5CE4">
            <w:pPr>
              <w:pStyle w:val="TAL"/>
            </w:pPr>
            <w:r w:rsidRPr="004F2118">
              <w:t>Anatoliy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854EF71" w14:textId="77777777" w:rsidR="001C7F6D" w:rsidRPr="004F2118" w:rsidRDefault="001C7F6D" w:rsidP="00EF5CE4">
            <w:pPr>
              <w:pStyle w:val="TAL"/>
            </w:pPr>
            <w:r w:rsidRPr="00AF09CF">
              <w:t>Apple Italia S.R.L.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D729F0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618BBA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C91A64B" w14:textId="77777777" w:rsidR="001C7F6D" w:rsidRPr="004F2118" w:rsidRDefault="001C7F6D" w:rsidP="00EF5CE4">
            <w:pPr>
              <w:pStyle w:val="TAL"/>
            </w:pPr>
            <w:r w:rsidRPr="004F2118">
              <w:t>ISSIALI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AA58F91" w14:textId="77777777" w:rsidR="001C7F6D" w:rsidRPr="004F2118" w:rsidRDefault="001C7F6D" w:rsidP="00EF5CE4">
            <w:pPr>
              <w:pStyle w:val="TAL"/>
            </w:pPr>
            <w:r w:rsidRPr="004F2118">
              <w:t>Khouloud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C81A57D" w14:textId="77777777" w:rsidR="001C7F6D" w:rsidRPr="004F2118" w:rsidRDefault="001C7F6D" w:rsidP="00EF5CE4">
            <w:pPr>
              <w:pStyle w:val="TAL"/>
            </w:pPr>
            <w:r w:rsidRPr="00AF09CF">
              <w:t>Nokia France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4B670F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64148D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DE3BC2D" w14:textId="77777777" w:rsidR="001C7F6D" w:rsidRPr="004F2118" w:rsidRDefault="001C7F6D" w:rsidP="00EF5CE4">
            <w:pPr>
              <w:pStyle w:val="TAL"/>
            </w:pPr>
            <w:r w:rsidRPr="004F2118">
              <w:t>Iyer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4B6E158" w14:textId="77777777" w:rsidR="001C7F6D" w:rsidRPr="004F2118" w:rsidRDefault="001C7F6D" w:rsidP="00EF5CE4">
            <w:pPr>
              <w:pStyle w:val="TAL"/>
            </w:pPr>
            <w:r w:rsidRPr="004F2118">
              <w:t>Sumant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6EF9C06" w14:textId="77777777" w:rsidR="001C7F6D" w:rsidRPr="004F2118" w:rsidRDefault="001C7F6D" w:rsidP="00EF5CE4">
            <w:pPr>
              <w:pStyle w:val="TAL"/>
            </w:pPr>
            <w:r w:rsidRPr="00AF09CF">
              <w:t>Qualcomm India Pvt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1416EB7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5D0CA93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193F203" w14:textId="77777777" w:rsidR="001C7F6D" w:rsidRPr="004F2118" w:rsidRDefault="001C7F6D" w:rsidP="00EF5CE4">
            <w:pPr>
              <w:pStyle w:val="TAL"/>
            </w:pPr>
            <w:r w:rsidRPr="004F2118">
              <w:t>Jafarian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3B846D0" w14:textId="77777777" w:rsidR="001C7F6D" w:rsidRPr="004F2118" w:rsidRDefault="001C7F6D" w:rsidP="00EF5CE4">
            <w:pPr>
              <w:pStyle w:val="TAL"/>
            </w:pPr>
            <w:r w:rsidRPr="004F2118">
              <w:t>Javad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F817EB8" w14:textId="77777777" w:rsidR="001C7F6D" w:rsidRPr="004F2118" w:rsidRDefault="001C7F6D" w:rsidP="00EF5CE4">
            <w:pPr>
              <w:pStyle w:val="TAL"/>
            </w:pPr>
            <w:r w:rsidRPr="00AF09CF">
              <w:t>Bell Mobility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5E7149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AEA6D3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9C5433B" w14:textId="77777777" w:rsidR="001C7F6D" w:rsidRPr="004F2118" w:rsidRDefault="001C7F6D" w:rsidP="00EF5CE4">
            <w:pPr>
              <w:pStyle w:val="TAL"/>
            </w:pPr>
            <w:r w:rsidRPr="004F2118">
              <w:t>Jaffar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FB0FF82" w14:textId="77777777" w:rsidR="001C7F6D" w:rsidRPr="004F2118" w:rsidRDefault="001C7F6D" w:rsidP="00EF5CE4">
            <w:pPr>
              <w:pStyle w:val="TAL"/>
            </w:pPr>
            <w:r w:rsidRPr="004F2118">
              <w:t>Munira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446E63C" w14:textId="77777777" w:rsidR="001C7F6D" w:rsidRPr="004F2118" w:rsidRDefault="001C7F6D" w:rsidP="00EF5CE4">
            <w:pPr>
              <w:pStyle w:val="TAL"/>
            </w:pPr>
            <w:r w:rsidRPr="00AF09CF">
              <w:t>HUGHES Network Systems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EFB54A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1836BF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E6DCBAC" w14:textId="77777777" w:rsidR="001C7F6D" w:rsidRPr="004F2118" w:rsidRDefault="001C7F6D" w:rsidP="00EF5CE4">
            <w:pPr>
              <w:pStyle w:val="TAL"/>
            </w:pPr>
            <w:r w:rsidRPr="004F2118">
              <w:t>Jang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52B71C1" w14:textId="77777777" w:rsidR="001C7F6D" w:rsidRPr="004F2118" w:rsidRDefault="001C7F6D" w:rsidP="00EF5CE4">
            <w:pPr>
              <w:pStyle w:val="TAL"/>
            </w:pPr>
            <w:r w:rsidRPr="004F2118">
              <w:t>Jae Hyuk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EB7E515" w14:textId="77777777" w:rsidR="001C7F6D" w:rsidRPr="004F2118" w:rsidRDefault="001C7F6D" w:rsidP="00EF5CE4">
            <w:pPr>
              <w:pStyle w:val="TAL"/>
            </w:pPr>
            <w:r w:rsidRPr="00AF09CF">
              <w:t>LG Electronics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FDC4D03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05DC666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9D2CB82" w14:textId="77777777" w:rsidR="001C7F6D" w:rsidRPr="004F2118" w:rsidRDefault="001C7F6D" w:rsidP="00EF5CE4">
            <w:pPr>
              <w:pStyle w:val="TAL"/>
            </w:pPr>
            <w:r w:rsidRPr="004F2118">
              <w:t>Jha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6D62B26" w14:textId="77777777" w:rsidR="001C7F6D" w:rsidRPr="004F2118" w:rsidRDefault="001C7F6D" w:rsidP="00EF5CE4">
            <w:pPr>
              <w:pStyle w:val="TAL"/>
            </w:pPr>
            <w:r w:rsidRPr="004F2118">
              <w:t>Vivek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141FA03" w14:textId="77777777" w:rsidR="001C7F6D" w:rsidRPr="004F2118" w:rsidRDefault="001C7F6D" w:rsidP="00EF5CE4">
            <w:pPr>
              <w:pStyle w:val="TAL"/>
            </w:pPr>
            <w:r w:rsidRPr="00AF09CF">
              <w:t>Altiostar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B21418C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0D8E88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350A539" w14:textId="77777777" w:rsidR="001C7F6D" w:rsidRPr="004F2118" w:rsidRDefault="001C7F6D" w:rsidP="00EF5CE4">
            <w:pPr>
              <w:pStyle w:val="TAL"/>
            </w:pPr>
            <w:r w:rsidRPr="004F2118">
              <w:t>Jiang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7DF83EC" w14:textId="77777777" w:rsidR="001C7F6D" w:rsidRPr="004F2118" w:rsidRDefault="001C7F6D" w:rsidP="00EF5CE4">
            <w:pPr>
              <w:pStyle w:val="TAL"/>
            </w:pPr>
            <w:r w:rsidRPr="004F2118">
              <w:t>Shouning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4D4FDA1" w14:textId="77777777" w:rsidR="001C7F6D" w:rsidRPr="004F2118" w:rsidRDefault="001C7F6D" w:rsidP="00EF5CE4">
            <w:pPr>
              <w:pStyle w:val="TAL"/>
            </w:pPr>
            <w:r w:rsidRPr="00AF09CF">
              <w:t>GOHIGH DATA NETWORKS TECH.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A12DDF0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6D2D705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C5C45B2" w14:textId="77777777" w:rsidR="001C7F6D" w:rsidRPr="004F2118" w:rsidRDefault="001C7F6D" w:rsidP="00EF5CE4">
            <w:pPr>
              <w:pStyle w:val="TAL"/>
            </w:pPr>
            <w:r w:rsidRPr="004F2118">
              <w:t>Jin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AEABDA5" w14:textId="77777777" w:rsidR="001C7F6D" w:rsidRPr="004F2118" w:rsidRDefault="001C7F6D" w:rsidP="00EF5CE4">
            <w:pPr>
              <w:pStyle w:val="TAL"/>
            </w:pPr>
            <w:r w:rsidRPr="004F2118">
              <w:t>Yiran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A7A1FB6" w14:textId="77777777" w:rsidR="001C7F6D" w:rsidRPr="004F2118" w:rsidRDefault="001C7F6D" w:rsidP="00EF5CE4">
            <w:pPr>
              <w:pStyle w:val="TAL"/>
            </w:pPr>
            <w:r w:rsidRPr="00AF09CF">
              <w:t>Harman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A1F488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A6943F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33B1CD6" w14:textId="77777777" w:rsidR="001C7F6D" w:rsidRPr="004F2118" w:rsidRDefault="001C7F6D" w:rsidP="00EF5CE4">
            <w:pPr>
              <w:pStyle w:val="TAL"/>
            </w:pPr>
            <w:r w:rsidRPr="004F2118">
              <w:t>Jing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DCDFAD0" w14:textId="77777777" w:rsidR="001C7F6D" w:rsidRPr="004F2118" w:rsidRDefault="001C7F6D" w:rsidP="00EF5CE4">
            <w:pPr>
              <w:pStyle w:val="TAL"/>
            </w:pPr>
            <w:r w:rsidRPr="004F2118">
              <w:t>Xiangwei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21BB277" w14:textId="77777777" w:rsidR="001C7F6D" w:rsidRPr="004F2118" w:rsidRDefault="001C7F6D" w:rsidP="00EF5CE4">
            <w:pPr>
              <w:pStyle w:val="TAL"/>
            </w:pPr>
            <w:r w:rsidRPr="00AF09CF">
              <w:t>ZTE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B9A52D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384E58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3607128" w14:textId="77777777" w:rsidR="001C7F6D" w:rsidRPr="004F2118" w:rsidRDefault="001C7F6D" w:rsidP="00EF5CE4">
            <w:pPr>
              <w:pStyle w:val="TAL"/>
            </w:pPr>
            <w:r w:rsidRPr="004F2118">
              <w:t>Kang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5E1E7FE" w14:textId="77777777" w:rsidR="001C7F6D" w:rsidRPr="004F2118" w:rsidRDefault="001C7F6D" w:rsidP="00EF5CE4">
            <w:pPr>
              <w:pStyle w:val="TAL"/>
            </w:pPr>
            <w:r w:rsidRPr="004F2118">
              <w:t>Ting-Wei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68DDAA8" w14:textId="77777777" w:rsidR="001C7F6D" w:rsidRPr="004F2118" w:rsidRDefault="001C7F6D" w:rsidP="00EF5CE4">
            <w:pPr>
              <w:pStyle w:val="TAL"/>
            </w:pPr>
            <w:r w:rsidRPr="00AF09CF">
              <w:t>MediaTek Beijing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B0A41A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4FF6F7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C673C3F" w14:textId="77777777" w:rsidR="001C7F6D" w:rsidRPr="004F2118" w:rsidRDefault="001C7F6D" w:rsidP="00EF5CE4">
            <w:pPr>
              <w:pStyle w:val="TAL"/>
            </w:pPr>
            <w:r w:rsidRPr="004F2118">
              <w:t>Karajani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F7F178E" w14:textId="77777777" w:rsidR="001C7F6D" w:rsidRPr="004F2118" w:rsidRDefault="001C7F6D" w:rsidP="00EF5CE4">
            <w:pPr>
              <w:pStyle w:val="TAL"/>
            </w:pPr>
            <w:r w:rsidRPr="004F2118">
              <w:t>Bledar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9B74DD2" w14:textId="77777777" w:rsidR="001C7F6D" w:rsidRPr="004F2118" w:rsidRDefault="001C7F6D" w:rsidP="00EF5CE4">
            <w:pPr>
              <w:pStyle w:val="TAL"/>
            </w:pPr>
            <w:r w:rsidRPr="00AF09CF">
              <w:t>ROHDE &amp; SCHWARZ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83143B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0CCDF2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663F39B" w14:textId="77777777" w:rsidR="001C7F6D" w:rsidRPr="004F2118" w:rsidRDefault="001C7F6D" w:rsidP="00EF5CE4">
            <w:pPr>
              <w:pStyle w:val="TAL"/>
            </w:pPr>
            <w:r w:rsidRPr="004F2118">
              <w:t>Kazmi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385772C" w14:textId="77777777" w:rsidR="001C7F6D" w:rsidRPr="004F2118" w:rsidRDefault="001C7F6D" w:rsidP="00EF5CE4">
            <w:pPr>
              <w:pStyle w:val="TAL"/>
            </w:pPr>
            <w:r w:rsidRPr="004F2118">
              <w:t>Muhammad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239A21C" w14:textId="77777777" w:rsidR="001C7F6D" w:rsidRPr="004F2118" w:rsidRDefault="001C7F6D" w:rsidP="00EF5CE4">
            <w:pPr>
              <w:pStyle w:val="TAL"/>
            </w:pPr>
            <w:r w:rsidRPr="00AF09CF">
              <w:t>Nanjing Ericsson Panda Com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80CDED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BC1BF9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E9AA6BA" w14:textId="77777777" w:rsidR="001C7F6D" w:rsidRPr="004F2118" w:rsidRDefault="001C7F6D" w:rsidP="00EF5CE4">
            <w:pPr>
              <w:pStyle w:val="TAL"/>
            </w:pPr>
            <w:r w:rsidRPr="004F2118">
              <w:t>Ketheesan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FAFE31" w14:textId="77777777" w:rsidR="001C7F6D" w:rsidRPr="004F2118" w:rsidRDefault="001C7F6D" w:rsidP="00EF5CE4">
            <w:pPr>
              <w:pStyle w:val="TAL"/>
            </w:pPr>
            <w:r w:rsidRPr="004F2118">
              <w:t>Kethees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0F688BA" w14:textId="77777777" w:rsidR="001C7F6D" w:rsidRPr="004F2118" w:rsidRDefault="001C7F6D" w:rsidP="00EF5CE4">
            <w:pPr>
              <w:pStyle w:val="TAL"/>
            </w:pPr>
            <w:r w:rsidRPr="00AF09CF">
              <w:t>Puloli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CE802D7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081E5C7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2DF89ED" w14:textId="77777777" w:rsidR="001C7F6D" w:rsidRPr="004F2118" w:rsidRDefault="001C7F6D" w:rsidP="00EF5CE4">
            <w:pPr>
              <w:pStyle w:val="TAL"/>
            </w:pPr>
            <w:r w:rsidRPr="004F2118">
              <w:t>Khalifa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4BB17EC" w14:textId="77777777" w:rsidR="001C7F6D" w:rsidRPr="004F2118" w:rsidRDefault="001C7F6D" w:rsidP="00EF5CE4">
            <w:pPr>
              <w:pStyle w:val="TAL"/>
            </w:pPr>
            <w:r w:rsidRPr="004F2118">
              <w:t>Ebraam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89195DE" w14:textId="77777777" w:rsidR="001C7F6D" w:rsidRPr="004F2118" w:rsidRDefault="001C7F6D" w:rsidP="00EF5CE4">
            <w:pPr>
              <w:pStyle w:val="TAL"/>
            </w:pPr>
            <w:r w:rsidRPr="00AF09CF">
              <w:t>Qualcomm CDMA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42F5D6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54E491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FCEB965" w14:textId="77777777" w:rsidR="001C7F6D" w:rsidRPr="004F2118" w:rsidRDefault="001C7F6D" w:rsidP="00EF5CE4">
            <w:pPr>
              <w:pStyle w:val="TAL"/>
            </w:pPr>
            <w:r w:rsidRPr="004F2118">
              <w:t>Khoryaev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8AB21F3" w14:textId="77777777" w:rsidR="001C7F6D" w:rsidRPr="004F2118" w:rsidRDefault="001C7F6D" w:rsidP="00EF5CE4">
            <w:pPr>
              <w:pStyle w:val="TAL"/>
            </w:pPr>
            <w:r w:rsidRPr="004F2118">
              <w:t>Alexey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8421AFB" w14:textId="77777777" w:rsidR="001C7F6D" w:rsidRPr="004F2118" w:rsidRDefault="001C7F6D" w:rsidP="00EF5CE4">
            <w:pPr>
              <w:pStyle w:val="TAL"/>
            </w:pPr>
            <w:r w:rsidRPr="00AF09CF">
              <w:t>Intel Technology Poland SP Zoo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B11CF6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84FD4E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75679FA" w14:textId="77777777" w:rsidR="001C7F6D" w:rsidRPr="004F2118" w:rsidRDefault="001C7F6D" w:rsidP="00EF5CE4">
            <w:pPr>
              <w:pStyle w:val="TAL"/>
            </w:pPr>
            <w:r w:rsidRPr="004F2118">
              <w:t>Kibutu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B92535E" w14:textId="77777777" w:rsidR="001C7F6D" w:rsidRPr="004F2118" w:rsidRDefault="001C7F6D" w:rsidP="00EF5CE4">
            <w:pPr>
              <w:pStyle w:val="TAL"/>
            </w:pPr>
            <w:r w:rsidRPr="004F2118">
              <w:t>Peter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7953E67" w14:textId="77777777" w:rsidR="001C7F6D" w:rsidRPr="004F2118" w:rsidRDefault="001C7F6D" w:rsidP="00EF5CE4">
            <w:pPr>
              <w:pStyle w:val="TAL"/>
            </w:pPr>
            <w:r w:rsidRPr="00AF09CF">
              <w:t>Omnispace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387B5A1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240D30D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9A68B16" w14:textId="77777777" w:rsidR="001C7F6D" w:rsidRPr="004F2118" w:rsidRDefault="001C7F6D" w:rsidP="00EF5CE4">
            <w:pPr>
              <w:pStyle w:val="TAL"/>
            </w:pPr>
            <w:r w:rsidRPr="004F2118">
              <w:t>Kihara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532B28B" w14:textId="77777777" w:rsidR="001C7F6D" w:rsidRPr="004F2118" w:rsidRDefault="001C7F6D" w:rsidP="00EF5CE4">
            <w:pPr>
              <w:pStyle w:val="TAL"/>
            </w:pPr>
            <w:r w:rsidRPr="004F2118">
              <w:t>Kenichi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4F85962" w14:textId="77777777" w:rsidR="001C7F6D" w:rsidRPr="004F2118" w:rsidRDefault="001C7F6D" w:rsidP="00EF5CE4">
            <w:pPr>
              <w:pStyle w:val="TAL"/>
            </w:pPr>
            <w:r w:rsidRPr="00AF09CF">
              <w:t>SoftBank Corp.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689EB1A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280E42C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9188832" w14:textId="77777777" w:rsidR="001C7F6D" w:rsidRPr="004F2118" w:rsidRDefault="001C7F6D" w:rsidP="00EF5CE4">
            <w:pPr>
              <w:pStyle w:val="TAL"/>
            </w:pPr>
            <w:r w:rsidRPr="004F2118">
              <w:t>Kim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D2DADF2" w14:textId="77777777" w:rsidR="001C7F6D" w:rsidRPr="004F2118" w:rsidRDefault="001C7F6D" w:rsidP="00EF5CE4">
            <w:pPr>
              <w:pStyle w:val="TAL"/>
            </w:pPr>
            <w:r w:rsidRPr="004F2118">
              <w:t>Jiwoo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C76F734" w14:textId="77777777" w:rsidR="001C7F6D" w:rsidRPr="004F2118" w:rsidRDefault="001C7F6D" w:rsidP="00EF5CE4">
            <w:pPr>
              <w:pStyle w:val="TAL"/>
            </w:pPr>
            <w:r w:rsidRPr="00AF09CF">
              <w:t>Facebook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AF65B0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1B607D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623B696" w14:textId="77777777" w:rsidR="001C7F6D" w:rsidRPr="004F2118" w:rsidRDefault="001C7F6D" w:rsidP="00EF5CE4">
            <w:pPr>
              <w:pStyle w:val="TAL"/>
            </w:pPr>
            <w:r w:rsidRPr="004F2118">
              <w:t>Kim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320757A" w14:textId="77777777" w:rsidR="001C7F6D" w:rsidRPr="004F2118" w:rsidRDefault="001C7F6D" w:rsidP="00EF5CE4">
            <w:pPr>
              <w:pStyle w:val="TAL"/>
            </w:pPr>
            <w:r w:rsidRPr="004F2118">
              <w:t>Joonwoong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F47B31E" w14:textId="77777777" w:rsidR="001C7F6D" w:rsidRPr="004F2118" w:rsidRDefault="001C7F6D" w:rsidP="00EF5CE4">
            <w:pPr>
              <w:pStyle w:val="TAL"/>
            </w:pPr>
            <w:r w:rsidRPr="00AF09CF">
              <w:t>SK Telecom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CAF7205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781B5A4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F580E77" w14:textId="77777777" w:rsidR="001C7F6D" w:rsidRPr="004F2118" w:rsidRDefault="001C7F6D" w:rsidP="00EF5CE4">
            <w:pPr>
              <w:pStyle w:val="TAL"/>
            </w:pPr>
            <w:r w:rsidRPr="004F2118">
              <w:t>KIM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02F9DA9" w14:textId="77777777" w:rsidR="001C7F6D" w:rsidRPr="004F2118" w:rsidRDefault="001C7F6D" w:rsidP="00EF5CE4">
            <w:pPr>
              <w:pStyle w:val="TAL"/>
            </w:pPr>
            <w:r w:rsidRPr="004F2118">
              <w:t>Taekhoon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DC0193D" w14:textId="77777777" w:rsidR="001C7F6D" w:rsidRPr="004F2118" w:rsidRDefault="001C7F6D" w:rsidP="00EF5CE4">
            <w:pPr>
              <w:pStyle w:val="TAL"/>
            </w:pPr>
            <w:r w:rsidRPr="00AF09CF">
              <w:t>Samsung Research America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D94FF85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100B0B4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C63EC4D" w14:textId="77777777" w:rsidR="001C7F6D" w:rsidRPr="004F2118" w:rsidRDefault="001C7F6D" w:rsidP="00EF5CE4">
            <w:pPr>
              <w:pStyle w:val="TAL"/>
            </w:pPr>
            <w:r w:rsidRPr="004F2118">
              <w:t>Kim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06D25F5" w14:textId="77777777" w:rsidR="001C7F6D" w:rsidRPr="004F2118" w:rsidRDefault="001C7F6D" w:rsidP="00EF5CE4">
            <w:pPr>
              <w:pStyle w:val="TAL"/>
            </w:pPr>
            <w:r w:rsidRPr="004F2118">
              <w:t>Young Ryoul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655F5A1" w14:textId="77777777" w:rsidR="001C7F6D" w:rsidRPr="004F2118" w:rsidRDefault="001C7F6D" w:rsidP="00EF5CE4">
            <w:pPr>
              <w:pStyle w:val="TAL"/>
            </w:pPr>
            <w:r w:rsidRPr="00AF09CF">
              <w:t>TIA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ABD0239" w14:textId="77777777" w:rsidR="001C7F6D" w:rsidRPr="004F2118" w:rsidRDefault="001C7F6D" w:rsidP="00EF5CE4">
            <w:pPr>
              <w:pStyle w:val="TAL"/>
            </w:pPr>
            <w:r w:rsidRPr="004F2118">
              <w:t>3GPPOSERV (ETSI)</w:t>
            </w:r>
          </w:p>
        </w:tc>
      </w:tr>
      <w:tr w:rsidR="001C7F6D" w:rsidRPr="004F2118" w14:paraId="0297C18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2BCF3C5" w14:textId="77777777" w:rsidR="001C7F6D" w:rsidRPr="004F2118" w:rsidRDefault="001C7F6D" w:rsidP="00EF5CE4">
            <w:pPr>
              <w:pStyle w:val="TAL"/>
            </w:pPr>
            <w:r w:rsidRPr="004F2118">
              <w:t>Kim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5E096E4" w14:textId="77777777" w:rsidR="001C7F6D" w:rsidRPr="004F2118" w:rsidRDefault="001C7F6D" w:rsidP="00EF5CE4">
            <w:pPr>
              <w:pStyle w:val="TAL"/>
            </w:pPr>
            <w:r w:rsidRPr="004F2118">
              <w:t>Yunsung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409B039" w14:textId="77777777" w:rsidR="001C7F6D" w:rsidRPr="004F2118" w:rsidRDefault="001C7F6D" w:rsidP="00EF5CE4">
            <w:pPr>
              <w:pStyle w:val="TAL"/>
            </w:pPr>
            <w:r w:rsidRPr="00AF09CF">
              <w:t>LG Uplus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2BA5D3D" w14:textId="77777777" w:rsidR="001C7F6D" w:rsidRPr="004F2118" w:rsidRDefault="001C7F6D" w:rsidP="00EF5CE4">
            <w:pPr>
              <w:pStyle w:val="TAL"/>
            </w:pPr>
            <w:r w:rsidRPr="004F2118">
              <w:t>3GPPMEMBER (TTC)</w:t>
            </w:r>
          </w:p>
        </w:tc>
      </w:tr>
      <w:tr w:rsidR="001C7F6D" w:rsidRPr="004F2118" w14:paraId="1550D80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2E8461E" w14:textId="77777777" w:rsidR="001C7F6D" w:rsidRPr="004F2118" w:rsidRDefault="001C7F6D" w:rsidP="00EF5CE4">
            <w:pPr>
              <w:pStyle w:val="TAL"/>
            </w:pPr>
            <w:r w:rsidRPr="004F2118">
              <w:t>Kitagawa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3D699DB" w14:textId="77777777" w:rsidR="001C7F6D" w:rsidRPr="004F2118" w:rsidRDefault="001C7F6D" w:rsidP="00EF5CE4">
            <w:pPr>
              <w:pStyle w:val="TAL"/>
            </w:pPr>
            <w:r w:rsidRPr="004F2118">
              <w:t>Ryu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AD956CE" w14:textId="77777777" w:rsidR="001C7F6D" w:rsidRPr="004F2118" w:rsidRDefault="001C7F6D" w:rsidP="00EF5CE4">
            <w:pPr>
              <w:pStyle w:val="TAL"/>
            </w:pPr>
            <w:r w:rsidRPr="00AF09CF">
              <w:t>NTT DOCOMO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EE3D435" w14:textId="77777777" w:rsidR="001C7F6D" w:rsidRPr="004F2118" w:rsidRDefault="001C7F6D" w:rsidP="00EF5CE4">
            <w:pPr>
              <w:pStyle w:val="TAL"/>
            </w:pPr>
            <w:r w:rsidRPr="004F2118">
              <w:t>3GPPMEMBER (TTC)</w:t>
            </w:r>
          </w:p>
        </w:tc>
      </w:tr>
      <w:tr w:rsidR="001C7F6D" w:rsidRPr="004F2118" w14:paraId="731D47F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97BAE00" w14:textId="77777777" w:rsidR="001C7F6D" w:rsidRPr="004F2118" w:rsidRDefault="001C7F6D" w:rsidP="00EF5CE4">
            <w:pPr>
              <w:pStyle w:val="TAL"/>
            </w:pPr>
            <w:r w:rsidRPr="004F2118">
              <w:t>Kobayashi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8CF17B4" w14:textId="77777777" w:rsidR="001C7F6D" w:rsidRPr="004F2118" w:rsidRDefault="001C7F6D" w:rsidP="00EF5CE4">
            <w:pPr>
              <w:pStyle w:val="TAL"/>
            </w:pPr>
            <w:r w:rsidRPr="004F2118">
              <w:t>Ryosuke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BCD4F33" w14:textId="77777777" w:rsidR="001C7F6D" w:rsidRPr="004F2118" w:rsidRDefault="001C7F6D" w:rsidP="00EF5CE4">
            <w:pPr>
              <w:pStyle w:val="TAL"/>
            </w:pPr>
            <w:r w:rsidRPr="00AF09CF">
              <w:t>Fujitsu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E642647" w14:textId="77777777" w:rsidR="001C7F6D" w:rsidRPr="004F2118" w:rsidRDefault="001C7F6D" w:rsidP="00EF5CE4">
            <w:pPr>
              <w:pStyle w:val="TAL"/>
            </w:pPr>
            <w:r w:rsidRPr="004F2118">
              <w:t>3GPPMEMBER (TTC)</w:t>
            </w:r>
          </w:p>
        </w:tc>
      </w:tr>
      <w:tr w:rsidR="001C7F6D" w:rsidRPr="004F2118" w14:paraId="24DB73C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55E7DDC" w14:textId="77777777" w:rsidR="001C7F6D" w:rsidRPr="004F2118" w:rsidRDefault="001C7F6D" w:rsidP="00EF5CE4">
            <w:pPr>
              <w:pStyle w:val="TAL"/>
            </w:pPr>
            <w:r w:rsidRPr="004F2118">
              <w:t>Kong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50F4480" w14:textId="77777777" w:rsidR="001C7F6D" w:rsidRPr="004F2118" w:rsidRDefault="001C7F6D" w:rsidP="00EF5CE4">
            <w:pPr>
              <w:pStyle w:val="TAL"/>
            </w:pPr>
            <w:r w:rsidRPr="004F2118">
              <w:t>Lingyu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5C3CBB3" w14:textId="77777777" w:rsidR="001C7F6D" w:rsidRPr="004F2118" w:rsidRDefault="001C7F6D" w:rsidP="00EF5CE4">
            <w:pPr>
              <w:pStyle w:val="TAL"/>
            </w:pPr>
            <w:r w:rsidRPr="00AF09CF">
              <w:t>HiSilicon Technologies Co.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36A6CC5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02B09C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1F51ADF" w14:textId="77777777" w:rsidR="001C7F6D" w:rsidRPr="004F2118" w:rsidRDefault="001C7F6D" w:rsidP="00EF5CE4">
            <w:pPr>
              <w:pStyle w:val="TAL"/>
            </w:pPr>
            <w:r w:rsidRPr="004F2118">
              <w:t>Kuo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3148960" w14:textId="77777777" w:rsidR="001C7F6D" w:rsidRPr="004F2118" w:rsidRDefault="001C7F6D" w:rsidP="00EF5CE4">
            <w:pPr>
              <w:pStyle w:val="TAL"/>
            </w:pPr>
            <w:r w:rsidRPr="004F2118">
              <w:t>Chun-ming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5E6C95E" w14:textId="77777777" w:rsidR="001C7F6D" w:rsidRPr="004F2118" w:rsidRDefault="001C7F6D" w:rsidP="00EF5CE4">
            <w:pPr>
              <w:pStyle w:val="TAL"/>
            </w:pPr>
            <w:r w:rsidRPr="00AF09CF">
              <w:t>MediaTek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1C7FC6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B0DE44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E231BFD" w14:textId="77777777" w:rsidR="001C7F6D" w:rsidRPr="004F2118" w:rsidRDefault="001C7F6D" w:rsidP="00EF5CE4">
            <w:pPr>
              <w:pStyle w:val="TAL"/>
            </w:pPr>
            <w:r w:rsidRPr="004F2118">
              <w:t>Kuusisto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3F5AD0D" w14:textId="77777777" w:rsidR="001C7F6D" w:rsidRPr="004F2118" w:rsidRDefault="001C7F6D" w:rsidP="00EF5CE4">
            <w:pPr>
              <w:pStyle w:val="TAL"/>
            </w:pPr>
            <w:r w:rsidRPr="004F2118">
              <w:t>Jussi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2FC942E" w14:textId="77777777" w:rsidR="001C7F6D" w:rsidRPr="004F2118" w:rsidRDefault="001C7F6D" w:rsidP="00EF5CE4">
            <w:pPr>
              <w:pStyle w:val="TAL"/>
            </w:pPr>
            <w:r w:rsidRPr="00AF09CF">
              <w:t>Dish Network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ECD74FD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018C7C1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EFC4860" w14:textId="77777777" w:rsidR="001C7F6D" w:rsidRPr="004F2118" w:rsidRDefault="001C7F6D" w:rsidP="00EF5CE4">
            <w:pPr>
              <w:pStyle w:val="TAL"/>
            </w:pPr>
            <w:r w:rsidRPr="004F2118">
              <w:t>Kybett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F713BA7" w14:textId="77777777" w:rsidR="001C7F6D" w:rsidRPr="004F2118" w:rsidRDefault="001C7F6D" w:rsidP="00EF5CE4">
            <w:pPr>
              <w:pStyle w:val="TAL"/>
            </w:pPr>
            <w:r w:rsidRPr="004F2118">
              <w:t>Richard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60A5906" w14:textId="77777777" w:rsidR="001C7F6D" w:rsidRPr="004F2118" w:rsidRDefault="001C7F6D" w:rsidP="00EF5CE4">
            <w:pPr>
              <w:pStyle w:val="TAL"/>
            </w:pPr>
            <w:r w:rsidRPr="00AF09CF">
              <w:t>Huawei Tech.(UK) Co..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6060F7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F6C27E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8022E5" w14:textId="77777777" w:rsidR="001C7F6D" w:rsidRPr="004F2118" w:rsidRDefault="001C7F6D" w:rsidP="00EF5CE4">
            <w:pPr>
              <w:pStyle w:val="TAL"/>
            </w:pPr>
            <w:r w:rsidRPr="004F2118">
              <w:t>Lahteensuo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FC75DB2" w14:textId="77777777" w:rsidR="001C7F6D" w:rsidRPr="004F2118" w:rsidRDefault="001C7F6D" w:rsidP="00EF5CE4">
            <w:pPr>
              <w:pStyle w:val="TAL"/>
            </w:pPr>
            <w:r w:rsidRPr="004F2118">
              <w:t>Toni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E6244F9" w14:textId="77777777" w:rsidR="001C7F6D" w:rsidRPr="004F2118" w:rsidRDefault="001C7F6D" w:rsidP="00EF5CE4">
            <w:pPr>
              <w:pStyle w:val="TAL"/>
            </w:pPr>
            <w:r w:rsidRPr="00AF09CF">
              <w:t>Nokia Hungary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AFCCDB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DF71A0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34323D4" w14:textId="77777777" w:rsidR="001C7F6D" w:rsidRPr="004F2118" w:rsidRDefault="001C7F6D" w:rsidP="00EF5CE4">
            <w:pPr>
              <w:pStyle w:val="TAL"/>
            </w:pPr>
            <w:r w:rsidRPr="004F2118">
              <w:t>Larsson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1C2593B" w14:textId="77777777" w:rsidR="001C7F6D" w:rsidRPr="004F2118" w:rsidRDefault="001C7F6D" w:rsidP="00EF5CE4">
            <w:pPr>
              <w:pStyle w:val="TAL"/>
            </w:pPr>
            <w:r w:rsidRPr="004F2118">
              <w:t>Magnus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7E5DE69" w14:textId="77777777" w:rsidR="001C7F6D" w:rsidRPr="004F2118" w:rsidRDefault="001C7F6D" w:rsidP="00EF5CE4">
            <w:pPr>
              <w:pStyle w:val="TAL"/>
            </w:pPr>
            <w:r w:rsidRPr="00AF09CF">
              <w:t>Oy LM Ericsson 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89241E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82AF00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BAD5F19" w14:textId="77777777" w:rsidR="001C7F6D" w:rsidRPr="004F2118" w:rsidRDefault="001C7F6D" w:rsidP="00EF5CE4">
            <w:pPr>
              <w:pStyle w:val="TAL"/>
            </w:pPr>
            <w:r w:rsidRPr="004F2118">
              <w:t>Leather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526078B" w14:textId="77777777" w:rsidR="001C7F6D" w:rsidRPr="004F2118" w:rsidRDefault="001C7F6D" w:rsidP="00EF5CE4">
            <w:pPr>
              <w:pStyle w:val="TAL"/>
            </w:pPr>
            <w:r w:rsidRPr="004F2118">
              <w:t>Paul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EFC2196" w14:textId="77777777" w:rsidR="001C7F6D" w:rsidRPr="004F2118" w:rsidRDefault="001C7F6D" w:rsidP="00EF5CE4">
            <w:pPr>
              <w:pStyle w:val="TAL"/>
            </w:pPr>
            <w:r w:rsidRPr="00AF09CF">
              <w:t>HUGHES Network Systems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9A132E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8E94AD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2483A01" w14:textId="77777777" w:rsidR="001C7F6D" w:rsidRPr="004F2118" w:rsidRDefault="001C7F6D" w:rsidP="00EF5CE4">
            <w:pPr>
              <w:pStyle w:val="TAL"/>
            </w:pPr>
            <w:r w:rsidRPr="004F2118">
              <w:t>Lee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7E607F1" w14:textId="77777777" w:rsidR="001C7F6D" w:rsidRPr="004F2118" w:rsidRDefault="001C7F6D" w:rsidP="00EF5CE4">
            <w:pPr>
              <w:pStyle w:val="TAL"/>
            </w:pPr>
            <w:r w:rsidRPr="004F2118">
              <w:t>Daewon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ECB5847" w14:textId="77777777" w:rsidR="001C7F6D" w:rsidRPr="004F2118" w:rsidRDefault="001C7F6D" w:rsidP="00EF5CE4">
            <w:pPr>
              <w:pStyle w:val="TAL"/>
            </w:pPr>
            <w:r w:rsidRPr="00AF09CF">
              <w:t>Intel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A0690AF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2B751CE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8E8D599" w14:textId="77777777" w:rsidR="001C7F6D" w:rsidRPr="004F2118" w:rsidRDefault="001C7F6D" w:rsidP="00EF5CE4">
            <w:pPr>
              <w:pStyle w:val="TAL"/>
            </w:pPr>
            <w:r w:rsidRPr="004F2118">
              <w:t>Lee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75730F6" w14:textId="77777777" w:rsidR="001C7F6D" w:rsidRPr="004F2118" w:rsidRDefault="001C7F6D" w:rsidP="00EF5CE4">
            <w:pPr>
              <w:pStyle w:val="TAL"/>
            </w:pPr>
            <w:r w:rsidRPr="004F2118">
              <w:t>Jae Seung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6FE3A29" w14:textId="77777777" w:rsidR="001C7F6D" w:rsidRPr="004F2118" w:rsidRDefault="001C7F6D" w:rsidP="00EF5CE4">
            <w:pPr>
              <w:pStyle w:val="TAL"/>
            </w:pPr>
            <w:r w:rsidRPr="00AF09CF">
              <w:t>ETRI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20A2D36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1946E83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6E28ACE" w14:textId="77777777" w:rsidR="001C7F6D" w:rsidRPr="004F2118" w:rsidRDefault="001C7F6D" w:rsidP="00EF5CE4">
            <w:pPr>
              <w:pStyle w:val="TAL"/>
            </w:pPr>
            <w:r w:rsidRPr="004F2118">
              <w:t>Lee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BF3E636" w14:textId="77777777" w:rsidR="001C7F6D" w:rsidRPr="004F2118" w:rsidRDefault="001C7F6D" w:rsidP="00EF5CE4">
            <w:pPr>
              <w:pStyle w:val="TAL"/>
            </w:pPr>
            <w:r w:rsidRPr="004F2118">
              <w:t>Jeongheum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6D39C9A" w14:textId="77777777" w:rsidR="001C7F6D" w:rsidRPr="004F2118" w:rsidRDefault="001C7F6D" w:rsidP="00EF5CE4">
            <w:pPr>
              <w:pStyle w:val="TAL"/>
            </w:pPr>
            <w:r w:rsidRPr="00AF09CF">
              <w:t>Samsung Electronics Romania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F2BAAD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3F0801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046FFC3" w14:textId="77777777" w:rsidR="001C7F6D" w:rsidRPr="004F2118" w:rsidRDefault="001C7F6D" w:rsidP="00EF5CE4">
            <w:pPr>
              <w:pStyle w:val="TAL"/>
            </w:pPr>
            <w:r w:rsidRPr="004F2118">
              <w:t>Lee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ECEB2C2" w14:textId="77777777" w:rsidR="001C7F6D" w:rsidRPr="004F2118" w:rsidRDefault="001C7F6D" w:rsidP="00EF5CE4">
            <w:pPr>
              <w:pStyle w:val="TAL"/>
            </w:pPr>
            <w:r w:rsidRPr="004F2118">
              <w:t>Junghoon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AAC8AED" w14:textId="77777777" w:rsidR="001C7F6D" w:rsidRPr="004F2118" w:rsidRDefault="001C7F6D" w:rsidP="00EF5CE4">
            <w:pPr>
              <w:pStyle w:val="TAL"/>
            </w:pPr>
            <w:r w:rsidRPr="00AF09CF">
              <w:t>ETRI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85A86C1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734DAC1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C6ED46F" w14:textId="77777777" w:rsidR="001C7F6D" w:rsidRPr="004F2118" w:rsidRDefault="001C7F6D" w:rsidP="00EF5CE4">
            <w:pPr>
              <w:pStyle w:val="TAL"/>
            </w:pPr>
            <w:r w:rsidRPr="004F2118">
              <w:t>Lee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2D89D9C" w14:textId="77777777" w:rsidR="001C7F6D" w:rsidRPr="004F2118" w:rsidRDefault="001C7F6D" w:rsidP="00EF5CE4">
            <w:pPr>
              <w:pStyle w:val="TAL"/>
            </w:pPr>
            <w:r w:rsidRPr="004F2118">
              <w:t>Sang-wook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B234A1C" w14:textId="77777777" w:rsidR="001C7F6D" w:rsidRPr="004F2118" w:rsidRDefault="001C7F6D" w:rsidP="00EF5CE4">
            <w:pPr>
              <w:pStyle w:val="TAL"/>
            </w:pPr>
            <w:r w:rsidRPr="00AF09CF">
              <w:t>LG Electronics Deutschland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3DEBEE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F8D956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D07702" w14:textId="77777777" w:rsidR="001C7F6D" w:rsidRPr="004F2118" w:rsidRDefault="001C7F6D" w:rsidP="00EF5CE4">
            <w:pPr>
              <w:pStyle w:val="TAL"/>
            </w:pPr>
            <w:r w:rsidRPr="004F2118">
              <w:t>Lee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9722A1F" w14:textId="77777777" w:rsidR="001C7F6D" w:rsidRPr="004F2118" w:rsidRDefault="001C7F6D" w:rsidP="00EF5CE4">
            <w:pPr>
              <w:pStyle w:val="TAL"/>
            </w:pPr>
            <w:r w:rsidRPr="004F2118">
              <w:t>Young-Taek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BC6A90D" w14:textId="77777777" w:rsidR="001C7F6D" w:rsidRPr="004F2118" w:rsidRDefault="001C7F6D" w:rsidP="00EF5CE4">
            <w:pPr>
              <w:pStyle w:val="TAL"/>
            </w:pPr>
            <w:r w:rsidRPr="00AF09CF">
              <w:t>Murata Manufacturing Co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F501DA2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0F2D363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5A8C005" w14:textId="77777777" w:rsidR="001C7F6D" w:rsidRPr="004F2118" w:rsidRDefault="001C7F6D" w:rsidP="00EF5CE4">
            <w:pPr>
              <w:pStyle w:val="TAL"/>
            </w:pPr>
            <w:r w:rsidRPr="004F2118">
              <w:t>Lehne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5DB5D7B" w14:textId="77777777" w:rsidR="001C7F6D" w:rsidRPr="004F2118" w:rsidRDefault="001C7F6D" w:rsidP="00EF5CE4">
            <w:pPr>
              <w:pStyle w:val="TAL"/>
            </w:pPr>
            <w:r w:rsidRPr="004F2118">
              <w:t>Mark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B9DED1C" w14:textId="77777777" w:rsidR="001C7F6D" w:rsidRPr="004F2118" w:rsidRDefault="001C7F6D" w:rsidP="00EF5CE4">
            <w:pPr>
              <w:pStyle w:val="TAL"/>
            </w:pPr>
            <w:r w:rsidRPr="00AF09CF">
              <w:t>Intel Finland Oy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49E1235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E8DAEC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48600AC" w14:textId="77777777" w:rsidR="001C7F6D" w:rsidRPr="004F2118" w:rsidRDefault="001C7F6D" w:rsidP="00EF5CE4">
            <w:pPr>
              <w:pStyle w:val="TAL"/>
            </w:pPr>
            <w:r w:rsidRPr="004F2118">
              <w:t>Lehtinen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3D4A9C4" w14:textId="77777777" w:rsidR="001C7F6D" w:rsidRPr="004F2118" w:rsidRDefault="001C7F6D" w:rsidP="00EF5CE4">
            <w:pPr>
              <w:pStyle w:val="TAL"/>
            </w:pPr>
            <w:r w:rsidRPr="004F2118">
              <w:t>Vesa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0819189" w14:textId="77777777" w:rsidR="001C7F6D" w:rsidRPr="004F2118" w:rsidRDefault="001C7F6D" w:rsidP="00EF5CE4">
            <w:pPr>
              <w:pStyle w:val="TAL"/>
            </w:pPr>
            <w:r w:rsidRPr="00AF09CF">
              <w:t>Nokia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5B8D345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EE34CD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C76A373" w14:textId="77777777" w:rsidR="001C7F6D" w:rsidRPr="004F2118" w:rsidRDefault="001C7F6D" w:rsidP="00EF5CE4">
            <w:pPr>
              <w:pStyle w:val="TAL"/>
            </w:pPr>
            <w:r w:rsidRPr="004F2118">
              <w:t>Leisse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E695233" w14:textId="77777777" w:rsidR="001C7F6D" w:rsidRPr="004F2118" w:rsidRDefault="001C7F6D" w:rsidP="00EF5CE4">
            <w:pPr>
              <w:pStyle w:val="TAL"/>
            </w:pPr>
            <w:r w:rsidRPr="004F2118">
              <w:t>Volker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9834167" w14:textId="77777777" w:rsidR="001C7F6D" w:rsidRPr="004F2118" w:rsidRDefault="001C7F6D" w:rsidP="00EF5CE4">
            <w:pPr>
              <w:pStyle w:val="TAL"/>
            </w:pPr>
            <w:r w:rsidRPr="00AF09CF">
              <w:t>CableLabs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B70BBD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D584D4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107F294" w14:textId="77777777" w:rsidR="001C7F6D" w:rsidRPr="004F2118" w:rsidRDefault="001C7F6D" w:rsidP="00EF5CE4">
            <w:pPr>
              <w:pStyle w:val="TAL"/>
            </w:pPr>
            <w:r w:rsidRPr="004F2118">
              <w:t>Leo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8F1F81F" w14:textId="77777777" w:rsidR="001C7F6D" w:rsidRPr="004F2118" w:rsidRDefault="001C7F6D" w:rsidP="00EF5CE4">
            <w:pPr>
              <w:pStyle w:val="TAL"/>
            </w:pPr>
            <w:r w:rsidRPr="004F2118">
              <w:t>Richie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5C8ADBB" w14:textId="77777777" w:rsidR="001C7F6D" w:rsidRPr="004F2118" w:rsidRDefault="001C7F6D" w:rsidP="00EF5CE4">
            <w:pPr>
              <w:pStyle w:val="TAL"/>
            </w:pPr>
            <w:r w:rsidRPr="00AF09CF">
              <w:t>ZTE Photonics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EBDAB10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1262A19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F991C57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FE13282" w14:textId="77777777" w:rsidR="001C7F6D" w:rsidRPr="004F2118" w:rsidRDefault="001C7F6D" w:rsidP="00EF5CE4">
            <w:pPr>
              <w:pStyle w:val="TAL"/>
            </w:pPr>
            <w:r w:rsidRPr="004F2118">
              <w:t>Bozhi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D5B9DA3" w14:textId="77777777" w:rsidR="001C7F6D" w:rsidRPr="004F2118" w:rsidRDefault="001C7F6D" w:rsidP="00EF5CE4">
            <w:pPr>
              <w:pStyle w:val="TAL"/>
            </w:pPr>
            <w:r w:rsidRPr="00AF09CF">
              <w:t>Samsung Electronics France SA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EBB4C1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F69DB5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CDED1A9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B1E2121" w14:textId="77777777" w:rsidR="001C7F6D" w:rsidRPr="004F2118" w:rsidRDefault="001C7F6D" w:rsidP="00EF5CE4">
            <w:pPr>
              <w:pStyle w:val="TAL"/>
            </w:pPr>
            <w:r w:rsidRPr="004F2118">
              <w:t>Chuanjun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DE9B5A6" w14:textId="77777777" w:rsidR="001C7F6D" w:rsidRPr="004F2118" w:rsidRDefault="001C7F6D" w:rsidP="00EF5CE4">
            <w:pPr>
              <w:pStyle w:val="TAL"/>
            </w:pPr>
            <w:r w:rsidRPr="00AF09CF">
              <w:t>CATT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9EA5FC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FB0905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B0F93D5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FA73150" w14:textId="77777777" w:rsidR="001C7F6D" w:rsidRPr="004F2118" w:rsidRDefault="001C7F6D" w:rsidP="00EF5CE4">
            <w:pPr>
              <w:pStyle w:val="TAL"/>
            </w:pPr>
            <w:r w:rsidRPr="004F2118">
              <w:t>Deqiang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C1BA94C" w14:textId="77777777" w:rsidR="001C7F6D" w:rsidRPr="004F2118" w:rsidRDefault="001C7F6D" w:rsidP="00EF5CE4">
            <w:pPr>
              <w:pStyle w:val="TAL"/>
            </w:pPr>
            <w:r w:rsidRPr="00AF09CF">
              <w:t>MediaTek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C3A9D4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EB18AD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39F75B7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773A1DA" w14:textId="77777777" w:rsidR="001C7F6D" w:rsidRPr="004F2118" w:rsidRDefault="001C7F6D" w:rsidP="00EF5CE4">
            <w:pPr>
              <w:pStyle w:val="TAL"/>
            </w:pPr>
            <w:r w:rsidRPr="004F2118">
              <w:t>Fang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A15271F" w14:textId="77777777" w:rsidR="001C7F6D" w:rsidRPr="004F2118" w:rsidRDefault="001C7F6D" w:rsidP="00EF5CE4">
            <w:pPr>
              <w:pStyle w:val="TAL"/>
            </w:pPr>
            <w:r w:rsidRPr="00AF09CF">
              <w:t>GDCNI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88AC4EC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3AC362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C276224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DED06C7" w14:textId="77777777" w:rsidR="001C7F6D" w:rsidRPr="004F2118" w:rsidRDefault="001C7F6D" w:rsidP="00EF5CE4">
            <w:pPr>
              <w:pStyle w:val="TAL"/>
            </w:pPr>
            <w:r w:rsidRPr="004F2118">
              <w:t>HONG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929B1F8" w14:textId="77777777" w:rsidR="001C7F6D" w:rsidRPr="004F2118" w:rsidRDefault="001C7F6D" w:rsidP="00EF5CE4">
            <w:pPr>
              <w:pStyle w:val="TAL"/>
            </w:pPr>
            <w:r w:rsidRPr="00AF09CF">
              <w:t>Huawei Technologies (Korea)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F9D6158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6EDD817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0A72195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6C024AC" w14:textId="77777777" w:rsidR="001C7F6D" w:rsidRPr="004F2118" w:rsidRDefault="001C7F6D" w:rsidP="00EF5CE4">
            <w:pPr>
              <w:pStyle w:val="TAL"/>
            </w:pPr>
            <w:r w:rsidRPr="004F2118">
              <w:t>hua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44BC8A0" w14:textId="77777777" w:rsidR="001C7F6D" w:rsidRPr="004F2118" w:rsidRDefault="001C7F6D" w:rsidP="00EF5CE4">
            <w:pPr>
              <w:pStyle w:val="TAL"/>
            </w:pPr>
            <w:r w:rsidRPr="00AF09CF">
              <w:t>Intel Corporation Italia SpA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A5CA2C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34FA61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2BD600B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61A5258" w14:textId="77777777" w:rsidR="001C7F6D" w:rsidRPr="004F2118" w:rsidRDefault="001C7F6D" w:rsidP="00EF5CE4">
            <w:pPr>
              <w:pStyle w:val="TAL"/>
            </w:pPr>
            <w:r w:rsidRPr="004F2118">
              <w:t>Ke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AD5FDB1" w14:textId="77777777" w:rsidR="001C7F6D" w:rsidRPr="004F2118" w:rsidRDefault="001C7F6D" w:rsidP="00EF5CE4">
            <w:pPr>
              <w:pStyle w:val="TAL"/>
            </w:pPr>
            <w:r w:rsidRPr="00AF09CF">
              <w:t>HiSilicon Technologies Co.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E7255B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4BA6A1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1A3EBA4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893D569" w14:textId="77777777" w:rsidR="001C7F6D" w:rsidRPr="004F2118" w:rsidRDefault="001C7F6D" w:rsidP="00EF5CE4">
            <w:pPr>
              <w:pStyle w:val="TAL"/>
            </w:pPr>
            <w:r w:rsidRPr="004F2118">
              <w:t>leimin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A6EE705" w14:textId="77777777" w:rsidR="001C7F6D" w:rsidRPr="004F2118" w:rsidRDefault="001C7F6D" w:rsidP="00EF5CE4">
            <w:pPr>
              <w:pStyle w:val="TAL"/>
            </w:pPr>
            <w:r w:rsidRPr="00AF09CF">
              <w:t>Commsat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BA1AEC5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19D965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E851335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23E8EBB" w14:textId="77777777" w:rsidR="001C7F6D" w:rsidRPr="004F2118" w:rsidRDefault="001C7F6D" w:rsidP="00EF5CE4">
            <w:pPr>
              <w:pStyle w:val="TAL"/>
            </w:pPr>
            <w:r w:rsidRPr="004F2118">
              <w:t>Ming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4F6516E" w14:textId="77777777" w:rsidR="001C7F6D" w:rsidRPr="004F2118" w:rsidRDefault="001C7F6D" w:rsidP="00EF5CE4">
            <w:pPr>
              <w:pStyle w:val="TAL"/>
            </w:pPr>
            <w:r w:rsidRPr="00AF09CF">
              <w:t>Ericsson India Private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89EDD54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44CD54F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59E4621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3F51962" w14:textId="77777777" w:rsidR="001C7F6D" w:rsidRPr="004F2118" w:rsidRDefault="001C7F6D" w:rsidP="00EF5CE4">
            <w:pPr>
              <w:pStyle w:val="TAL"/>
            </w:pPr>
            <w:r w:rsidRPr="004F2118">
              <w:t>Nan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CDBA3B0" w14:textId="77777777" w:rsidR="001C7F6D" w:rsidRPr="004F2118" w:rsidRDefault="001C7F6D" w:rsidP="00EF5CE4">
            <w:pPr>
              <w:pStyle w:val="TAL"/>
            </w:pPr>
            <w:r w:rsidRPr="00AF09CF">
              <w:t>ZTE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1235DA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1E3E435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4408A01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AFB0F40" w14:textId="77777777" w:rsidR="001C7F6D" w:rsidRPr="004F2118" w:rsidRDefault="001C7F6D" w:rsidP="00EF5CE4">
            <w:pPr>
              <w:pStyle w:val="TAL"/>
            </w:pPr>
            <w:r w:rsidRPr="004F2118">
              <w:t>Qiming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C84B748" w14:textId="77777777" w:rsidR="001C7F6D" w:rsidRPr="004F2118" w:rsidRDefault="001C7F6D" w:rsidP="00EF5CE4">
            <w:pPr>
              <w:pStyle w:val="TAL"/>
            </w:pPr>
            <w:r w:rsidRPr="00AF09CF">
              <w:t>Apple Computer Trading Co.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A78255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71C0C4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5A94ECB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B40AFD0" w14:textId="77777777" w:rsidR="001C7F6D" w:rsidRPr="004F2118" w:rsidRDefault="001C7F6D" w:rsidP="00EF5CE4">
            <w:pPr>
              <w:pStyle w:val="TAL"/>
            </w:pPr>
            <w:r w:rsidRPr="004F2118">
              <w:t>Tricia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BA5B83F" w14:textId="77777777" w:rsidR="001C7F6D" w:rsidRPr="004F2118" w:rsidRDefault="001C7F6D" w:rsidP="00EF5CE4">
            <w:pPr>
              <w:pStyle w:val="TAL"/>
            </w:pPr>
            <w:r w:rsidRPr="00AF09CF">
              <w:t>HUAWEI TECHNOLOGIES Co.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F9A221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55819C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A0FD3EF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C427759" w14:textId="77777777" w:rsidR="001C7F6D" w:rsidRPr="004F2118" w:rsidRDefault="001C7F6D" w:rsidP="00EF5CE4">
            <w:pPr>
              <w:pStyle w:val="TAL"/>
            </w:pPr>
            <w:r w:rsidRPr="004F2118">
              <w:t>Yankun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CE99762" w14:textId="77777777" w:rsidR="001C7F6D" w:rsidRPr="004F2118" w:rsidRDefault="001C7F6D" w:rsidP="00EF5CE4">
            <w:pPr>
              <w:pStyle w:val="TAL"/>
            </w:pPr>
            <w:r w:rsidRPr="00AF09CF">
              <w:t>Samsung Electronics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8613C6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C5DD4C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FE1F4FC" w14:textId="77777777" w:rsidR="001C7F6D" w:rsidRPr="004F2118" w:rsidRDefault="001C7F6D" w:rsidP="00EF5CE4">
            <w:pPr>
              <w:pStyle w:val="TAL"/>
            </w:pPr>
            <w:r w:rsidRPr="004F2118">
              <w:t>Lim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A802D89" w14:textId="77777777" w:rsidR="001C7F6D" w:rsidRPr="004F2118" w:rsidRDefault="001C7F6D" w:rsidP="00EF5CE4">
            <w:pPr>
              <w:pStyle w:val="TAL"/>
            </w:pPr>
            <w:r w:rsidRPr="004F2118">
              <w:t>Suhwan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25F86E8" w14:textId="77777777" w:rsidR="001C7F6D" w:rsidRPr="004F2118" w:rsidRDefault="001C7F6D" w:rsidP="00EF5CE4">
            <w:pPr>
              <w:pStyle w:val="TAL"/>
            </w:pPr>
            <w:r w:rsidRPr="00AF09CF">
              <w:t>LG Electronics France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5C75D9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0208B4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6B994BE" w14:textId="77777777" w:rsidR="001C7F6D" w:rsidRPr="004F2118" w:rsidRDefault="001C7F6D" w:rsidP="00EF5CE4">
            <w:pPr>
              <w:pStyle w:val="TAL"/>
            </w:pPr>
            <w:r w:rsidRPr="004F2118">
              <w:t>Lin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88BEF73" w14:textId="77777777" w:rsidR="001C7F6D" w:rsidRPr="004F2118" w:rsidRDefault="001C7F6D" w:rsidP="00EF5CE4">
            <w:pPr>
              <w:pStyle w:val="TAL"/>
            </w:pPr>
            <w:r w:rsidRPr="004F2118">
              <w:t>Hsuanli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B6DF1FB" w14:textId="77777777" w:rsidR="001C7F6D" w:rsidRPr="004F2118" w:rsidRDefault="001C7F6D" w:rsidP="00EF5CE4">
            <w:pPr>
              <w:pStyle w:val="TAL"/>
            </w:pPr>
            <w:r w:rsidRPr="00AF09CF">
              <w:t>MediaTek (Wuhan)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3E916E8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86753A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B8B6008" w14:textId="77777777" w:rsidR="001C7F6D" w:rsidRPr="004F2118" w:rsidRDefault="001C7F6D" w:rsidP="00EF5CE4">
            <w:pPr>
              <w:pStyle w:val="TAL"/>
            </w:pPr>
            <w:r w:rsidRPr="004F2118">
              <w:t>lin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CEFF2D0" w14:textId="77777777" w:rsidR="001C7F6D" w:rsidRPr="004F2118" w:rsidRDefault="001C7F6D" w:rsidP="00EF5CE4">
            <w:pPr>
              <w:pStyle w:val="TAL"/>
            </w:pPr>
            <w:r w:rsidRPr="004F2118">
              <w:t>hui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C430295" w14:textId="77777777" w:rsidR="001C7F6D" w:rsidRPr="004F2118" w:rsidRDefault="001C7F6D" w:rsidP="00EF5CE4">
            <w:pPr>
              <w:pStyle w:val="TAL"/>
            </w:pPr>
            <w:r w:rsidRPr="00AF09CF">
              <w:t>HUAWEI TECH.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1C6F30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090467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EFFFE68" w14:textId="77777777" w:rsidR="001C7F6D" w:rsidRPr="004F2118" w:rsidRDefault="001C7F6D" w:rsidP="00EF5CE4">
            <w:pPr>
              <w:pStyle w:val="TAL"/>
            </w:pPr>
            <w:r w:rsidRPr="004F2118">
              <w:t>Lin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DCFE174" w14:textId="77777777" w:rsidR="001C7F6D" w:rsidRPr="004F2118" w:rsidRDefault="001C7F6D" w:rsidP="00EF5CE4">
            <w:pPr>
              <w:pStyle w:val="TAL"/>
            </w:pPr>
            <w:r w:rsidRPr="004F2118">
              <w:t>Licheng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B08FAC7" w14:textId="77777777" w:rsidR="001C7F6D" w:rsidRPr="004F2118" w:rsidRDefault="001C7F6D" w:rsidP="00EF5CE4">
            <w:pPr>
              <w:pStyle w:val="TAL"/>
            </w:pPr>
            <w:r w:rsidRPr="00AF09CF">
              <w:t>MediaTek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28983C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95C143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9EC751C" w14:textId="77777777" w:rsidR="001C7F6D" w:rsidRPr="004F2118" w:rsidRDefault="001C7F6D" w:rsidP="00EF5CE4">
            <w:pPr>
              <w:pStyle w:val="TAL"/>
            </w:pPr>
            <w:r w:rsidRPr="004F2118">
              <w:t>Lindell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F559541" w14:textId="77777777" w:rsidR="001C7F6D" w:rsidRPr="004F2118" w:rsidRDefault="001C7F6D" w:rsidP="00EF5CE4">
            <w:pPr>
              <w:pStyle w:val="TAL"/>
            </w:pPr>
            <w:r w:rsidRPr="004F2118">
              <w:t>Per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14BBB00" w14:textId="77777777" w:rsidR="001C7F6D" w:rsidRPr="004F2118" w:rsidRDefault="001C7F6D" w:rsidP="00EF5CE4">
            <w:pPr>
              <w:pStyle w:val="TAL"/>
            </w:pPr>
            <w:r w:rsidRPr="00AF09CF">
              <w:t>Ericsson Telecomunicazioni SpA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151C76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76D8A9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C811CC2" w14:textId="77777777" w:rsidR="001C7F6D" w:rsidRPr="004F2118" w:rsidRDefault="001C7F6D" w:rsidP="00EF5CE4">
            <w:pPr>
              <w:pStyle w:val="TAL"/>
            </w:pPr>
            <w:r w:rsidRPr="004F2118">
              <w:t>Liu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0392BF3" w14:textId="77777777" w:rsidR="001C7F6D" w:rsidRPr="004F2118" w:rsidRDefault="001C7F6D" w:rsidP="00EF5CE4">
            <w:pPr>
              <w:pStyle w:val="TAL"/>
            </w:pPr>
            <w:r w:rsidRPr="004F2118">
              <w:t>Dan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C57CB4A" w14:textId="77777777" w:rsidR="001C7F6D" w:rsidRPr="004F2118" w:rsidRDefault="001C7F6D" w:rsidP="00EF5CE4">
            <w:pPr>
              <w:pStyle w:val="TAL"/>
            </w:pPr>
            <w:r w:rsidRPr="00AF09CF">
              <w:t>Samsung R&amp;D Institute UK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F1EB0B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875716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06A61E0" w14:textId="77777777" w:rsidR="001C7F6D" w:rsidRPr="004F2118" w:rsidRDefault="001C7F6D" w:rsidP="00EF5CE4">
            <w:pPr>
              <w:pStyle w:val="TAL"/>
            </w:pPr>
            <w:r w:rsidRPr="004F2118">
              <w:t>Liu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C39AFDB" w14:textId="77777777" w:rsidR="001C7F6D" w:rsidRPr="004F2118" w:rsidRDefault="001C7F6D" w:rsidP="00EF5CE4">
            <w:pPr>
              <w:pStyle w:val="TAL"/>
            </w:pPr>
            <w:r w:rsidRPr="004F2118">
              <w:t>Liehai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C1C4A75" w14:textId="77777777" w:rsidR="001C7F6D" w:rsidRPr="004F2118" w:rsidRDefault="001C7F6D" w:rsidP="00EF5CE4">
            <w:pPr>
              <w:pStyle w:val="TAL"/>
            </w:pPr>
            <w:r w:rsidRPr="00AF09CF">
              <w:t>HUAWEI TECH.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4616BE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5C4C94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C8D741C" w14:textId="77777777" w:rsidR="001C7F6D" w:rsidRPr="004F2118" w:rsidRDefault="001C7F6D" w:rsidP="00EF5CE4">
            <w:pPr>
              <w:pStyle w:val="TAL"/>
            </w:pPr>
            <w:r w:rsidRPr="004F2118">
              <w:t>Liu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9AC2644" w14:textId="77777777" w:rsidR="001C7F6D" w:rsidRPr="004F2118" w:rsidRDefault="001C7F6D" w:rsidP="00EF5CE4">
            <w:pPr>
              <w:pStyle w:val="TAL"/>
            </w:pPr>
            <w:r w:rsidRPr="004F2118">
              <w:t>Qifei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C450593" w14:textId="77777777" w:rsidR="001C7F6D" w:rsidRPr="004F2118" w:rsidRDefault="001C7F6D" w:rsidP="00EF5CE4">
            <w:pPr>
              <w:pStyle w:val="TAL"/>
            </w:pPr>
            <w:r w:rsidRPr="00AF09CF">
              <w:t>OPPO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EF3B07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AB5CC9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96B582E" w14:textId="77777777" w:rsidR="001C7F6D" w:rsidRPr="004F2118" w:rsidRDefault="001C7F6D" w:rsidP="00EF5CE4">
            <w:pPr>
              <w:pStyle w:val="TAL"/>
            </w:pPr>
            <w:r w:rsidRPr="004F2118">
              <w:t>liu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622A1F3" w14:textId="77777777" w:rsidR="001C7F6D" w:rsidRPr="004F2118" w:rsidRDefault="001C7F6D" w:rsidP="00EF5CE4">
            <w:pPr>
              <w:pStyle w:val="TAL"/>
            </w:pPr>
            <w:r w:rsidRPr="004F2118">
              <w:t>wenhao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9AB9475" w14:textId="77777777" w:rsidR="001C7F6D" w:rsidRPr="004F2118" w:rsidRDefault="001C7F6D" w:rsidP="00EF5CE4">
            <w:pPr>
              <w:pStyle w:val="TAL"/>
            </w:pPr>
            <w:r w:rsidRPr="00AF09CF">
              <w:t>ZTE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66B3AA6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226707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B76B856" w14:textId="77777777" w:rsidR="001C7F6D" w:rsidRPr="004F2118" w:rsidRDefault="001C7F6D" w:rsidP="00EF5CE4">
            <w:pPr>
              <w:pStyle w:val="TAL"/>
            </w:pPr>
            <w:r w:rsidRPr="004F2118">
              <w:t>Liu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48AA244" w14:textId="77777777" w:rsidR="001C7F6D" w:rsidRPr="004F2118" w:rsidRDefault="001C7F6D" w:rsidP="00EF5CE4">
            <w:pPr>
              <w:pStyle w:val="TAL"/>
            </w:pPr>
            <w:r w:rsidRPr="004F2118">
              <w:t>Ye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580018B" w14:textId="77777777" w:rsidR="001C7F6D" w:rsidRPr="004F2118" w:rsidRDefault="001C7F6D" w:rsidP="00EF5CE4">
            <w:pPr>
              <w:pStyle w:val="TAL"/>
            </w:pPr>
            <w:r w:rsidRPr="00AF09CF">
              <w:t>Huawei Technologies France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AC7E845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AC7778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7B45C92" w14:textId="77777777" w:rsidR="001C7F6D" w:rsidRPr="004F2118" w:rsidRDefault="001C7F6D" w:rsidP="00EF5CE4">
            <w:pPr>
              <w:pStyle w:val="TAL"/>
            </w:pPr>
            <w:r w:rsidRPr="004F2118">
              <w:t>Lo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500562" w14:textId="77777777" w:rsidR="001C7F6D" w:rsidRPr="004F2118" w:rsidRDefault="001C7F6D" w:rsidP="00EF5CE4">
            <w:pPr>
              <w:pStyle w:val="TAL"/>
            </w:pPr>
            <w:r w:rsidRPr="004F2118">
              <w:t>Anthony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1EB883A" w14:textId="77777777" w:rsidR="001C7F6D" w:rsidRPr="004F2118" w:rsidRDefault="001C7F6D" w:rsidP="00EF5CE4">
            <w:pPr>
              <w:pStyle w:val="TAL"/>
            </w:pPr>
            <w:r w:rsidRPr="00AF09CF">
              <w:t>Nokia UK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3D5C3D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41CF64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1419E7B" w14:textId="77777777" w:rsidR="001C7F6D" w:rsidRPr="004F2118" w:rsidRDefault="001C7F6D" w:rsidP="00EF5CE4">
            <w:pPr>
              <w:pStyle w:val="TAL"/>
            </w:pPr>
            <w:r w:rsidRPr="004F2118">
              <w:t>Lodigiani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D69BB1C" w14:textId="77777777" w:rsidR="001C7F6D" w:rsidRPr="004F2118" w:rsidRDefault="001C7F6D" w:rsidP="00EF5CE4">
            <w:pPr>
              <w:pStyle w:val="TAL"/>
            </w:pPr>
            <w:r w:rsidRPr="004F2118">
              <w:t>Luca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C3C06A0" w14:textId="77777777" w:rsidR="001C7F6D" w:rsidRPr="004F2118" w:rsidRDefault="001C7F6D" w:rsidP="00EF5CE4">
            <w:pPr>
              <w:pStyle w:val="TAL"/>
            </w:pPr>
            <w:r w:rsidRPr="00AF09CF">
              <w:t>Inmarsat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5D6FFB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C4F64B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6210A16" w14:textId="77777777" w:rsidR="001C7F6D" w:rsidRPr="004F2118" w:rsidRDefault="001C7F6D" w:rsidP="00EF5CE4">
            <w:pPr>
              <w:pStyle w:val="TAL"/>
            </w:pPr>
            <w:r w:rsidRPr="004F2118">
              <w:t>Ma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C8CD758" w14:textId="77777777" w:rsidR="001C7F6D" w:rsidRPr="004F2118" w:rsidRDefault="001C7F6D" w:rsidP="00EF5CE4">
            <w:pPr>
              <w:pStyle w:val="TAL"/>
            </w:pPr>
            <w:r w:rsidRPr="004F2118">
              <w:t>Jinwen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22E0D47" w14:textId="77777777" w:rsidR="001C7F6D" w:rsidRPr="004F2118" w:rsidRDefault="001C7F6D" w:rsidP="00EF5CE4">
            <w:pPr>
              <w:pStyle w:val="TAL"/>
            </w:pPr>
            <w:r w:rsidRPr="00AF09CF">
              <w:t>Verizon Switzerland AG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BC0537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25AF99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CD84BF9" w14:textId="77777777" w:rsidR="001C7F6D" w:rsidRPr="004F2118" w:rsidRDefault="001C7F6D" w:rsidP="00EF5CE4">
            <w:pPr>
              <w:pStyle w:val="TAL"/>
            </w:pPr>
            <w:r w:rsidRPr="004F2118">
              <w:t>Ma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0E77AD5" w14:textId="77777777" w:rsidR="001C7F6D" w:rsidRPr="004F2118" w:rsidRDefault="001C7F6D" w:rsidP="00EF5CE4">
            <w:pPr>
              <w:pStyle w:val="TAL"/>
            </w:pPr>
            <w:r w:rsidRPr="004F2118">
              <w:t>Jun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B5FFC04" w14:textId="77777777" w:rsidR="001C7F6D" w:rsidRPr="004F2118" w:rsidRDefault="001C7F6D" w:rsidP="00EF5CE4">
            <w:pPr>
              <w:pStyle w:val="TAL"/>
            </w:pPr>
            <w:r w:rsidRPr="00AF09CF">
              <w:t>Qualcomm CDMA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C541FF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D286CD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72695F7" w14:textId="77777777" w:rsidR="001C7F6D" w:rsidRPr="004F2118" w:rsidRDefault="001C7F6D" w:rsidP="00EF5CE4">
            <w:pPr>
              <w:pStyle w:val="TAL"/>
            </w:pPr>
            <w:r w:rsidRPr="004F2118">
              <w:t>Ma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E53D25D" w14:textId="77777777" w:rsidR="001C7F6D" w:rsidRPr="004F2118" w:rsidRDefault="001C7F6D" w:rsidP="00EF5CE4">
            <w:pPr>
              <w:pStyle w:val="TAL"/>
            </w:pPr>
            <w:r w:rsidRPr="004F2118">
              <w:t>Jun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0BA0504" w14:textId="77777777" w:rsidR="001C7F6D" w:rsidRPr="004F2118" w:rsidRDefault="001C7F6D" w:rsidP="00EF5CE4">
            <w:pPr>
              <w:pStyle w:val="TAL"/>
            </w:pPr>
            <w:r w:rsidRPr="00AF09CF">
              <w:t>ZTE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B5F2C0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596002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2E38656" w14:textId="77777777" w:rsidR="001C7F6D" w:rsidRPr="004F2118" w:rsidRDefault="001C7F6D" w:rsidP="00EF5CE4">
            <w:pPr>
              <w:pStyle w:val="TAL"/>
            </w:pPr>
            <w:r w:rsidRPr="004F2118">
              <w:t>Ma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A5671B" w14:textId="77777777" w:rsidR="001C7F6D" w:rsidRPr="004F2118" w:rsidRDefault="001C7F6D" w:rsidP="00EF5CE4">
            <w:pPr>
              <w:pStyle w:val="TAL"/>
            </w:pPr>
            <w:r w:rsidRPr="004F2118">
              <w:t>Zhifeng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D717D28" w14:textId="77777777" w:rsidR="001C7F6D" w:rsidRPr="004F2118" w:rsidRDefault="001C7F6D" w:rsidP="00EF5CE4">
            <w:pPr>
              <w:pStyle w:val="TAL"/>
            </w:pPr>
            <w:r w:rsidRPr="00AF09CF">
              <w:t>Jetflow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5DB353C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A93018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690012D" w14:textId="77777777" w:rsidR="001C7F6D" w:rsidRPr="004F2118" w:rsidRDefault="001C7F6D" w:rsidP="00EF5CE4">
            <w:pPr>
              <w:pStyle w:val="TAL"/>
            </w:pPr>
            <w:r w:rsidRPr="004F2118">
              <w:t>MacDonald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D89F99B" w14:textId="77777777" w:rsidR="001C7F6D" w:rsidRPr="004F2118" w:rsidRDefault="001C7F6D" w:rsidP="00EF5CE4">
            <w:pPr>
              <w:pStyle w:val="TAL"/>
            </w:pPr>
            <w:r w:rsidRPr="004F2118">
              <w:t>Graham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1399C7B" w14:textId="77777777" w:rsidR="001C7F6D" w:rsidRPr="004F2118" w:rsidRDefault="001C7F6D" w:rsidP="00EF5CE4">
            <w:pPr>
              <w:pStyle w:val="TAL"/>
            </w:pPr>
            <w:r w:rsidRPr="00AF09CF">
              <w:t>Apple (UK)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A34E71C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3C76DA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4AD6DA8" w14:textId="77777777" w:rsidR="001C7F6D" w:rsidRPr="004F2118" w:rsidRDefault="001C7F6D" w:rsidP="00EF5CE4">
            <w:pPr>
              <w:pStyle w:val="TAL"/>
            </w:pPr>
            <w:r w:rsidRPr="004F2118">
              <w:t>MADIER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C549DEB" w14:textId="77777777" w:rsidR="001C7F6D" w:rsidRPr="004F2118" w:rsidRDefault="001C7F6D" w:rsidP="00EF5CE4">
            <w:pPr>
              <w:pStyle w:val="TAL"/>
            </w:pPr>
            <w:r w:rsidRPr="004F2118">
              <w:t>Louis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53B430C" w14:textId="77777777" w:rsidR="001C7F6D" w:rsidRPr="004F2118" w:rsidRDefault="001C7F6D" w:rsidP="00EF5CE4">
            <w:pPr>
              <w:pStyle w:val="TAL"/>
            </w:pPr>
            <w:r w:rsidRPr="00AF09CF">
              <w:t>Nokia France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D87F4C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23F20E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4C7AD29" w14:textId="77777777" w:rsidR="001C7F6D" w:rsidRPr="004F2118" w:rsidRDefault="001C7F6D" w:rsidP="00EF5CE4">
            <w:pPr>
              <w:pStyle w:val="TAL"/>
            </w:pPr>
            <w:r w:rsidRPr="004F2118">
              <w:t>Majmundar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B4AEEE4" w14:textId="77777777" w:rsidR="001C7F6D" w:rsidRPr="004F2118" w:rsidRDefault="001C7F6D" w:rsidP="00EF5CE4">
            <w:pPr>
              <w:pStyle w:val="TAL"/>
            </w:pPr>
            <w:r w:rsidRPr="004F2118">
              <w:t>Milap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4BB5102" w14:textId="77777777" w:rsidR="001C7F6D" w:rsidRPr="004F2118" w:rsidRDefault="001C7F6D" w:rsidP="00EF5CE4">
            <w:pPr>
              <w:pStyle w:val="TAL"/>
            </w:pPr>
            <w:r w:rsidRPr="00AF09CF">
              <w:t>AT&amp;T GNS Belgium SPRL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11F8BB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8E6DB1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ADF0833" w14:textId="77777777" w:rsidR="001C7F6D" w:rsidRPr="004F2118" w:rsidRDefault="001C7F6D" w:rsidP="00EF5CE4">
            <w:pPr>
              <w:pStyle w:val="TAL"/>
            </w:pPr>
            <w:r w:rsidRPr="004F2118">
              <w:t>Malekafzaliardakani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94A8025" w14:textId="77777777" w:rsidR="001C7F6D" w:rsidRPr="004F2118" w:rsidRDefault="001C7F6D" w:rsidP="00EF5CE4">
            <w:pPr>
              <w:pStyle w:val="TAL"/>
            </w:pPr>
            <w:r w:rsidRPr="004F2118">
              <w:t>Reihaneh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A22C969" w14:textId="77777777" w:rsidR="001C7F6D" w:rsidRPr="004F2118" w:rsidRDefault="001C7F6D" w:rsidP="00EF5CE4">
            <w:pPr>
              <w:pStyle w:val="TAL"/>
            </w:pPr>
            <w:r w:rsidRPr="00AF09CF">
              <w:t>Ericsson GmbH, Eurolab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3957CE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367C44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B6F6AA7" w14:textId="77777777" w:rsidR="001C7F6D" w:rsidRPr="004F2118" w:rsidRDefault="001C7F6D" w:rsidP="00EF5CE4">
            <w:pPr>
              <w:pStyle w:val="TAL"/>
            </w:pPr>
            <w:r w:rsidRPr="004F2118">
              <w:t>Martinez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C5B6115" w14:textId="77777777" w:rsidR="001C7F6D" w:rsidRPr="004F2118" w:rsidRDefault="001C7F6D" w:rsidP="00EF5CE4">
            <w:pPr>
              <w:pStyle w:val="TAL"/>
            </w:pPr>
            <w:r w:rsidRPr="004F2118">
              <w:t>Luis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8A8495B" w14:textId="77777777" w:rsidR="001C7F6D" w:rsidRPr="004F2118" w:rsidRDefault="001C7F6D" w:rsidP="00EF5CE4">
            <w:pPr>
              <w:pStyle w:val="TAL"/>
            </w:pPr>
            <w:r w:rsidRPr="00AF09CF">
              <w:t>Ericsson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B130306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4CEE5A0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EE20CD3" w14:textId="77777777" w:rsidR="001C7F6D" w:rsidRPr="004F2118" w:rsidRDefault="001C7F6D" w:rsidP="00EF5CE4">
            <w:pPr>
              <w:pStyle w:val="TAL"/>
            </w:pPr>
            <w:r w:rsidRPr="004F2118">
              <w:t>Marttila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112A823" w14:textId="77777777" w:rsidR="001C7F6D" w:rsidRPr="004F2118" w:rsidRDefault="001C7F6D" w:rsidP="00EF5CE4">
            <w:pPr>
              <w:pStyle w:val="TAL"/>
            </w:pPr>
            <w:r w:rsidRPr="004F2118">
              <w:t>Jaakko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3C90402" w14:textId="77777777" w:rsidR="001C7F6D" w:rsidRPr="004F2118" w:rsidRDefault="001C7F6D" w:rsidP="00EF5CE4">
            <w:pPr>
              <w:pStyle w:val="TAL"/>
            </w:pPr>
            <w:r w:rsidRPr="00AF09CF">
              <w:t>Nokia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1AB8A8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5B7030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F00711E" w14:textId="77777777" w:rsidR="001C7F6D" w:rsidRPr="004F2118" w:rsidRDefault="001C7F6D" w:rsidP="00EF5CE4">
            <w:pPr>
              <w:pStyle w:val="TAL"/>
            </w:pPr>
            <w:r w:rsidRPr="004F2118">
              <w:t>Marumo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F007D09" w14:textId="77777777" w:rsidR="001C7F6D" w:rsidRPr="004F2118" w:rsidRDefault="001C7F6D" w:rsidP="00EF5CE4">
            <w:pPr>
              <w:pStyle w:val="TAL"/>
            </w:pPr>
            <w:r w:rsidRPr="004F2118">
              <w:t>Ryo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0C9CD43" w14:textId="77777777" w:rsidR="001C7F6D" w:rsidRPr="004F2118" w:rsidRDefault="001C7F6D" w:rsidP="00EF5CE4">
            <w:pPr>
              <w:pStyle w:val="TAL"/>
            </w:pPr>
            <w:r w:rsidRPr="00AF09CF">
              <w:t>DOCOMO Communications Lab.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8D45B1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EE67D9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8FB170D" w14:textId="77777777" w:rsidR="001C7F6D" w:rsidRPr="004F2118" w:rsidRDefault="001C7F6D" w:rsidP="00EF5CE4">
            <w:pPr>
              <w:pStyle w:val="TAL"/>
            </w:pPr>
            <w:r w:rsidRPr="004F2118">
              <w:t>Masal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3B037D2" w14:textId="77777777" w:rsidR="001C7F6D" w:rsidRPr="004F2118" w:rsidRDefault="001C7F6D" w:rsidP="00EF5CE4">
            <w:pPr>
              <w:pStyle w:val="TAL"/>
            </w:pPr>
            <w:r w:rsidRPr="004F2118">
              <w:t>Abhijeet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A5A54EB" w14:textId="77777777" w:rsidR="001C7F6D" w:rsidRPr="004F2118" w:rsidRDefault="001C7F6D" w:rsidP="00EF5CE4">
            <w:pPr>
              <w:pStyle w:val="TAL"/>
            </w:pPr>
            <w:r w:rsidRPr="00AF09CF">
              <w:t>CEWiT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678AF35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30714D4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B6BDA26" w14:textId="77777777" w:rsidR="001C7F6D" w:rsidRPr="004F2118" w:rsidRDefault="001C7F6D" w:rsidP="00EF5CE4">
            <w:pPr>
              <w:pStyle w:val="TAL"/>
            </w:pPr>
            <w:r w:rsidRPr="004F2118">
              <w:t>Mcmenamy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39CBFAB" w14:textId="77777777" w:rsidR="001C7F6D" w:rsidRPr="004F2118" w:rsidRDefault="001C7F6D" w:rsidP="00EF5CE4">
            <w:pPr>
              <w:pStyle w:val="TAL"/>
            </w:pPr>
            <w:r w:rsidRPr="004F2118">
              <w:t>Jasmina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F71D120" w14:textId="77777777" w:rsidR="001C7F6D" w:rsidRPr="004F2118" w:rsidRDefault="001C7F6D" w:rsidP="00EF5CE4">
            <w:pPr>
              <w:pStyle w:val="TAL"/>
            </w:pPr>
            <w:r w:rsidRPr="00AF09CF">
              <w:t>Fraunhofer HHI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C706F7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56B551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AF3C72" w14:textId="77777777" w:rsidR="001C7F6D" w:rsidRPr="004F2118" w:rsidRDefault="001C7F6D" w:rsidP="00EF5CE4">
            <w:pPr>
              <w:pStyle w:val="TAL"/>
            </w:pPr>
            <w:r w:rsidRPr="004F2118">
              <w:t>Mendivil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EAEA11B" w14:textId="77777777" w:rsidR="001C7F6D" w:rsidRPr="004F2118" w:rsidRDefault="001C7F6D" w:rsidP="00EF5CE4">
            <w:pPr>
              <w:pStyle w:val="TAL"/>
            </w:pPr>
            <w:r w:rsidRPr="004F2118">
              <w:t>Edwin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C674B6B" w14:textId="77777777" w:rsidR="001C7F6D" w:rsidRPr="004F2118" w:rsidRDefault="001C7F6D" w:rsidP="00EF5CE4">
            <w:pPr>
              <w:pStyle w:val="TAL"/>
            </w:pPr>
            <w:r w:rsidRPr="00AF09CF">
              <w:t>ETS-Lindgren Europe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1C5341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9E118E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1ACB9FD" w14:textId="77777777" w:rsidR="001C7F6D" w:rsidRPr="004F2118" w:rsidRDefault="001C7F6D" w:rsidP="00EF5CE4">
            <w:pPr>
              <w:pStyle w:val="TAL"/>
            </w:pPr>
            <w:r w:rsidRPr="004F2118">
              <w:t>Miyake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A67D5D4" w14:textId="77777777" w:rsidR="001C7F6D" w:rsidRPr="004F2118" w:rsidRDefault="001C7F6D" w:rsidP="00EF5CE4">
            <w:pPr>
              <w:pStyle w:val="TAL"/>
            </w:pPr>
            <w:r w:rsidRPr="004F2118">
              <w:t>Takao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C832BAF" w14:textId="77777777" w:rsidR="001C7F6D" w:rsidRPr="004F2118" w:rsidRDefault="001C7F6D" w:rsidP="00EF5CE4">
            <w:pPr>
              <w:pStyle w:val="TAL"/>
            </w:pPr>
            <w:r w:rsidRPr="00AF09CF">
              <w:t>Keysight Technologies UK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F2FDA9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3F4D62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B86795E" w14:textId="77777777" w:rsidR="001C7F6D" w:rsidRPr="004F2118" w:rsidRDefault="001C7F6D" w:rsidP="00EF5CE4">
            <w:pPr>
              <w:pStyle w:val="TAL"/>
            </w:pPr>
            <w:r w:rsidRPr="004F2118">
              <w:t>Mohan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0EADE66" w14:textId="77777777" w:rsidR="001C7F6D" w:rsidRPr="004F2118" w:rsidRDefault="001C7F6D" w:rsidP="00EF5CE4">
            <w:pPr>
              <w:pStyle w:val="TAL"/>
            </w:pPr>
            <w:r w:rsidRPr="004F2118">
              <w:t>Ashwin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D629AF6" w14:textId="77777777" w:rsidR="001C7F6D" w:rsidRPr="004F2118" w:rsidRDefault="001C7F6D" w:rsidP="00EF5CE4">
            <w:pPr>
              <w:pStyle w:val="TAL"/>
            </w:pPr>
            <w:r w:rsidRPr="00AF09CF">
              <w:t>Apple Portugal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ADFBA2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564A7E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2C8CFFD" w14:textId="77777777" w:rsidR="001C7F6D" w:rsidRPr="004F2118" w:rsidRDefault="001C7F6D" w:rsidP="00EF5CE4">
            <w:pPr>
              <w:pStyle w:val="TAL"/>
            </w:pPr>
            <w:r w:rsidRPr="004F2118">
              <w:t>Montzka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CE008BC" w14:textId="77777777" w:rsidR="001C7F6D" w:rsidRPr="004F2118" w:rsidRDefault="001C7F6D" w:rsidP="00EF5CE4">
            <w:pPr>
              <w:pStyle w:val="TAL"/>
            </w:pPr>
            <w:r w:rsidRPr="004F2118">
              <w:t>Thomas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9BBD675" w14:textId="77777777" w:rsidR="001C7F6D" w:rsidRPr="004F2118" w:rsidRDefault="001C7F6D" w:rsidP="00EF5CE4">
            <w:pPr>
              <w:pStyle w:val="TAL"/>
            </w:pPr>
            <w:r w:rsidRPr="00AF09CF">
              <w:t>Charter Communications, Inc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61F2F42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3A03CF5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18A3A36" w14:textId="77777777" w:rsidR="001C7F6D" w:rsidRPr="004F2118" w:rsidRDefault="001C7F6D" w:rsidP="00EF5CE4">
            <w:pPr>
              <w:pStyle w:val="TAL"/>
            </w:pPr>
            <w:r w:rsidRPr="004F2118">
              <w:t>Moradi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EE7F5AB" w14:textId="77777777" w:rsidR="001C7F6D" w:rsidRPr="004F2118" w:rsidRDefault="001C7F6D" w:rsidP="00EF5CE4">
            <w:pPr>
              <w:pStyle w:val="TAL"/>
            </w:pPr>
            <w:r w:rsidRPr="004F2118">
              <w:t>Hussein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3C888F9" w14:textId="77777777" w:rsidR="001C7F6D" w:rsidRPr="004F2118" w:rsidRDefault="001C7F6D" w:rsidP="00EF5CE4">
            <w:pPr>
              <w:pStyle w:val="TAL"/>
            </w:pPr>
            <w:r w:rsidRPr="00AF09CF">
              <w:t>Idaho National Laboratory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F3B890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2F3DE6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F353C1B" w14:textId="77777777" w:rsidR="001C7F6D" w:rsidRPr="004F2118" w:rsidRDefault="001C7F6D" w:rsidP="00EF5CE4">
            <w:pPr>
              <w:pStyle w:val="TAL"/>
            </w:pPr>
            <w:r w:rsidRPr="004F2118">
              <w:t>Mueller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84F9DF0" w14:textId="77777777" w:rsidR="001C7F6D" w:rsidRPr="004F2118" w:rsidRDefault="001C7F6D" w:rsidP="00EF5CE4">
            <w:pPr>
              <w:pStyle w:val="TAL"/>
            </w:pPr>
            <w:r w:rsidRPr="004F2118">
              <w:t>Axel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16B00FE" w14:textId="77777777" w:rsidR="001C7F6D" w:rsidRPr="004F2118" w:rsidRDefault="001C7F6D" w:rsidP="00EF5CE4">
            <w:pPr>
              <w:pStyle w:val="TAL"/>
            </w:pPr>
            <w:r w:rsidRPr="00AF09CF">
              <w:t>Nokia Shanghai Bell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111CD0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668392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0A74911" w14:textId="77777777" w:rsidR="001C7F6D" w:rsidRPr="004F2118" w:rsidRDefault="001C7F6D" w:rsidP="00EF5CE4">
            <w:pPr>
              <w:pStyle w:val="TAL"/>
            </w:pPr>
            <w:r w:rsidRPr="004F2118">
              <w:t>Mueller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CAAE77E" w14:textId="77777777" w:rsidR="001C7F6D" w:rsidRPr="004F2118" w:rsidRDefault="001C7F6D" w:rsidP="00EF5CE4">
            <w:pPr>
              <w:pStyle w:val="TAL"/>
            </w:pPr>
            <w:r w:rsidRPr="004F2118">
              <w:t>William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37FB034" w14:textId="77777777" w:rsidR="001C7F6D" w:rsidRPr="004F2118" w:rsidRDefault="001C7F6D" w:rsidP="00EF5CE4">
            <w:pPr>
              <w:pStyle w:val="TAL"/>
            </w:pPr>
            <w:r w:rsidRPr="00AF09CF">
              <w:t>BROADCOM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497962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329C17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7653EA0" w14:textId="77777777" w:rsidR="001C7F6D" w:rsidRPr="004F2118" w:rsidRDefault="001C7F6D" w:rsidP="00EF5CE4">
            <w:pPr>
              <w:pStyle w:val="TAL"/>
            </w:pPr>
            <w:r w:rsidRPr="004F2118">
              <w:t>Nahler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2202F1B" w14:textId="77777777" w:rsidR="001C7F6D" w:rsidRPr="004F2118" w:rsidRDefault="001C7F6D" w:rsidP="00EF5CE4">
            <w:pPr>
              <w:pStyle w:val="TAL"/>
            </w:pPr>
            <w:r w:rsidRPr="004F2118">
              <w:t>Achim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7BBF461" w14:textId="77777777" w:rsidR="001C7F6D" w:rsidRPr="004F2118" w:rsidRDefault="001C7F6D" w:rsidP="00EF5CE4">
            <w:pPr>
              <w:pStyle w:val="TAL"/>
            </w:pPr>
            <w:r w:rsidRPr="00AF09CF">
              <w:t>National Instruments Corp.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09AF15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0994C6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3EEEB49" w14:textId="77777777" w:rsidR="001C7F6D" w:rsidRPr="004F2118" w:rsidRDefault="001C7F6D" w:rsidP="00EF5CE4">
            <w:pPr>
              <w:pStyle w:val="TAL"/>
            </w:pPr>
            <w:r w:rsidRPr="004F2118">
              <w:t>Nakatogawa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FC52430" w14:textId="77777777" w:rsidR="001C7F6D" w:rsidRPr="004F2118" w:rsidRDefault="001C7F6D" w:rsidP="00EF5CE4">
            <w:pPr>
              <w:pStyle w:val="TAL"/>
            </w:pPr>
            <w:r w:rsidRPr="004F2118">
              <w:t>Tsuyoshi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90A2905" w14:textId="77777777" w:rsidR="001C7F6D" w:rsidRPr="004F2118" w:rsidRDefault="001C7F6D" w:rsidP="00EF5CE4">
            <w:pPr>
              <w:pStyle w:val="TAL"/>
            </w:pPr>
            <w:r w:rsidRPr="00AF09CF">
              <w:t>NHK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5D467A7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57E1773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4150A59" w14:textId="77777777" w:rsidR="001C7F6D" w:rsidRPr="004F2118" w:rsidRDefault="001C7F6D" w:rsidP="00EF5CE4">
            <w:pPr>
              <w:pStyle w:val="TAL"/>
            </w:pPr>
            <w:r w:rsidRPr="004F2118">
              <w:t>Nangia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63AC6A2" w14:textId="77777777" w:rsidR="001C7F6D" w:rsidRPr="004F2118" w:rsidRDefault="001C7F6D" w:rsidP="00EF5CE4">
            <w:pPr>
              <w:pStyle w:val="TAL"/>
            </w:pPr>
            <w:r w:rsidRPr="004F2118">
              <w:t>Vijay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7E30793" w14:textId="77777777" w:rsidR="001C7F6D" w:rsidRPr="004F2118" w:rsidRDefault="001C7F6D" w:rsidP="00EF5CE4">
            <w:pPr>
              <w:pStyle w:val="TAL"/>
            </w:pPr>
            <w:r w:rsidRPr="00AF09CF">
              <w:t>Motorola Mobility UK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BA65A4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7CAB51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FA809CA" w14:textId="77777777" w:rsidR="001C7F6D" w:rsidRPr="004F2118" w:rsidRDefault="001C7F6D" w:rsidP="00EF5CE4">
            <w:pPr>
              <w:pStyle w:val="TAL"/>
            </w:pPr>
            <w:r w:rsidRPr="004F2118">
              <w:t>Nathoo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C8C9825" w14:textId="77777777" w:rsidR="001C7F6D" w:rsidRPr="004F2118" w:rsidRDefault="001C7F6D" w:rsidP="00EF5CE4">
            <w:pPr>
              <w:pStyle w:val="TAL"/>
            </w:pPr>
            <w:r w:rsidRPr="004F2118">
              <w:t>Rahim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8B5B6C1" w14:textId="77777777" w:rsidR="001C7F6D" w:rsidRPr="004F2118" w:rsidRDefault="001C7F6D" w:rsidP="00EF5CE4">
            <w:pPr>
              <w:pStyle w:val="TAL"/>
            </w:pPr>
            <w:r w:rsidRPr="00AF09CF">
              <w:t>TELUS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E30F8EF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5445B65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6927CD7" w14:textId="77777777" w:rsidR="001C7F6D" w:rsidRPr="004F2118" w:rsidRDefault="001C7F6D" w:rsidP="00EF5CE4">
            <w:pPr>
              <w:pStyle w:val="TAL"/>
            </w:pPr>
            <w:r w:rsidRPr="004F2118">
              <w:t>Nebesny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CCC0825" w14:textId="77777777" w:rsidR="001C7F6D" w:rsidRPr="004F2118" w:rsidRDefault="001C7F6D" w:rsidP="00EF5CE4">
            <w:pPr>
              <w:pStyle w:val="TAL"/>
            </w:pPr>
            <w:r w:rsidRPr="004F2118">
              <w:t>Pavlo (Paul)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A612439" w14:textId="77777777" w:rsidR="001C7F6D" w:rsidRPr="004F2118" w:rsidRDefault="001C7F6D" w:rsidP="00EF5CE4">
            <w:pPr>
              <w:pStyle w:val="TAL"/>
            </w:pPr>
            <w:r w:rsidRPr="00AF09CF">
              <w:t>Rogers Communications Canada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BB75BB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936927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1704EE5" w14:textId="77777777" w:rsidR="001C7F6D" w:rsidRPr="004F2118" w:rsidRDefault="001C7F6D" w:rsidP="00EF5CE4">
            <w:pPr>
              <w:pStyle w:val="TAL"/>
            </w:pPr>
            <w:r w:rsidRPr="004F2118">
              <w:t>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C8F5846" w14:textId="77777777" w:rsidR="001C7F6D" w:rsidRPr="004F2118" w:rsidRDefault="001C7F6D" w:rsidP="00EF5CE4">
            <w:pPr>
              <w:pStyle w:val="TAL"/>
            </w:pPr>
            <w:r w:rsidRPr="004F2118">
              <w:t>Man Hung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23A27EE" w14:textId="77777777" w:rsidR="001C7F6D" w:rsidRPr="004F2118" w:rsidRDefault="001C7F6D" w:rsidP="00EF5CE4">
            <w:pPr>
              <w:pStyle w:val="TAL"/>
            </w:pPr>
            <w:r w:rsidRPr="00AF09CF">
              <w:t>Nokia France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C1ABFA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4162C5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D9D357E" w14:textId="77777777" w:rsidR="001C7F6D" w:rsidRPr="004F2118" w:rsidRDefault="001C7F6D" w:rsidP="00EF5CE4">
            <w:pPr>
              <w:pStyle w:val="TAL"/>
            </w:pPr>
            <w:r w:rsidRPr="004F2118">
              <w:t>Nguyen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31A1C4F" w14:textId="77777777" w:rsidR="001C7F6D" w:rsidRPr="004F2118" w:rsidRDefault="001C7F6D" w:rsidP="00EF5CE4">
            <w:pPr>
              <w:pStyle w:val="TAL"/>
            </w:pPr>
            <w:r w:rsidRPr="004F2118">
              <w:t>Loi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BBCCE26" w14:textId="77777777" w:rsidR="001C7F6D" w:rsidRPr="004F2118" w:rsidRDefault="001C7F6D" w:rsidP="00EF5CE4">
            <w:pPr>
              <w:pStyle w:val="TAL"/>
            </w:pPr>
            <w:r w:rsidRPr="00AF09CF">
              <w:t>MITRE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53D84A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C87AF6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1B0F31B" w14:textId="77777777" w:rsidR="001C7F6D" w:rsidRPr="004F2118" w:rsidRDefault="001C7F6D" w:rsidP="00EF5CE4">
            <w:pPr>
              <w:pStyle w:val="TAL"/>
            </w:pPr>
            <w:r w:rsidRPr="004F2118">
              <w:t>Nguyen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C6B2E4C" w14:textId="77777777" w:rsidR="001C7F6D" w:rsidRPr="004F2118" w:rsidRDefault="001C7F6D" w:rsidP="00EF5CE4">
            <w:pPr>
              <w:pStyle w:val="TAL"/>
            </w:pPr>
            <w:r w:rsidRPr="004F2118">
              <w:t>Serge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6DBEB21" w14:textId="77777777" w:rsidR="001C7F6D" w:rsidRPr="004F2118" w:rsidRDefault="001C7F6D" w:rsidP="00EF5CE4">
            <w:pPr>
              <w:pStyle w:val="TAL"/>
            </w:pPr>
            <w:r w:rsidRPr="00AF09CF">
              <w:t>Ligado Networks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DD842C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1D6C2A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C5FEE4A" w14:textId="77777777" w:rsidR="001C7F6D" w:rsidRPr="004F2118" w:rsidRDefault="001C7F6D" w:rsidP="00EF5CE4">
            <w:pPr>
              <w:pStyle w:val="TAL"/>
            </w:pPr>
            <w:r w:rsidRPr="004F2118">
              <w:t>Niang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7453C64" w14:textId="77777777" w:rsidR="001C7F6D" w:rsidRPr="004F2118" w:rsidRDefault="001C7F6D" w:rsidP="00EF5CE4">
            <w:pPr>
              <w:pStyle w:val="TAL"/>
            </w:pPr>
            <w:r w:rsidRPr="004F2118">
              <w:t>Mamadou M.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62A81F3" w14:textId="77777777" w:rsidR="001C7F6D" w:rsidRPr="004F2118" w:rsidRDefault="001C7F6D" w:rsidP="00EF5CE4">
            <w:pPr>
              <w:pStyle w:val="TAL"/>
            </w:pPr>
            <w:r w:rsidRPr="00AF09CF">
              <w:t>Verizon Spain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7C814E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7A64B0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6F64741" w14:textId="77777777" w:rsidR="001C7F6D" w:rsidRPr="004F2118" w:rsidRDefault="001C7F6D" w:rsidP="00EF5CE4">
            <w:pPr>
              <w:pStyle w:val="TAL"/>
            </w:pPr>
            <w:r w:rsidRPr="004F2118">
              <w:t>Nielsen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1184023" w14:textId="77777777" w:rsidR="001C7F6D" w:rsidRPr="004F2118" w:rsidRDefault="001C7F6D" w:rsidP="00EF5CE4">
            <w:pPr>
              <w:pStyle w:val="TAL"/>
            </w:pPr>
            <w:r w:rsidRPr="004F2118">
              <w:t>Sari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A61490C" w14:textId="77777777" w:rsidR="001C7F6D" w:rsidRPr="004F2118" w:rsidRDefault="001C7F6D" w:rsidP="00EF5CE4">
            <w:pPr>
              <w:pStyle w:val="TAL"/>
            </w:pPr>
            <w:r w:rsidRPr="00AF09CF">
              <w:t>Nokia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13C0C0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1936FF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1980C67" w14:textId="77777777" w:rsidR="001C7F6D" w:rsidRPr="004F2118" w:rsidRDefault="001C7F6D" w:rsidP="00EF5CE4">
            <w:pPr>
              <w:pStyle w:val="TAL"/>
            </w:pPr>
            <w:r w:rsidRPr="004F2118">
              <w:t>Nigam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1209740" w14:textId="77777777" w:rsidR="001C7F6D" w:rsidRPr="004F2118" w:rsidRDefault="001C7F6D" w:rsidP="00EF5CE4">
            <w:pPr>
              <w:pStyle w:val="TAL"/>
            </w:pPr>
            <w:r w:rsidRPr="004F2118">
              <w:t>Gaurav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A571ED6" w14:textId="77777777" w:rsidR="001C7F6D" w:rsidRPr="004F2118" w:rsidRDefault="001C7F6D" w:rsidP="00EF5CE4">
            <w:pPr>
              <w:pStyle w:val="TAL"/>
            </w:pPr>
            <w:r w:rsidRPr="00AF09CF">
              <w:t>QUALCOMM Europe Inc. - Spain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B46AE2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BB95E1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03B75A7" w14:textId="77777777" w:rsidR="001C7F6D" w:rsidRPr="004F2118" w:rsidRDefault="001C7F6D" w:rsidP="00EF5CE4">
            <w:pPr>
              <w:pStyle w:val="TAL"/>
            </w:pPr>
            <w:r w:rsidRPr="004F2118">
              <w:t>Niu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41D6B78" w14:textId="77777777" w:rsidR="001C7F6D" w:rsidRPr="004F2118" w:rsidRDefault="001C7F6D" w:rsidP="00EF5CE4">
            <w:pPr>
              <w:pStyle w:val="TAL"/>
            </w:pPr>
            <w:r w:rsidRPr="004F2118">
              <w:t>Huaning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7B0D8B2" w14:textId="77777777" w:rsidR="001C7F6D" w:rsidRPr="004F2118" w:rsidRDefault="001C7F6D" w:rsidP="00EF5CE4">
            <w:pPr>
              <w:pStyle w:val="TAL"/>
            </w:pPr>
            <w:r w:rsidRPr="00AF09CF">
              <w:t>Apple Hungary Kft.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676196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B402A4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15C1BE8" w14:textId="77777777" w:rsidR="001C7F6D" w:rsidRPr="004F2118" w:rsidRDefault="001C7F6D" w:rsidP="00EF5CE4">
            <w:pPr>
              <w:pStyle w:val="TAL"/>
            </w:pPr>
            <w:r w:rsidRPr="004F2118">
              <w:t>Noel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5A774EB" w14:textId="77777777" w:rsidR="001C7F6D" w:rsidRPr="004F2118" w:rsidRDefault="001C7F6D" w:rsidP="00EF5CE4">
            <w:pPr>
              <w:pStyle w:val="TAL"/>
            </w:pPr>
            <w:r w:rsidRPr="004F2118">
              <w:t>Laurent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43D027D" w14:textId="77777777" w:rsidR="001C7F6D" w:rsidRPr="004F2118" w:rsidRDefault="001C7F6D" w:rsidP="00EF5CE4">
            <w:pPr>
              <w:pStyle w:val="TAL"/>
            </w:pPr>
            <w:r w:rsidRPr="00AF09CF">
              <w:t>Skyworks Solutions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39521D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A39439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7A35C61" w14:textId="77777777" w:rsidR="001C7F6D" w:rsidRPr="004F2118" w:rsidRDefault="001C7F6D" w:rsidP="00EF5CE4">
            <w:pPr>
              <w:pStyle w:val="TAL"/>
            </w:pPr>
            <w:r w:rsidRPr="004F2118">
              <w:t>Nogami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11BED0E" w14:textId="77777777" w:rsidR="001C7F6D" w:rsidRPr="004F2118" w:rsidRDefault="001C7F6D" w:rsidP="00EF5CE4">
            <w:pPr>
              <w:pStyle w:val="TAL"/>
            </w:pPr>
            <w:r w:rsidRPr="004F2118">
              <w:t>Toshizo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761D035" w14:textId="77777777" w:rsidR="001C7F6D" w:rsidRPr="004F2118" w:rsidRDefault="001C7F6D" w:rsidP="00EF5CE4">
            <w:pPr>
              <w:pStyle w:val="TAL"/>
            </w:pPr>
            <w:r w:rsidRPr="00AF09CF">
              <w:t>SHARP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E7D5BD7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7EFD78F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1E329CF" w14:textId="77777777" w:rsidR="001C7F6D" w:rsidRPr="004F2118" w:rsidRDefault="001C7F6D" w:rsidP="00EF5CE4">
            <w:pPr>
              <w:pStyle w:val="TAL"/>
            </w:pPr>
            <w:r w:rsidRPr="004F2118">
              <w:t>Novlan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2C7D33F" w14:textId="77777777" w:rsidR="001C7F6D" w:rsidRPr="004F2118" w:rsidRDefault="001C7F6D" w:rsidP="00EF5CE4">
            <w:pPr>
              <w:pStyle w:val="TAL"/>
            </w:pPr>
            <w:r w:rsidRPr="004F2118">
              <w:t>Thomas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7000B0E" w14:textId="77777777" w:rsidR="001C7F6D" w:rsidRPr="004F2118" w:rsidRDefault="001C7F6D" w:rsidP="00EF5CE4">
            <w:pPr>
              <w:pStyle w:val="TAL"/>
            </w:pPr>
            <w:r w:rsidRPr="00AF09CF">
              <w:t>AT&amp;T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7B4D288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50D2581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D1628C4" w14:textId="77777777" w:rsidR="001C7F6D" w:rsidRPr="004F2118" w:rsidRDefault="001C7F6D" w:rsidP="00EF5CE4">
            <w:pPr>
              <w:pStyle w:val="TAL"/>
            </w:pPr>
            <w:r w:rsidRPr="004F2118">
              <w:t>Oguma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626D86C" w14:textId="77777777" w:rsidR="001C7F6D" w:rsidRPr="004F2118" w:rsidRDefault="001C7F6D" w:rsidP="00EF5CE4">
            <w:pPr>
              <w:pStyle w:val="TAL"/>
            </w:pPr>
            <w:r w:rsidRPr="004F2118">
              <w:t>Yuta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B496C52" w14:textId="77777777" w:rsidR="001C7F6D" w:rsidRPr="004F2118" w:rsidRDefault="001C7F6D" w:rsidP="00EF5CE4">
            <w:pPr>
              <w:pStyle w:val="TAL"/>
            </w:pPr>
            <w:r w:rsidRPr="00AF09CF">
              <w:t>NTT DOCOMO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ACD4B66" w14:textId="77777777" w:rsidR="001C7F6D" w:rsidRPr="004F2118" w:rsidRDefault="001C7F6D" w:rsidP="00EF5CE4">
            <w:pPr>
              <w:pStyle w:val="TAL"/>
            </w:pPr>
            <w:r w:rsidRPr="004F2118">
              <w:t>3GPPMEMBER (TTC)</w:t>
            </w:r>
          </w:p>
        </w:tc>
      </w:tr>
      <w:tr w:rsidR="001C7F6D" w:rsidRPr="004F2118" w14:paraId="5256854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089D0CE" w14:textId="77777777" w:rsidR="001C7F6D" w:rsidRPr="004F2118" w:rsidRDefault="001C7F6D" w:rsidP="00EF5CE4">
            <w:pPr>
              <w:pStyle w:val="TAL"/>
            </w:pPr>
            <w:r w:rsidRPr="004F2118">
              <w:t>OH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21C4B00" w14:textId="77777777" w:rsidR="001C7F6D" w:rsidRPr="004F2118" w:rsidRDefault="001C7F6D" w:rsidP="00EF5CE4">
            <w:pPr>
              <w:pStyle w:val="TAL"/>
            </w:pPr>
            <w:r w:rsidRPr="004F2118">
              <w:t>ChoongKeun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2760284" w14:textId="77777777" w:rsidR="001C7F6D" w:rsidRPr="004F2118" w:rsidRDefault="001C7F6D" w:rsidP="00EF5CE4">
            <w:pPr>
              <w:pStyle w:val="TAL"/>
            </w:pPr>
            <w:r w:rsidRPr="00AF09CF">
              <w:t>TTA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44B2852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1A5CD23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C436A5E" w14:textId="77777777" w:rsidR="001C7F6D" w:rsidRPr="004F2118" w:rsidRDefault="001C7F6D" w:rsidP="00EF5CE4">
            <w:pPr>
              <w:pStyle w:val="TAL"/>
            </w:pPr>
            <w:r w:rsidRPr="004F2118">
              <w:t>Oh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1547F8D" w14:textId="77777777" w:rsidR="001C7F6D" w:rsidRPr="004F2118" w:rsidRDefault="001C7F6D" w:rsidP="00EF5CE4">
            <w:pPr>
              <w:pStyle w:val="TAL"/>
            </w:pPr>
            <w:r w:rsidRPr="004F2118">
              <w:t>Kyoungseok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1AE112D" w14:textId="77777777" w:rsidR="001C7F6D" w:rsidRPr="004F2118" w:rsidRDefault="001C7F6D" w:rsidP="00EF5CE4">
            <w:pPr>
              <w:pStyle w:val="TAL"/>
            </w:pPr>
            <w:r w:rsidRPr="00AF09CF">
              <w:t>TTA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DD5B3BA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103DCFD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5FA6F09" w14:textId="77777777" w:rsidR="001C7F6D" w:rsidRPr="004F2118" w:rsidRDefault="001C7F6D" w:rsidP="00EF5CE4">
            <w:pPr>
              <w:pStyle w:val="TAL"/>
            </w:pPr>
            <w:r w:rsidRPr="004F2118">
              <w:t>Ohira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382964C" w14:textId="77777777" w:rsidR="001C7F6D" w:rsidRPr="004F2118" w:rsidRDefault="001C7F6D" w:rsidP="00EF5CE4">
            <w:pPr>
              <w:pStyle w:val="TAL"/>
            </w:pPr>
            <w:r w:rsidRPr="004F2118">
              <w:t>Hidefumi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3CC95FB" w14:textId="77777777" w:rsidR="001C7F6D" w:rsidRPr="004F2118" w:rsidRDefault="001C7F6D" w:rsidP="00EF5CE4">
            <w:pPr>
              <w:pStyle w:val="TAL"/>
            </w:pPr>
            <w:r w:rsidRPr="00AF09CF">
              <w:t>Murata Manufacturing Co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AA2BD1D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417C0D0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E5B1777" w14:textId="77777777" w:rsidR="001C7F6D" w:rsidRPr="004F2118" w:rsidRDefault="001C7F6D" w:rsidP="00EF5CE4">
            <w:pPr>
              <w:pStyle w:val="TAL"/>
            </w:pPr>
            <w:r w:rsidRPr="004F2118">
              <w:t>Olesen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79FF815" w14:textId="77777777" w:rsidR="001C7F6D" w:rsidRPr="004F2118" w:rsidRDefault="001C7F6D" w:rsidP="00EF5CE4">
            <w:pPr>
              <w:pStyle w:val="TAL"/>
            </w:pPr>
            <w:r w:rsidRPr="004F2118">
              <w:t>Robert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EFD4540" w14:textId="77777777" w:rsidR="001C7F6D" w:rsidRPr="004F2118" w:rsidRDefault="001C7F6D" w:rsidP="00EF5CE4">
            <w:pPr>
              <w:pStyle w:val="TAL"/>
            </w:pPr>
            <w:r w:rsidRPr="00AF09CF">
              <w:t>Intelsat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5567965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7F845A9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F0CB09D" w14:textId="77777777" w:rsidR="001C7F6D" w:rsidRPr="004F2118" w:rsidRDefault="001C7F6D" w:rsidP="00EF5CE4">
            <w:pPr>
              <w:pStyle w:val="TAL"/>
            </w:pPr>
            <w:r w:rsidRPr="004F2118">
              <w:t>Olexa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4E06688" w14:textId="77777777" w:rsidR="001C7F6D" w:rsidRPr="004F2118" w:rsidRDefault="001C7F6D" w:rsidP="00EF5CE4">
            <w:pPr>
              <w:pStyle w:val="TAL"/>
            </w:pPr>
            <w:r w:rsidRPr="004F2118">
              <w:t>Ron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FCA2DAD" w14:textId="77777777" w:rsidR="001C7F6D" w:rsidRPr="004F2118" w:rsidRDefault="001C7F6D" w:rsidP="00EF5CE4">
            <w:pPr>
              <w:pStyle w:val="TAL"/>
            </w:pPr>
            <w:r w:rsidRPr="00AF09CF">
              <w:t>Omnispace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A46F727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321A0CD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3939737" w14:textId="77777777" w:rsidR="001C7F6D" w:rsidRPr="004F2118" w:rsidRDefault="001C7F6D" w:rsidP="00EF5CE4">
            <w:pPr>
              <w:pStyle w:val="TAL"/>
            </w:pPr>
            <w:r w:rsidRPr="004F2118">
              <w:t>Onozawa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01CDC58" w14:textId="77777777" w:rsidR="001C7F6D" w:rsidRPr="004F2118" w:rsidRDefault="001C7F6D" w:rsidP="00EF5CE4">
            <w:pPr>
              <w:pStyle w:val="TAL"/>
            </w:pPr>
            <w:r w:rsidRPr="004F2118">
              <w:t>Hisashi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E3DDAC3" w14:textId="77777777" w:rsidR="001C7F6D" w:rsidRPr="004F2118" w:rsidRDefault="001C7F6D" w:rsidP="00EF5CE4">
            <w:pPr>
              <w:pStyle w:val="TAL"/>
            </w:pPr>
            <w:r w:rsidRPr="00AF09CF">
              <w:t>Nokia Japan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5FE268E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59455F2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C6CA772" w14:textId="77777777" w:rsidR="001C7F6D" w:rsidRPr="004F2118" w:rsidRDefault="001C7F6D" w:rsidP="00EF5CE4">
            <w:pPr>
              <w:pStyle w:val="TAL"/>
            </w:pPr>
            <w:r w:rsidRPr="004F2118">
              <w:t>Ozan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F60917C" w14:textId="77777777" w:rsidR="001C7F6D" w:rsidRPr="004F2118" w:rsidRDefault="001C7F6D" w:rsidP="00EF5CE4">
            <w:pPr>
              <w:pStyle w:val="TAL"/>
            </w:pPr>
            <w:r w:rsidRPr="004F2118">
              <w:t>Waseem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6BA306B" w14:textId="77777777" w:rsidR="001C7F6D" w:rsidRPr="004F2118" w:rsidRDefault="001C7F6D" w:rsidP="00EF5CE4">
            <w:pPr>
              <w:pStyle w:val="TAL"/>
            </w:pPr>
            <w:r w:rsidRPr="00AF09CF">
              <w:t>MediaTek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FE041B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FB7705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55FF6AA" w14:textId="77777777" w:rsidR="001C7F6D" w:rsidRPr="004F2118" w:rsidRDefault="001C7F6D" w:rsidP="00EF5CE4">
            <w:pPr>
              <w:pStyle w:val="TAL"/>
            </w:pPr>
            <w:r w:rsidRPr="004F2118">
              <w:t>Packer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D86CAFF" w14:textId="77777777" w:rsidR="001C7F6D" w:rsidRPr="004F2118" w:rsidRDefault="001C7F6D" w:rsidP="00EF5CE4">
            <w:pPr>
              <w:pStyle w:val="TAL"/>
            </w:pPr>
            <w:r w:rsidRPr="004F2118">
              <w:t>Clive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726806A" w14:textId="77777777" w:rsidR="001C7F6D" w:rsidRPr="004F2118" w:rsidRDefault="001C7F6D" w:rsidP="00EF5CE4">
            <w:pPr>
              <w:pStyle w:val="TAL"/>
            </w:pPr>
            <w:r w:rsidRPr="00AF09CF">
              <w:t>Ligado Networks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B192BF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DCEDB2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B5D0DB2" w14:textId="77777777" w:rsidR="001C7F6D" w:rsidRPr="004F2118" w:rsidRDefault="001C7F6D" w:rsidP="00EF5CE4">
            <w:pPr>
              <w:pStyle w:val="TAL"/>
            </w:pPr>
            <w:r w:rsidRPr="004F2118">
              <w:t>Pan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BE354EF" w14:textId="77777777" w:rsidR="001C7F6D" w:rsidRPr="004F2118" w:rsidRDefault="001C7F6D" w:rsidP="00EF5CE4">
            <w:pPr>
              <w:pStyle w:val="TAL"/>
            </w:pPr>
            <w:r w:rsidRPr="004F2118">
              <w:t>Heng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B3E248C" w14:textId="77777777" w:rsidR="001C7F6D" w:rsidRPr="004F2118" w:rsidRDefault="001C7F6D" w:rsidP="00EF5CE4">
            <w:pPr>
              <w:pStyle w:val="TAL"/>
            </w:pPr>
            <w:r w:rsidRPr="00AF09CF">
              <w:t>Puloli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A0CF2E3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1F2B2A0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3BB896B" w14:textId="77777777" w:rsidR="001C7F6D" w:rsidRPr="004F2118" w:rsidRDefault="001C7F6D" w:rsidP="00EF5CE4">
            <w:pPr>
              <w:pStyle w:val="TAL"/>
            </w:pPr>
            <w:r w:rsidRPr="004F2118">
              <w:t>Pan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C93A4B7" w14:textId="77777777" w:rsidR="001C7F6D" w:rsidRPr="004F2118" w:rsidRDefault="001C7F6D" w:rsidP="00EF5CE4">
            <w:pPr>
              <w:pStyle w:val="TAL"/>
            </w:pPr>
            <w:r w:rsidRPr="004F2118">
              <w:t>Jen-Yi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722C7F7" w14:textId="77777777" w:rsidR="001C7F6D" w:rsidRPr="004F2118" w:rsidRDefault="001C7F6D" w:rsidP="00EF5CE4">
            <w:pPr>
              <w:pStyle w:val="TAL"/>
            </w:pPr>
            <w:r w:rsidRPr="00AF09CF">
              <w:t>ITRI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C5E0D25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62AE5F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5F8CD86" w14:textId="77777777" w:rsidR="001C7F6D" w:rsidRPr="004F2118" w:rsidRDefault="001C7F6D" w:rsidP="00EF5CE4">
            <w:pPr>
              <w:pStyle w:val="TAL"/>
            </w:pPr>
            <w:r w:rsidRPr="004F2118">
              <w:t>Panaitopol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4F16C3D" w14:textId="77777777" w:rsidR="001C7F6D" w:rsidRPr="004F2118" w:rsidRDefault="001C7F6D" w:rsidP="00EF5CE4">
            <w:pPr>
              <w:pStyle w:val="TAL"/>
            </w:pPr>
            <w:r w:rsidRPr="004F2118">
              <w:t>Dorin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CD242D6" w14:textId="77777777" w:rsidR="001C7F6D" w:rsidRPr="004F2118" w:rsidRDefault="001C7F6D" w:rsidP="00EF5CE4">
            <w:pPr>
              <w:pStyle w:val="TAL"/>
            </w:pPr>
            <w:r w:rsidRPr="00AF09CF">
              <w:t>THALES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95B146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04EA45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6C55587" w14:textId="77777777" w:rsidR="001C7F6D" w:rsidRPr="004F2118" w:rsidRDefault="001C7F6D" w:rsidP="00EF5CE4">
            <w:pPr>
              <w:pStyle w:val="TAL"/>
            </w:pPr>
            <w:r w:rsidRPr="004F2118">
              <w:t>Park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B6EEE3D" w14:textId="77777777" w:rsidR="001C7F6D" w:rsidRPr="004F2118" w:rsidRDefault="001C7F6D" w:rsidP="00EF5CE4">
            <w:pPr>
              <w:pStyle w:val="TAL"/>
            </w:pPr>
            <w:r w:rsidRPr="004F2118">
              <w:t>CH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9B67DF8" w14:textId="77777777" w:rsidR="001C7F6D" w:rsidRPr="004F2118" w:rsidRDefault="001C7F6D" w:rsidP="00EF5CE4">
            <w:pPr>
              <w:pStyle w:val="TAL"/>
            </w:pPr>
            <w:r w:rsidRPr="00AF09CF">
              <w:t>Qualcomm Incorporated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90B447A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42DB680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4032A92" w14:textId="77777777" w:rsidR="001C7F6D" w:rsidRPr="004F2118" w:rsidRDefault="001C7F6D" w:rsidP="00EF5CE4">
            <w:pPr>
              <w:pStyle w:val="TAL"/>
            </w:pPr>
            <w:r w:rsidRPr="004F2118">
              <w:t>Park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884E6C5" w14:textId="77777777" w:rsidR="001C7F6D" w:rsidRPr="004F2118" w:rsidRDefault="001C7F6D" w:rsidP="00EF5CE4">
            <w:pPr>
              <w:pStyle w:val="TAL"/>
            </w:pPr>
            <w:r w:rsidRPr="004F2118">
              <w:t>Jin Woong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D961B90" w14:textId="77777777" w:rsidR="001C7F6D" w:rsidRPr="004F2118" w:rsidRDefault="001C7F6D" w:rsidP="00EF5CE4">
            <w:pPr>
              <w:pStyle w:val="TAL"/>
            </w:pPr>
            <w:r w:rsidRPr="00AF09CF">
              <w:t>LG Electronics UK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2AC30D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04C97B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633856C" w14:textId="77777777" w:rsidR="001C7F6D" w:rsidRPr="004F2118" w:rsidRDefault="001C7F6D" w:rsidP="00EF5CE4">
            <w:pPr>
              <w:pStyle w:val="TAL"/>
            </w:pPr>
            <w:r w:rsidRPr="004F2118">
              <w:t>Park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192841C" w14:textId="77777777" w:rsidR="001C7F6D" w:rsidRPr="004F2118" w:rsidRDefault="001C7F6D" w:rsidP="00EF5CE4">
            <w:pPr>
              <w:pStyle w:val="TAL"/>
            </w:pPr>
            <w:r w:rsidRPr="004F2118">
              <w:t>KWANGHYUN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CE2F405" w14:textId="77777777" w:rsidR="001C7F6D" w:rsidRPr="004F2118" w:rsidRDefault="001C7F6D" w:rsidP="00EF5CE4">
            <w:pPr>
              <w:pStyle w:val="TAL"/>
            </w:pPr>
            <w:r w:rsidRPr="00AF09CF">
              <w:t>Korea Testing Laboratory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9B85975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31856F5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5657338" w14:textId="77777777" w:rsidR="001C7F6D" w:rsidRPr="004F2118" w:rsidRDefault="001C7F6D" w:rsidP="00EF5CE4">
            <w:pPr>
              <w:pStyle w:val="TAL"/>
            </w:pPr>
            <w:r w:rsidRPr="004F2118">
              <w:t>Pei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001EB1B" w14:textId="77777777" w:rsidR="001C7F6D" w:rsidRPr="004F2118" w:rsidRDefault="001C7F6D" w:rsidP="00EF5CE4">
            <w:pPr>
              <w:pStyle w:val="TAL"/>
            </w:pPr>
            <w:r w:rsidRPr="004F2118">
              <w:t>Lily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4A5691F" w14:textId="77777777" w:rsidR="001C7F6D" w:rsidRPr="004F2118" w:rsidRDefault="001C7F6D" w:rsidP="00EF5CE4">
            <w:pPr>
              <w:pStyle w:val="TAL"/>
            </w:pPr>
            <w:r w:rsidRPr="00AF09CF">
              <w:t>Ericsson Hungary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8BE8F1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698E36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70CC5E6" w14:textId="77777777" w:rsidR="001C7F6D" w:rsidRPr="004F2118" w:rsidRDefault="001C7F6D" w:rsidP="00EF5CE4">
            <w:pPr>
              <w:pStyle w:val="TAL"/>
            </w:pPr>
            <w:r w:rsidRPr="004F2118">
              <w:t>Petersen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0110755" w14:textId="77777777" w:rsidR="001C7F6D" w:rsidRPr="004F2118" w:rsidRDefault="001C7F6D" w:rsidP="00EF5CE4">
            <w:pPr>
              <w:pStyle w:val="TAL"/>
            </w:pPr>
            <w:r w:rsidRPr="004F2118">
              <w:t>Karsten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8532E9B" w14:textId="77777777" w:rsidR="001C7F6D" w:rsidRPr="004F2118" w:rsidRDefault="001C7F6D" w:rsidP="00EF5CE4">
            <w:pPr>
              <w:pStyle w:val="TAL"/>
            </w:pPr>
            <w:r w:rsidRPr="00AF09CF">
              <w:t>Nokia Denmark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A2FCB5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DC9885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258F0F7" w14:textId="77777777" w:rsidR="001C7F6D" w:rsidRPr="004F2118" w:rsidRDefault="001C7F6D" w:rsidP="00EF5CE4">
            <w:pPr>
              <w:pStyle w:val="TAL"/>
            </w:pPr>
            <w:r w:rsidRPr="004F2118">
              <w:t>Petrov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920E195" w14:textId="77777777" w:rsidR="001C7F6D" w:rsidRPr="004F2118" w:rsidRDefault="001C7F6D" w:rsidP="00EF5CE4">
            <w:pPr>
              <w:pStyle w:val="TAL"/>
            </w:pPr>
            <w:r w:rsidRPr="004F2118">
              <w:t>Dmitry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D7B179F" w14:textId="77777777" w:rsidR="001C7F6D" w:rsidRPr="004F2118" w:rsidRDefault="001C7F6D" w:rsidP="00EF5CE4">
            <w:pPr>
              <w:pStyle w:val="TAL"/>
            </w:pPr>
            <w:r w:rsidRPr="00AF09CF">
              <w:t>Nokia Germany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64630C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56EC82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7819521" w14:textId="77777777" w:rsidR="001C7F6D" w:rsidRPr="004F2118" w:rsidRDefault="001C7F6D" w:rsidP="00EF5CE4">
            <w:pPr>
              <w:pStyle w:val="TAL"/>
            </w:pPr>
            <w:r w:rsidRPr="004F2118">
              <w:t>Petrovic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142ED22" w14:textId="77777777" w:rsidR="001C7F6D" w:rsidRPr="004F2118" w:rsidRDefault="001C7F6D" w:rsidP="00EF5CE4">
            <w:pPr>
              <w:pStyle w:val="TAL"/>
            </w:pPr>
            <w:r w:rsidRPr="004F2118">
              <w:t>Niels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F8FD22B" w14:textId="77777777" w:rsidR="001C7F6D" w:rsidRPr="004F2118" w:rsidRDefault="001C7F6D" w:rsidP="00EF5CE4">
            <w:pPr>
              <w:pStyle w:val="TAL"/>
            </w:pPr>
            <w:r w:rsidRPr="00AF09CF">
              <w:t>ROHDE &amp; SCHWARZ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B7EAAE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A06AF7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601DD36" w14:textId="77777777" w:rsidR="001C7F6D" w:rsidRPr="004F2118" w:rsidRDefault="001C7F6D" w:rsidP="00EF5CE4">
            <w:pPr>
              <w:pStyle w:val="TAL"/>
            </w:pPr>
            <w:r w:rsidRPr="004F2118">
              <w:t>Pettersson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0900DF2" w14:textId="77777777" w:rsidR="001C7F6D" w:rsidRPr="004F2118" w:rsidRDefault="001C7F6D" w:rsidP="00EF5CE4">
            <w:pPr>
              <w:pStyle w:val="TAL"/>
            </w:pPr>
            <w:r w:rsidRPr="004F2118">
              <w:t>Markus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173F900" w14:textId="77777777" w:rsidR="001C7F6D" w:rsidRPr="004F2118" w:rsidRDefault="001C7F6D" w:rsidP="00EF5CE4">
            <w:pPr>
              <w:pStyle w:val="TAL"/>
            </w:pPr>
            <w:r w:rsidRPr="00AF09CF">
              <w:t>LG Electronics Finland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92420A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0320C1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D856209" w14:textId="77777777" w:rsidR="001C7F6D" w:rsidRPr="004F2118" w:rsidRDefault="001C7F6D" w:rsidP="00EF5CE4">
            <w:pPr>
              <w:pStyle w:val="TAL"/>
            </w:pPr>
            <w:r w:rsidRPr="004F2118">
              <w:t>Pittampalli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10EC0E6" w14:textId="77777777" w:rsidR="001C7F6D" w:rsidRPr="004F2118" w:rsidRDefault="001C7F6D" w:rsidP="00EF5CE4">
            <w:pPr>
              <w:pStyle w:val="TAL"/>
            </w:pPr>
            <w:r w:rsidRPr="004F2118">
              <w:t>Eshwar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E0AF1EC" w14:textId="77777777" w:rsidR="001C7F6D" w:rsidRPr="004F2118" w:rsidRDefault="001C7F6D" w:rsidP="00EF5CE4">
            <w:pPr>
              <w:pStyle w:val="TAL"/>
            </w:pPr>
            <w:r w:rsidRPr="00AF09CF">
              <w:t>FirstNet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4EFD7AF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64FF121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B06E56A" w14:textId="77777777" w:rsidR="001C7F6D" w:rsidRPr="004F2118" w:rsidRDefault="001C7F6D" w:rsidP="00EF5CE4">
            <w:pPr>
              <w:pStyle w:val="TAL"/>
            </w:pPr>
            <w:r w:rsidRPr="004F2118">
              <w:t>Popp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29BCE2D" w14:textId="77777777" w:rsidR="001C7F6D" w:rsidRPr="004F2118" w:rsidRDefault="001C7F6D" w:rsidP="00EF5CE4">
            <w:pPr>
              <w:pStyle w:val="TAL"/>
            </w:pPr>
            <w:r w:rsidRPr="004F2118">
              <w:t>Daniel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E4176CD" w14:textId="77777777" w:rsidR="001C7F6D" w:rsidRPr="004F2118" w:rsidRDefault="001C7F6D" w:rsidP="00EF5CE4">
            <w:pPr>
              <w:pStyle w:val="TAL"/>
            </w:pPr>
            <w:r w:rsidRPr="00AF09CF">
              <w:t>Apple Gesellschaft m.b.H.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0778A3C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EBFF86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864C9BA" w14:textId="77777777" w:rsidR="001C7F6D" w:rsidRPr="004F2118" w:rsidRDefault="001C7F6D" w:rsidP="00EF5CE4">
            <w:pPr>
              <w:pStyle w:val="TAL"/>
            </w:pPr>
            <w:r w:rsidRPr="004F2118">
              <w:t>Priale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D9BBD36" w14:textId="77777777" w:rsidR="001C7F6D" w:rsidRPr="004F2118" w:rsidRDefault="001C7F6D" w:rsidP="00EF5CE4">
            <w:pPr>
              <w:pStyle w:val="TAL"/>
            </w:pPr>
            <w:r w:rsidRPr="004F2118">
              <w:t>Camila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AB695E3" w14:textId="77777777" w:rsidR="001C7F6D" w:rsidRPr="004F2118" w:rsidRDefault="001C7F6D" w:rsidP="00EF5CE4">
            <w:pPr>
              <w:pStyle w:val="TAL"/>
            </w:pPr>
            <w:r w:rsidRPr="00AF09CF">
              <w:t>Apple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9A0F41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958BFB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A98B85" w14:textId="77777777" w:rsidR="001C7F6D" w:rsidRPr="004F2118" w:rsidRDefault="001C7F6D" w:rsidP="00EF5CE4">
            <w:pPr>
              <w:pStyle w:val="TAL"/>
            </w:pPr>
            <w:r w:rsidRPr="004F2118">
              <w:t>Pu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45A29B5" w14:textId="77777777" w:rsidR="001C7F6D" w:rsidRPr="004F2118" w:rsidRDefault="001C7F6D" w:rsidP="00EF5CE4">
            <w:pPr>
              <w:pStyle w:val="TAL"/>
            </w:pPr>
            <w:r w:rsidRPr="004F2118">
              <w:t>Xiaolin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1FEEE08" w14:textId="77777777" w:rsidR="001C7F6D" w:rsidRPr="004F2118" w:rsidRDefault="001C7F6D" w:rsidP="00EF5CE4">
            <w:pPr>
              <w:pStyle w:val="TAL"/>
            </w:pPr>
            <w:r w:rsidRPr="00AF09CF">
              <w:t>Ericsson-LG Co.,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BFE6440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5BBF1E7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CBEDE56" w14:textId="77777777" w:rsidR="001C7F6D" w:rsidRPr="004F2118" w:rsidRDefault="001C7F6D" w:rsidP="00EF5CE4">
            <w:pPr>
              <w:pStyle w:val="TAL"/>
            </w:pPr>
            <w:r w:rsidRPr="004F2118">
              <w:t>Puttonen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1647EF5" w14:textId="77777777" w:rsidR="001C7F6D" w:rsidRPr="004F2118" w:rsidRDefault="001C7F6D" w:rsidP="00EF5CE4">
            <w:pPr>
              <w:pStyle w:val="TAL"/>
            </w:pPr>
            <w:r w:rsidRPr="004F2118">
              <w:t>Jani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7673E31" w14:textId="77777777" w:rsidR="001C7F6D" w:rsidRPr="004F2118" w:rsidRDefault="001C7F6D" w:rsidP="00EF5CE4">
            <w:pPr>
              <w:pStyle w:val="TAL"/>
            </w:pPr>
            <w:r w:rsidRPr="00AF09CF">
              <w:t>Magister Solutions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EC9B8B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611B96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DFF9B1C" w14:textId="77777777" w:rsidR="001C7F6D" w:rsidRPr="004F2118" w:rsidRDefault="001C7F6D" w:rsidP="00EF5CE4">
            <w:pPr>
              <w:pStyle w:val="TAL"/>
            </w:pPr>
            <w:r w:rsidRPr="004F2118">
              <w:t>Qiu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1EE54A4" w14:textId="77777777" w:rsidR="001C7F6D" w:rsidRPr="004F2118" w:rsidRDefault="001C7F6D" w:rsidP="00EF5CE4">
            <w:pPr>
              <w:pStyle w:val="TAL"/>
            </w:pPr>
            <w:r w:rsidRPr="004F2118">
              <w:t>Haijie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F31FEC2" w14:textId="77777777" w:rsidR="001C7F6D" w:rsidRPr="004F2118" w:rsidRDefault="001C7F6D" w:rsidP="00EF5CE4">
            <w:pPr>
              <w:pStyle w:val="TAL"/>
            </w:pPr>
            <w:r w:rsidRPr="00AF09CF">
              <w:t>Samsung Electronics Co.,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C071087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7A35A66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1034EC8" w14:textId="77777777" w:rsidR="001C7F6D" w:rsidRPr="004F2118" w:rsidRDefault="001C7F6D" w:rsidP="00EF5CE4">
            <w:pPr>
              <w:pStyle w:val="TAL"/>
            </w:pPr>
            <w:r w:rsidRPr="004F2118">
              <w:t>Qu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6F233BD" w14:textId="77777777" w:rsidR="001C7F6D" w:rsidRPr="004F2118" w:rsidRDefault="001C7F6D" w:rsidP="00EF5CE4">
            <w:pPr>
              <w:pStyle w:val="TAL"/>
            </w:pPr>
            <w:r w:rsidRPr="004F2118">
              <w:t>Wenkuan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4B78E7C" w14:textId="77777777" w:rsidR="001C7F6D" w:rsidRPr="004F2118" w:rsidRDefault="001C7F6D" w:rsidP="00EF5CE4">
            <w:pPr>
              <w:pStyle w:val="TAL"/>
            </w:pPr>
            <w:r w:rsidRPr="00AF09CF">
              <w:t>vivo Mobile Communication Co.,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0E20710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F583FE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73CF8EF" w14:textId="77777777" w:rsidR="001C7F6D" w:rsidRPr="004F2118" w:rsidRDefault="001C7F6D" w:rsidP="00EF5CE4">
            <w:pPr>
              <w:pStyle w:val="TAL"/>
            </w:pPr>
            <w:r w:rsidRPr="004F2118">
              <w:t>Raghavan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926CD73" w14:textId="77777777" w:rsidR="001C7F6D" w:rsidRPr="004F2118" w:rsidRDefault="001C7F6D" w:rsidP="00EF5CE4">
            <w:pPr>
              <w:pStyle w:val="TAL"/>
            </w:pPr>
            <w:r w:rsidRPr="004F2118">
              <w:t>Manasa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0A4B2E1" w14:textId="77777777" w:rsidR="001C7F6D" w:rsidRPr="004F2118" w:rsidRDefault="001C7F6D" w:rsidP="00EF5CE4">
            <w:pPr>
              <w:pStyle w:val="TAL"/>
            </w:pPr>
            <w:r w:rsidRPr="00AF09CF">
              <w:t>Apple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96F568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12A514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79780B7" w14:textId="77777777" w:rsidR="001C7F6D" w:rsidRPr="004F2118" w:rsidRDefault="001C7F6D" w:rsidP="00EF5CE4">
            <w:pPr>
              <w:pStyle w:val="TAL"/>
            </w:pPr>
            <w:r w:rsidRPr="004F2118">
              <w:t>Rahman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A31CE7D" w14:textId="77777777" w:rsidR="001C7F6D" w:rsidRPr="004F2118" w:rsidRDefault="001C7F6D" w:rsidP="00EF5CE4">
            <w:pPr>
              <w:pStyle w:val="TAL"/>
            </w:pPr>
            <w:r w:rsidRPr="004F2118">
              <w:t>Jahidur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3CB5B5E" w14:textId="77777777" w:rsidR="001C7F6D" w:rsidRPr="004F2118" w:rsidRDefault="001C7F6D" w:rsidP="00EF5CE4">
            <w:pPr>
              <w:pStyle w:val="TAL"/>
            </w:pPr>
            <w:r w:rsidRPr="00AF09CF">
              <w:t>Qualcomm CDMA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B7CE35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6BD85F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F7DE8DE" w14:textId="77777777" w:rsidR="001C7F6D" w:rsidRPr="004F2118" w:rsidRDefault="001C7F6D" w:rsidP="00EF5CE4">
            <w:pPr>
              <w:pStyle w:val="TAL"/>
            </w:pPr>
            <w:r w:rsidRPr="004F2118">
              <w:t>Rahman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C5B43B9" w14:textId="77777777" w:rsidR="001C7F6D" w:rsidRPr="004F2118" w:rsidRDefault="001C7F6D" w:rsidP="00EF5CE4">
            <w:pPr>
              <w:pStyle w:val="TAL"/>
            </w:pPr>
            <w:r w:rsidRPr="004F2118">
              <w:t>Md Hasan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441D718" w14:textId="77777777" w:rsidR="001C7F6D" w:rsidRPr="004F2118" w:rsidRDefault="001C7F6D" w:rsidP="00EF5CE4">
            <w:pPr>
              <w:pStyle w:val="TAL"/>
            </w:pPr>
            <w:r w:rsidRPr="00AF09CF">
              <w:t>Intel K.K.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CE560C0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7AA102A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FC8EA88" w14:textId="77777777" w:rsidR="001C7F6D" w:rsidRPr="004F2118" w:rsidRDefault="001C7F6D" w:rsidP="00EF5CE4">
            <w:pPr>
              <w:pStyle w:val="TAL"/>
            </w:pPr>
            <w:r w:rsidRPr="004F2118">
              <w:t>Ramamurthi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9DA5E24" w14:textId="77777777" w:rsidR="001C7F6D" w:rsidRPr="004F2118" w:rsidRDefault="001C7F6D" w:rsidP="00EF5CE4">
            <w:pPr>
              <w:pStyle w:val="TAL"/>
            </w:pPr>
            <w:r w:rsidRPr="004F2118">
              <w:t>Vishwanath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95A52F0" w14:textId="77777777" w:rsidR="001C7F6D" w:rsidRPr="004F2118" w:rsidRDefault="001C7F6D" w:rsidP="00EF5CE4">
            <w:pPr>
              <w:pStyle w:val="TAL"/>
            </w:pPr>
            <w:r w:rsidRPr="00AF09CF">
              <w:t>Verizon Sweden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92C7C15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D4CDC2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DEE9B88" w14:textId="77777777" w:rsidR="001C7F6D" w:rsidRPr="004F2118" w:rsidRDefault="001C7F6D" w:rsidP="00EF5CE4">
            <w:pPr>
              <w:pStyle w:val="TAL"/>
            </w:pPr>
            <w:r w:rsidRPr="004F2118">
              <w:t>Raphael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5D156FF" w14:textId="77777777" w:rsidR="001C7F6D" w:rsidRPr="004F2118" w:rsidRDefault="001C7F6D" w:rsidP="00EF5CE4">
            <w:pPr>
              <w:pStyle w:val="TAL"/>
            </w:pPr>
            <w:r w:rsidRPr="004F2118">
              <w:t>Song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B033D05" w14:textId="77777777" w:rsidR="001C7F6D" w:rsidRPr="004F2118" w:rsidRDefault="001C7F6D" w:rsidP="00EF5CE4">
            <w:pPr>
              <w:pStyle w:val="TAL"/>
            </w:pPr>
            <w:r w:rsidRPr="00AF09CF">
              <w:t>Korea Testing Laboratory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648AE20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0C2BC03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8A614BD" w14:textId="77777777" w:rsidR="001C7F6D" w:rsidRPr="004F2118" w:rsidRDefault="001C7F6D" w:rsidP="00EF5CE4">
            <w:pPr>
              <w:pStyle w:val="TAL"/>
            </w:pPr>
            <w:r w:rsidRPr="004F2118">
              <w:t>Raschkowski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6767152" w14:textId="77777777" w:rsidR="001C7F6D" w:rsidRPr="004F2118" w:rsidRDefault="001C7F6D" w:rsidP="00EF5CE4">
            <w:pPr>
              <w:pStyle w:val="TAL"/>
            </w:pPr>
            <w:r w:rsidRPr="004F2118">
              <w:t>Leszek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8E64EC0" w14:textId="77777777" w:rsidR="001C7F6D" w:rsidRPr="004F2118" w:rsidRDefault="001C7F6D" w:rsidP="00EF5CE4">
            <w:pPr>
              <w:pStyle w:val="TAL"/>
            </w:pPr>
            <w:r w:rsidRPr="00AF09CF">
              <w:t>Fraunhofer HHI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667EE3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10624D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795227" w14:textId="77777777" w:rsidR="001C7F6D" w:rsidRPr="004F2118" w:rsidRDefault="001C7F6D" w:rsidP="00EF5CE4">
            <w:pPr>
              <w:pStyle w:val="TAL"/>
            </w:pPr>
            <w:r w:rsidRPr="004F2118">
              <w:t>Rizvi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A514BAE" w14:textId="77777777" w:rsidR="001C7F6D" w:rsidRPr="004F2118" w:rsidRDefault="001C7F6D" w:rsidP="00EF5CE4">
            <w:pPr>
              <w:pStyle w:val="TAL"/>
            </w:pPr>
            <w:r w:rsidRPr="004F2118">
              <w:t>Karrar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BD11DD0" w14:textId="77777777" w:rsidR="001C7F6D" w:rsidRPr="004F2118" w:rsidRDefault="001C7F6D" w:rsidP="00EF5CE4">
            <w:pPr>
              <w:pStyle w:val="TAL"/>
            </w:pPr>
            <w:r w:rsidRPr="00AF09CF">
              <w:t>Ericsson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07198F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CA69F3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3C0B954" w14:textId="77777777" w:rsidR="001C7F6D" w:rsidRPr="004F2118" w:rsidRDefault="001C7F6D" w:rsidP="00EF5CE4">
            <w:pPr>
              <w:pStyle w:val="TAL"/>
            </w:pPr>
            <w:r w:rsidRPr="004F2118">
              <w:t>Rodriguez-Herrera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392A833" w14:textId="77777777" w:rsidR="001C7F6D" w:rsidRPr="004F2118" w:rsidRDefault="001C7F6D" w:rsidP="00EF5CE4">
            <w:pPr>
              <w:pStyle w:val="TAL"/>
            </w:pPr>
            <w:r w:rsidRPr="004F2118">
              <w:t>Alfonso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C4BAC47" w14:textId="77777777" w:rsidR="001C7F6D" w:rsidRPr="004F2118" w:rsidRDefault="001C7F6D" w:rsidP="00EF5CE4">
            <w:pPr>
              <w:pStyle w:val="TAL"/>
            </w:pPr>
            <w:r w:rsidRPr="00AF09CF">
              <w:t>Spirent Communications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E1D147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FA9C05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F373BED" w14:textId="77777777" w:rsidR="001C7F6D" w:rsidRPr="004F2118" w:rsidRDefault="001C7F6D" w:rsidP="00EF5CE4">
            <w:pPr>
              <w:pStyle w:val="TAL"/>
            </w:pPr>
            <w:r w:rsidRPr="004F2118">
              <w:t>Rong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502D45B" w14:textId="77777777" w:rsidR="001C7F6D" w:rsidRPr="004F2118" w:rsidRDefault="001C7F6D" w:rsidP="00EF5CE4">
            <w:pPr>
              <w:pStyle w:val="TAL"/>
            </w:pPr>
            <w:r w:rsidRPr="004F2118">
              <w:t>Zhigang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899780F" w14:textId="77777777" w:rsidR="001C7F6D" w:rsidRPr="004F2118" w:rsidRDefault="001C7F6D" w:rsidP="00EF5CE4">
            <w:pPr>
              <w:pStyle w:val="TAL"/>
            </w:pPr>
            <w:r w:rsidRPr="00AF09CF">
              <w:t>Futurewei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29F987C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D15055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E45782B" w14:textId="77777777" w:rsidR="001C7F6D" w:rsidRPr="004F2118" w:rsidRDefault="001C7F6D" w:rsidP="00EF5CE4">
            <w:pPr>
              <w:pStyle w:val="TAL"/>
            </w:pPr>
            <w:r w:rsidRPr="004F2118">
              <w:t>Rutkowski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A1FCEEF" w14:textId="77777777" w:rsidR="001C7F6D" w:rsidRPr="004F2118" w:rsidRDefault="001C7F6D" w:rsidP="00EF5CE4">
            <w:pPr>
              <w:pStyle w:val="TAL"/>
            </w:pPr>
            <w:r w:rsidRPr="004F2118">
              <w:t>Kimberly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1525AFA" w14:textId="77777777" w:rsidR="001C7F6D" w:rsidRPr="004F2118" w:rsidRDefault="001C7F6D" w:rsidP="00EF5CE4">
            <w:pPr>
              <w:pStyle w:val="TAL"/>
            </w:pPr>
            <w:r w:rsidRPr="00AF09CF">
              <w:t>MVG Industries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F78EC7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B55C4F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A7B0464" w14:textId="77777777" w:rsidR="001C7F6D" w:rsidRPr="004F2118" w:rsidRDefault="001C7F6D" w:rsidP="00EF5CE4">
            <w:pPr>
              <w:pStyle w:val="TAL"/>
            </w:pPr>
            <w:r w:rsidRPr="004F2118">
              <w:t>Savaglio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C64613F" w14:textId="77777777" w:rsidR="001C7F6D" w:rsidRPr="004F2118" w:rsidRDefault="001C7F6D" w:rsidP="00EF5CE4">
            <w:pPr>
              <w:pStyle w:val="TAL"/>
            </w:pPr>
            <w:r w:rsidRPr="004F2118">
              <w:t>Frank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1F37D75" w14:textId="77777777" w:rsidR="001C7F6D" w:rsidRPr="004F2118" w:rsidRDefault="001C7F6D" w:rsidP="00EF5CE4">
            <w:pPr>
              <w:pStyle w:val="TAL"/>
            </w:pPr>
            <w:r w:rsidRPr="00AF09CF">
              <w:t>Telstra Corporation Limited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520EDF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DCF6E2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4722654" w14:textId="77777777" w:rsidR="001C7F6D" w:rsidRPr="004F2118" w:rsidRDefault="001C7F6D" w:rsidP="00EF5CE4">
            <w:pPr>
              <w:pStyle w:val="TAL"/>
            </w:pPr>
            <w:r w:rsidRPr="004F2118">
              <w:t>Sayenko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A351BE3" w14:textId="77777777" w:rsidR="001C7F6D" w:rsidRPr="004F2118" w:rsidRDefault="001C7F6D" w:rsidP="00EF5CE4">
            <w:pPr>
              <w:pStyle w:val="TAL"/>
            </w:pPr>
            <w:r w:rsidRPr="004F2118">
              <w:t>Alexander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27BB638" w14:textId="77777777" w:rsidR="001C7F6D" w:rsidRPr="004F2118" w:rsidRDefault="001C7F6D" w:rsidP="00EF5CE4">
            <w:pPr>
              <w:pStyle w:val="TAL"/>
            </w:pPr>
            <w:r w:rsidRPr="00AF09CF">
              <w:t>Apple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F0A6B9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A45DB6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9C2B620" w14:textId="77777777" w:rsidR="001C7F6D" w:rsidRPr="004F2118" w:rsidRDefault="001C7F6D" w:rsidP="00EF5CE4">
            <w:pPr>
              <w:pStyle w:val="TAL"/>
            </w:pPr>
            <w:r w:rsidRPr="004F2118">
              <w:t>Scannavini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D1B42D" w14:textId="77777777" w:rsidR="001C7F6D" w:rsidRPr="004F2118" w:rsidRDefault="001C7F6D" w:rsidP="00EF5CE4">
            <w:pPr>
              <w:pStyle w:val="TAL"/>
            </w:pPr>
            <w:r w:rsidRPr="004F2118">
              <w:t>Alessandro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0FA1848" w14:textId="77777777" w:rsidR="001C7F6D" w:rsidRPr="004F2118" w:rsidRDefault="001C7F6D" w:rsidP="00EF5CE4">
            <w:pPr>
              <w:pStyle w:val="TAL"/>
            </w:pPr>
            <w:r w:rsidRPr="00AF09CF">
              <w:t>MVG Industries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5827EC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DCABEB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4FDD83B" w14:textId="77777777" w:rsidR="001C7F6D" w:rsidRPr="004F2118" w:rsidRDefault="001C7F6D" w:rsidP="00EF5CE4">
            <w:pPr>
              <w:pStyle w:val="TAL"/>
            </w:pPr>
            <w:r w:rsidRPr="004F2118">
              <w:t>Schmid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95D078E" w14:textId="77777777" w:rsidR="001C7F6D" w:rsidRPr="004F2118" w:rsidRDefault="001C7F6D" w:rsidP="00EF5CE4">
            <w:pPr>
              <w:pStyle w:val="TAL"/>
            </w:pPr>
            <w:r w:rsidRPr="004F2118">
              <w:t>Peter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0F7AE4C" w14:textId="77777777" w:rsidR="001C7F6D" w:rsidRPr="004F2118" w:rsidRDefault="001C7F6D" w:rsidP="00EF5CE4">
            <w:pPr>
              <w:pStyle w:val="TAL"/>
            </w:pPr>
            <w:r w:rsidRPr="00AF09CF">
              <w:t>Andrew Wireless Systems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8E6800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9C3670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60396F3" w14:textId="77777777" w:rsidR="001C7F6D" w:rsidRPr="004F2118" w:rsidRDefault="001C7F6D" w:rsidP="00EF5CE4">
            <w:pPr>
              <w:pStyle w:val="TAL"/>
            </w:pPr>
            <w:r w:rsidRPr="004F2118">
              <w:t>Shafi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2C2B6A6" w14:textId="77777777" w:rsidR="001C7F6D" w:rsidRPr="004F2118" w:rsidRDefault="001C7F6D" w:rsidP="00EF5CE4">
            <w:pPr>
              <w:pStyle w:val="TAL"/>
            </w:pPr>
            <w:r w:rsidRPr="004F2118">
              <w:t>Mansoor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2E5FE5C" w14:textId="77777777" w:rsidR="001C7F6D" w:rsidRPr="004F2118" w:rsidRDefault="001C7F6D" w:rsidP="00EF5CE4">
            <w:pPr>
              <w:pStyle w:val="TAL"/>
            </w:pPr>
            <w:r w:rsidRPr="00AF09CF">
              <w:t>Spark NZ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C5BD33C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7850723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8548DA0" w14:textId="77777777" w:rsidR="001C7F6D" w:rsidRPr="004F2118" w:rsidRDefault="001C7F6D" w:rsidP="00EF5CE4">
            <w:pPr>
              <w:pStyle w:val="TAL"/>
            </w:pPr>
            <w:r w:rsidRPr="004F2118">
              <w:t>Shan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ECA064B" w14:textId="77777777" w:rsidR="001C7F6D" w:rsidRPr="004F2118" w:rsidRDefault="001C7F6D" w:rsidP="00EF5CE4">
            <w:pPr>
              <w:pStyle w:val="TAL"/>
            </w:pPr>
            <w:r w:rsidRPr="004F2118">
              <w:t>Huiping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7605CE9" w14:textId="77777777" w:rsidR="001C7F6D" w:rsidRPr="004F2118" w:rsidRDefault="001C7F6D" w:rsidP="00EF5CE4">
            <w:pPr>
              <w:pStyle w:val="TAL"/>
            </w:pPr>
            <w:r w:rsidRPr="00AF09CF">
              <w:t>CICT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6D9459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701803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13BCF67" w14:textId="77777777" w:rsidR="001C7F6D" w:rsidRPr="004F2118" w:rsidRDefault="001C7F6D" w:rsidP="00EF5CE4">
            <w:pPr>
              <w:pStyle w:val="TAL"/>
            </w:pPr>
            <w:r w:rsidRPr="004F2118">
              <w:t>Shan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E906747" w14:textId="77777777" w:rsidR="001C7F6D" w:rsidRPr="004F2118" w:rsidRDefault="001C7F6D" w:rsidP="00EF5CE4">
            <w:pPr>
              <w:pStyle w:val="TAL"/>
            </w:pPr>
            <w:r w:rsidRPr="004F2118">
              <w:t>Yang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4D6E5DB" w14:textId="77777777" w:rsidR="001C7F6D" w:rsidRPr="004F2118" w:rsidRDefault="001C7F6D" w:rsidP="00EF5CE4">
            <w:pPr>
              <w:pStyle w:val="TAL"/>
            </w:pPr>
            <w:r w:rsidRPr="00AF09CF">
              <w:t>China Telecomunication Corp.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33D054E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A1E5CD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F9F9F35" w14:textId="77777777" w:rsidR="001C7F6D" w:rsidRPr="004F2118" w:rsidRDefault="001C7F6D" w:rsidP="00EF5CE4">
            <w:pPr>
              <w:pStyle w:val="TAL"/>
            </w:pPr>
            <w:r w:rsidRPr="004F2118">
              <w:t>Shao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9AB9211" w14:textId="77777777" w:rsidR="001C7F6D" w:rsidRPr="004F2118" w:rsidRDefault="001C7F6D" w:rsidP="00EF5CE4">
            <w:pPr>
              <w:pStyle w:val="TAL"/>
            </w:pPr>
            <w:r w:rsidRPr="004F2118">
              <w:t>Xuanbo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60F598A" w14:textId="77777777" w:rsidR="001C7F6D" w:rsidRPr="004F2118" w:rsidRDefault="001C7F6D" w:rsidP="00EF5CE4">
            <w:pPr>
              <w:pStyle w:val="TAL"/>
            </w:pPr>
            <w:r w:rsidRPr="00AF09CF">
              <w:t>MediaTek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5EAC1EC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AB03EA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9DB8ED8" w14:textId="77777777" w:rsidR="001C7F6D" w:rsidRPr="004F2118" w:rsidRDefault="001C7F6D" w:rsidP="00EF5CE4">
            <w:pPr>
              <w:pStyle w:val="TAL"/>
            </w:pPr>
            <w:r w:rsidRPr="004F2118">
              <w:t>Shao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703FB43" w14:textId="77777777" w:rsidR="001C7F6D" w:rsidRPr="004F2118" w:rsidRDefault="001C7F6D" w:rsidP="00EF5CE4">
            <w:pPr>
              <w:pStyle w:val="TAL"/>
            </w:pPr>
            <w:r w:rsidRPr="004F2118">
              <w:t>Zhe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ECB30D9" w14:textId="77777777" w:rsidR="001C7F6D" w:rsidRPr="004F2118" w:rsidRDefault="001C7F6D" w:rsidP="00EF5CE4">
            <w:pPr>
              <w:pStyle w:val="TAL"/>
            </w:pPr>
            <w:r w:rsidRPr="00AF09CF">
              <w:t>China Mobile Group Device Co.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41DEA40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03E72C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65FE58F" w14:textId="77777777" w:rsidR="001C7F6D" w:rsidRPr="004F2118" w:rsidRDefault="001C7F6D" w:rsidP="00EF5CE4">
            <w:pPr>
              <w:pStyle w:val="TAL"/>
            </w:pPr>
            <w:r w:rsidRPr="004F2118">
              <w:t>Sharma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7F65978" w14:textId="77777777" w:rsidR="001C7F6D" w:rsidRPr="004F2118" w:rsidRDefault="001C7F6D" w:rsidP="00EF5CE4">
            <w:pPr>
              <w:pStyle w:val="TAL"/>
            </w:pPr>
            <w:r w:rsidRPr="004F2118">
              <w:t>Prashant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0D3251D" w14:textId="77777777" w:rsidR="001C7F6D" w:rsidRPr="004F2118" w:rsidRDefault="001C7F6D" w:rsidP="00EF5CE4">
            <w:pPr>
              <w:pStyle w:val="TAL"/>
            </w:pPr>
            <w:r w:rsidRPr="00AF09CF">
              <w:t>Qualcomm CDMA Technologies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F439F2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5CE442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6C68960" w14:textId="77777777" w:rsidR="001C7F6D" w:rsidRPr="004F2118" w:rsidRDefault="001C7F6D" w:rsidP="00EF5CE4">
            <w:pPr>
              <w:pStyle w:val="TAL"/>
            </w:pPr>
            <w:r w:rsidRPr="004F2118">
              <w:t>Shen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990E132" w14:textId="77777777" w:rsidR="001C7F6D" w:rsidRPr="004F2118" w:rsidRDefault="001C7F6D" w:rsidP="00EF5CE4">
            <w:pPr>
              <w:pStyle w:val="TAL"/>
            </w:pPr>
            <w:r w:rsidRPr="004F2118">
              <w:t>Zhongyi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61C1348" w14:textId="77777777" w:rsidR="001C7F6D" w:rsidRPr="004F2118" w:rsidRDefault="001C7F6D" w:rsidP="00EF5CE4">
            <w:pPr>
              <w:pStyle w:val="TAL"/>
            </w:pPr>
            <w:r w:rsidRPr="00AF09CF">
              <w:t>HuaWei Technologies Co.,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E1C7C0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6D125AF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51A381B" w14:textId="77777777" w:rsidR="001C7F6D" w:rsidRPr="004F2118" w:rsidRDefault="001C7F6D" w:rsidP="00EF5CE4">
            <w:pPr>
              <w:pStyle w:val="TAL"/>
            </w:pPr>
            <w:r w:rsidRPr="004F2118">
              <w:t>Shi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9E741C5" w14:textId="77777777" w:rsidR="001C7F6D" w:rsidRPr="004F2118" w:rsidRDefault="001C7F6D" w:rsidP="00EF5CE4">
            <w:pPr>
              <w:pStyle w:val="TAL"/>
            </w:pPr>
            <w:r w:rsidRPr="004F2118">
              <w:t>Jiakai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7D2F3DC" w14:textId="77777777" w:rsidR="001C7F6D" w:rsidRPr="004F2118" w:rsidRDefault="001C7F6D" w:rsidP="00EF5CE4">
            <w:pPr>
              <w:pStyle w:val="TAL"/>
            </w:pPr>
            <w:r w:rsidRPr="00AF09CF">
              <w:t>Ericsson GmbH, Eurolab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2E2423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15B8A2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439B297" w14:textId="77777777" w:rsidR="001C7F6D" w:rsidRPr="004F2118" w:rsidRDefault="001C7F6D" w:rsidP="00EF5CE4">
            <w:pPr>
              <w:pStyle w:val="TAL"/>
            </w:pPr>
            <w:r w:rsidRPr="004F2118">
              <w:t>SHI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4852F7B" w14:textId="77777777" w:rsidR="001C7F6D" w:rsidRPr="004F2118" w:rsidRDefault="001C7F6D" w:rsidP="00EF5CE4">
            <w:pPr>
              <w:pStyle w:val="TAL"/>
            </w:pPr>
            <w:r w:rsidRPr="004F2118">
              <w:t>Zhihua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47B7FC9" w14:textId="77777777" w:rsidR="001C7F6D" w:rsidRPr="004F2118" w:rsidRDefault="001C7F6D" w:rsidP="00EF5CE4">
            <w:pPr>
              <w:pStyle w:val="TAL"/>
            </w:pPr>
            <w:r w:rsidRPr="00AF09CF">
              <w:t>OPPO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0E236C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290CF8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FD0576F" w14:textId="77777777" w:rsidR="001C7F6D" w:rsidRPr="004F2118" w:rsidRDefault="001C7F6D" w:rsidP="00EF5CE4">
            <w:pPr>
              <w:pStyle w:val="TAL"/>
            </w:pPr>
            <w:r w:rsidRPr="004F2118">
              <w:t>Shimodaira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6B6FF90" w14:textId="77777777" w:rsidR="001C7F6D" w:rsidRPr="004F2118" w:rsidRDefault="001C7F6D" w:rsidP="00EF5CE4">
            <w:pPr>
              <w:pStyle w:val="TAL"/>
            </w:pPr>
            <w:r w:rsidRPr="004F2118">
              <w:t>Hidekazu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57700AC" w14:textId="77777777" w:rsidR="001C7F6D" w:rsidRPr="004F2118" w:rsidRDefault="001C7F6D" w:rsidP="00EF5CE4">
            <w:pPr>
              <w:pStyle w:val="TAL"/>
            </w:pPr>
            <w:r w:rsidRPr="00AF09CF">
              <w:t>NTT DOCOMO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161734B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5C07038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8771CC2" w14:textId="77777777" w:rsidR="001C7F6D" w:rsidRPr="004F2118" w:rsidRDefault="001C7F6D" w:rsidP="00EF5CE4">
            <w:pPr>
              <w:pStyle w:val="TAL"/>
            </w:pPr>
            <w:r w:rsidRPr="004F2118">
              <w:t>Shitomi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C96EB5C" w14:textId="77777777" w:rsidR="001C7F6D" w:rsidRPr="004F2118" w:rsidRDefault="001C7F6D" w:rsidP="00EF5CE4">
            <w:pPr>
              <w:pStyle w:val="TAL"/>
            </w:pPr>
            <w:r w:rsidRPr="004F2118">
              <w:t>Takuya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4CFFAB2" w14:textId="77777777" w:rsidR="001C7F6D" w:rsidRPr="004F2118" w:rsidRDefault="001C7F6D" w:rsidP="00EF5CE4">
            <w:pPr>
              <w:pStyle w:val="TAL"/>
            </w:pPr>
            <w:r w:rsidRPr="00AF09CF">
              <w:t>NHK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9D14313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1F03D0A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41EFA6F" w14:textId="77777777" w:rsidR="001C7F6D" w:rsidRPr="004F2118" w:rsidRDefault="001C7F6D" w:rsidP="00EF5CE4">
            <w:pPr>
              <w:pStyle w:val="TAL"/>
            </w:pPr>
            <w:r w:rsidRPr="004F2118">
              <w:t>Shvodian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37A2422" w14:textId="77777777" w:rsidR="001C7F6D" w:rsidRPr="004F2118" w:rsidRDefault="001C7F6D" w:rsidP="00EF5CE4">
            <w:pPr>
              <w:pStyle w:val="TAL"/>
            </w:pPr>
            <w:r w:rsidRPr="004F2118">
              <w:t>Bill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FC8DB7A" w14:textId="77777777" w:rsidR="001C7F6D" w:rsidRPr="004F2118" w:rsidRDefault="001C7F6D" w:rsidP="00EF5CE4">
            <w:pPr>
              <w:pStyle w:val="TAL"/>
            </w:pPr>
            <w:r w:rsidRPr="00AF09CF">
              <w:t>T-Mobile USA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798E130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1D36322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0690EFA" w14:textId="77777777" w:rsidR="001C7F6D" w:rsidRPr="004F2118" w:rsidRDefault="001C7F6D" w:rsidP="00EF5CE4">
            <w:pPr>
              <w:pStyle w:val="TAL"/>
            </w:pPr>
            <w:r w:rsidRPr="004F2118">
              <w:t>Sienkiewicz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9708B61" w14:textId="77777777" w:rsidR="001C7F6D" w:rsidRPr="004F2118" w:rsidRDefault="001C7F6D" w:rsidP="00EF5CE4">
            <w:pPr>
              <w:pStyle w:val="TAL"/>
            </w:pPr>
            <w:r w:rsidRPr="004F2118">
              <w:t>Esther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D9FB3C6" w14:textId="77777777" w:rsidR="001C7F6D" w:rsidRPr="004F2118" w:rsidRDefault="001C7F6D" w:rsidP="00EF5CE4">
            <w:pPr>
              <w:pStyle w:val="TAL"/>
            </w:pPr>
            <w:r w:rsidRPr="00AF09CF">
              <w:t>Ericsson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2C07ADD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48FA729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32EA8AE" w14:textId="77777777" w:rsidR="001C7F6D" w:rsidRPr="004F2118" w:rsidRDefault="001C7F6D" w:rsidP="00EF5CE4">
            <w:pPr>
              <w:pStyle w:val="TAL"/>
            </w:pPr>
            <w:r w:rsidRPr="004F2118">
              <w:t>Skold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00A02FC" w14:textId="77777777" w:rsidR="001C7F6D" w:rsidRPr="004F2118" w:rsidRDefault="001C7F6D" w:rsidP="00EF5CE4">
            <w:pPr>
              <w:pStyle w:val="TAL"/>
            </w:pPr>
            <w:r w:rsidRPr="004F2118">
              <w:t>Johan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B216D57" w14:textId="77777777" w:rsidR="001C7F6D" w:rsidRPr="004F2118" w:rsidRDefault="001C7F6D" w:rsidP="00EF5CE4">
            <w:pPr>
              <w:pStyle w:val="TAL"/>
            </w:pPr>
            <w:r w:rsidRPr="00AF09CF">
              <w:t>Ericsson France S.A.S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C6C7CB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314CFF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B0A13F2" w14:textId="77777777" w:rsidR="001C7F6D" w:rsidRPr="004F2118" w:rsidRDefault="001C7F6D" w:rsidP="00EF5CE4">
            <w:pPr>
              <w:pStyle w:val="TAL"/>
            </w:pPr>
            <w:r w:rsidRPr="004F2118">
              <w:t>Skousen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CABFAA3" w14:textId="77777777" w:rsidR="001C7F6D" w:rsidRPr="004F2118" w:rsidRDefault="001C7F6D" w:rsidP="00EF5CE4">
            <w:pPr>
              <w:pStyle w:val="TAL"/>
            </w:pPr>
            <w:r w:rsidRPr="004F2118">
              <w:t>Derek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CBB233E" w14:textId="77777777" w:rsidR="001C7F6D" w:rsidRPr="004F2118" w:rsidRDefault="001C7F6D" w:rsidP="00EF5CE4">
            <w:pPr>
              <w:pStyle w:val="TAL"/>
            </w:pPr>
            <w:r w:rsidRPr="00AF09CF">
              <w:t>Bluetest 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243EE2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7586B1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07C4474" w14:textId="77777777" w:rsidR="001C7F6D" w:rsidRPr="004F2118" w:rsidRDefault="001C7F6D" w:rsidP="00EF5CE4">
            <w:pPr>
              <w:pStyle w:val="TAL"/>
            </w:pPr>
            <w:r w:rsidRPr="004F2118">
              <w:t>Song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A5ACF51" w14:textId="77777777" w:rsidR="001C7F6D" w:rsidRPr="004F2118" w:rsidRDefault="001C7F6D" w:rsidP="00EF5CE4">
            <w:pPr>
              <w:pStyle w:val="TAL"/>
            </w:pPr>
            <w:r w:rsidRPr="004F2118">
              <w:t>Lei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8CFFA3E" w14:textId="77777777" w:rsidR="001C7F6D" w:rsidRPr="004F2118" w:rsidRDefault="001C7F6D" w:rsidP="00EF5CE4">
            <w:pPr>
              <w:pStyle w:val="TAL"/>
            </w:pPr>
            <w:r w:rsidRPr="00AF09CF">
              <w:t>Verizon UK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DBFEF9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0C3196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6116ABB" w14:textId="77777777" w:rsidR="001C7F6D" w:rsidRPr="004F2118" w:rsidRDefault="001C7F6D" w:rsidP="00EF5CE4">
            <w:pPr>
              <w:pStyle w:val="TAL"/>
            </w:pPr>
            <w:r w:rsidRPr="004F2118">
              <w:t>Song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538812B" w14:textId="77777777" w:rsidR="001C7F6D" w:rsidRPr="004F2118" w:rsidRDefault="001C7F6D" w:rsidP="00EF5CE4">
            <w:pPr>
              <w:pStyle w:val="TAL"/>
            </w:pPr>
            <w:r w:rsidRPr="004F2118">
              <w:t>Yuexia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3C0246B" w14:textId="77777777" w:rsidR="001C7F6D" w:rsidRPr="004F2118" w:rsidRDefault="001C7F6D" w:rsidP="00EF5CE4">
            <w:pPr>
              <w:pStyle w:val="TAL"/>
            </w:pPr>
            <w:r w:rsidRPr="00AF09CF">
              <w:t>CATT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D41CF86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8F6B88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7B34AF4" w14:textId="77777777" w:rsidR="001C7F6D" w:rsidRPr="004F2118" w:rsidRDefault="001C7F6D" w:rsidP="00EF5CE4">
            <w:pPr>
              <w:pStyle w:val="TAL"/>
            </w:pPr>
            <w:r w:rsidRPr="004F2118">
              <w:t>Su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44F631D" w14:textId="77777777" w:rsidR="001C7F6D" w:rsidRPr="004F2118" w:rsidRDefault="001C7F6D" w:rsidP="00EF5CE4">
            <w:pPr>
              <w:pStyle w:val="TAL"/>
            </w:pPr>
            <w:r w:rsidRPr="004F2118">
              <w:t>Frank Chih-Wei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49A00C3" w14:textId="77777777" w:rsidR="001C7F6D" w:rsidRPr="004F2118" w:rsidRDefault="001C7F6D" w:rsidP="00EF5CE4">
            <w:pPr>
              <w:pStyle w:val="TAL"/>
            </w:pPr>
            <w:r w:rsidRPr="00AF09CF">
              <w:t>III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31C1FA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22A15F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C113C94" w14:textId="77777777" w:rsidR="001C7F6D" w:rsidRPr="004F2118" w:rsidRDefault="001C7F6D" w:rsidP="00EF5CE4">
            <w:pPr>
              <w:pStyle w:val="TAL"/>
            </w:pPr>
            <w:r w:rsidRPr="004F2118">
              <w:t>Sun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C4DBC13" w14:textId="77777777" w:rsidR="001C7F6D" w:rsidRPr="004F2118" w:rsidRDefault="001C7F6D" w:rsidP="00EF5CE4">
            <w:pPr>
              <w:pStyle w:val="TAL"/>
            </w:pPr>
            <w:r w:rsidRPr="004F2118">
              <w:t>Hao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D351B97" w14:textId="77777777" w:rsidR="001C7F6D" w:rsidRPr="004F2118" w:rsidRDefault="001C7F6D" w:rsidP="00EF5CE4">
            <w:pPr>
              <w:pStyle w:val="TAL"/>
            </w:pPr>
            <w:r w:rsidRPr="00AF09CF">
              <w:t>CAICT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9703EE9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97BA44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3994361" w14:textId="77777777" w:rsidR="001C7F6D" w:rsidRPr="004F2118" w:rsidRDefault="001C7F6D" w:rsidP="00EF5CE4">
            <w:pPr>
              <w:pStyle w:val="TAL"/>
            </w:pPr>
            <w:r w:rsidRPr="004F2118">
              <w:t>Sun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9BA9EE0" w14:textId="77777777" w:rsidR="001C7F6D" w:rsidRPr="004F2118" w:rsidRDefault="001C7F6D" w:rsidP="00EF5CE4">
            <w:pPr>
              <w:pStyle w:val="TAL"/>
            </w:pPr>
            <w:r w:rsidRPr="004F2118">
              <w:t>Roy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76DF1E3" w14:textId="77777777" w:rsidR="001C7F6D" w:rsidRPr="004F2118" w:rsidRDefault="001C7F6D" w:rsidP="00EF5CE4">
            <w:pPr>
              <w:pStyle w:val="TAL"/>
            </w:pPr>
            <w:r w:rsidRPr="00AF09CF">
              <w:t>CableLabs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FE5445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5C9928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7594BF8" w14:textId="77777777" w:rsidR="001C7F6D" w:rsidRPr="004F2118" w:rsidRDefault="001C7F6D" w:rsidP="00EF5CE4">
            <w:pPr>
              <w:pStyle w:val="TAL"/>
            </w:pPr>
            <w:r w:rsidRPr="004F2118">
              <w:t>Sun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7C45AB0" w14:textId="77777777" w:rsidR="001C7F6D" w:rsidRPr="004F2118" w:rsidRDefault="001C7F6D" w:rsidP="00EF5CE4">
            <w:pPr>
              <w:pStyle w:val="TAL"/>
            </w:pPr>
            <w:r w:rsidRPr="004F2118">
              <w:t>Sang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2D7D37F" w14:textId="77777777" w:rsidR="001C7F6D" w:rsidRPr="004F2118" w:rsidRDefault="001C7F6D" w:rsidP="00EF5CE4">
            <w:pPr>
              <w:pStyle w:val="TAL"/>
            </w:pPr>
            <w:r w:rsidRPr="00AF09CF">
              <w:t>ZTE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CD9ACDF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8587C8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107CCCA" w14:textId="77777777" w:rsidR="001C7F6D" w:rsidRPr="004F2118" w:rsidRDefault="001C7F6D" w:rsidP="00EF5CE4">
            <w:pPr>
              <w:pStyle w:val="TAL"/>
            </w:pPr>
            <w:r w:rsidRPr="004F2118">
              <w:t>Sun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348499B" w14:textId="77777777" w:rsidR="001C7F6D" w:rsidRPr="004F2118" w:rsidRDefault="001C7F6D" w:rsidP="00EF5CE4">
            <w:pPr>
              <w:pStyle w:val="TAL"/>
            </w:pPr>
            <w:r w:rsidRPr="004F2118">
              <w:t>Yanliang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73CB2A0" w14:textId="77777777" w:rsidR="001C7F6D" w:rsidRPr="004F2118" w:rsidRDefault="001C7F6D" w:rsidP="00EF5CE4">
            <w:pPr>
              <w:pStyle w:val="TAL"/>
            </w:pPr>
            <w:r w:rsidRPr="00AF09CF">
              <w:t>vivo Mobile Communication (S)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E9D6C8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EFD216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AE6E49" w14:textId="77777777" w:rsidR="001C7F6D" w:rsidRPr="004F2118" w:rsidRDefault="001C7F6D" w:rsidP="00EF5CE4">
            <w:pPr>
              <w:pStyle w:val="TAL"/>
            </w:pPr>
            <w:r w:rsidRPr="004F2118">
              <w:t>Sundström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FC9AA2F" w14:textId="77777777" w:rsidR="001C7F6D" w:rsidRPr="004F2118" w:rsidRDefault="001C7F6D" w:rsidP="00EF5CE4">
            <w:pPr>
              <w:pStyle w:val="TAL"/>
            </w:pPr>
            <w:r w:rsidRPr="004F2118">
              <w:t>Fredrik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6928160" w14:textId="77777777" w:rsidR="001C7F6D" w:rsidRPr="004F2118" w:rsidRDefault="001C7F6D" w:rsidP="00EF5CE4">
            <w:pPr>
              <w:pStyle w:val="TAL"/>
            </w:pPr>
            <w:r w:rsidRPr="00AF09CF">
              <w:t>Ericsson France S.A.S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D7A117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ECCAA2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FF65895" w14:textId="77777777" w:rsidR="001C7F6D" w:rsidRPr="004F2118" w:rsidRDefault="001C7F6D" w:rsidP="00EF5CE4">
            <w:pPr>
              <w:pStyle w:val="TAL"/>
            </w:pPr>
            <w:r w:rsidRPr="004F2118">
              <w:t>Suzuki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8B13DE0" w14:textId="77777777" w:rsidR="001C7F6D" w:rsidRPr="004F2118" w:rsidRDefault="001C7F6D" w:rsidP="00EF5CE4">
            <w:pPr>
              <w:pStyle w:val="TAL"/>
            </w:pPr>
            <w:r w:rsidRPr="004F2118">
              <w:t>Yasuki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29F6384" w14:textId="77777777" w:rsidR="001C7F6D" w:rsidRPr="004F2118" w:rsidRDefault="001C7F6D" w:rsidP="00EF5CE4">
            <w:pPr>
              <w:pStyle w:val="TAL"/>
            </w:pPr>
            <w:r w:rsidRPr="00AF09CF">
              <w:t>KDDI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7B967B8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7B159F0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CA774E0" w14:textId="77777777" w:rsidR="001C7F6D" w:rsidRPr="004F2118" w:rsidRDefault="001C7F6D" w:rsidP="00EF5CE4">
            <w:pPr>
              <w:pStyle w:val="TAL"/>
            </w:pPr>
            <w:r w:rsidRPr="004F2118">
              <w:t>Szini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F3B9AE6" w14:textId="77777777" w:rsidR="001C7F6D" w:rsidRPr="004F2118" w:rsidRDefault="001C7F6D" w:rsidP="00EF5CE4">
            <w:pPr>
              <w:pStyle w:val="TAL"/>
            </w:pPr>
            <w:r w:rsidRPr="004F2118">
              <w:t>Istvan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CB26E7B" w14:textId="77777777" w:rsidR="001C7F6D" w:rsidRPr="004F2118" w:rsidRDefault="001C7F6D" w:rsidP="00EF5CE4">
            <w:pPr>
              <w:pStyle w:val="TAL"/>
            </w:pPr>
            <w:r w:rsidRPr="00AF09CF">
              <w:t>Apple Hungary Kft.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445212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88716F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7836CF3" w14:textId="77777777" w:rsidR="001C7F6D" w:rsidRPr="004F2118" w:rsidRDefault="001C7F6D" w:rsidP="00EF5CE4">
            <w:pPr>
              <w:pStyle w:val="TAL"/>
            </w:pPr>
            <w:r w:rsidRPr="004F2118">
              <w:t>Szydelko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7F754CF" w14:textId="77777777" w:rsidR="001C7F6D" w:rsidRPr="004F2118" w:rsidRDefault="001C7F6D" w:rsidP="00EF5CE4">
            <w:pPr>
              <w:pStyle w:val="TAL"/>
            </w:pPr>
            <w:r w:rsidRPr="004F2118">
              <w:t>Michal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67D5B52" w14:textId="77777777" w:rsidR="001C7F6D" w:rsidRPr="004F2118" w:rsidRDefault="001C7F6D" w:rsidP="00EF5CE4">
            <w:pPr>
              <w:pStyle w:val="TAL"/>
            </w:pPr>
            <w:r w:rsidRPr="00AF09CF">
              <w:t>Huawei Technologies Sweden 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22535A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10D8A3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189B5E8" w14:textId="77777777" w:rsidR="001C7F6D" w:rsidRPr="004F2118" w:rsidRDefault="001C7F6D" w:rsidP="00EF5CE4">
            <w:pPr>
              <w:pStyle w:val="TAL"/>
            </w:pPr>
            <w:r w:rsidRPr="004F2118">
              <w:t>Tabata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B1488EE" w14:textId="77777777" w:rsidR="001C7F6D" w:rsidRPr="004F2118" w:rsidRDefault="001C7F6D" w:rsidP="00EF5CE4">
            <w:pPr>
              <w:pStyle w:val="TAL"/>
            </w:pPr>
            <w:r w:rsidRPr="004F2118">
              <w:t>Fumie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DD5F1D8" w14:textId="77777777" w:rsidR="001C7F6D" w:rsidRPr="004F2118" w:rsidRDefault="001C7F6D" w:rsidP="00EF5CE4">
            <w:pPr>
              <w:pStyle w:val="TAL"/>
            </w:pPr>
            <w:r w:rsidRPr="00AF09CF">
              <w:t>SoftBank Corp.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3ABCE13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7CB6B8E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F7D301B" w14:textId="77777777" w:rsidR="001C7F6D" w:rsidRPr="004F2118" w:rsidRDefault="001C7F6D" w:rsidP="00EF5CE4">
            <w:pPr>
              <w:pStyle w:val="TAL"/>
            </w:pPr>
            <w:r w:rsidRPr="004F2118">
              <w:t>Takahashi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0AB75DE" w14:textId="77777777" w:rsidR="001C7F6D" w:rsidRPr="004F2118" w:rsidRDefault="001C7F6D" w:rsidP="00EF5CE4">
            <w:pPr>
              <w:pStyle w:val="TAL"/>
            </w:pPr>
            <w:r w:rsidRPr="004F2118">
              <w:t>Yukitaka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CD59B71" w14:textId="77777777" w:rsidR="001C7F6D" w:rsidRPr="004F2118" w:rsidRDefault="001C7F6D" w:rsidP="00EF5CE4">
            <w:pPr>
              <w:pStyle w:val="TAL"/>
            </w:pPr>
            <w:r w:rsidRPr="00AF09CF">
              <w:t>DKK Co.,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9B91710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3877FC4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8E11619" w14:textId="77777777" w:rsidR="001C7F6D" w:rsidRPr="004F2118" w:rsidRDefault="001C7F6D" w:rsidP="00EF5CE4">
            <w:pPr>
              <w:pStyle w:val="TAL"/>
            </w:pPr>
            <w:r w:rsidRPr="004F2118">
              <w:t>Takamiya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E1960F9" w14:textId="77777777" w:rsidR="001C7F6D" w:rsidRPr="004F2118" w:rsidRDefault="001C7F6D" w:rsidP="00EF5CE4">
            <w:pPr>
              <w:pStyle w:val="TAL"/>
            </w:pPr>
            <w:r w:rsidRPr="004F2118">
              <w:t>Kotaro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EAA0A85" w14:textId="77777777" w:rsidR="001C7F6D" w:rsidRPr="004F2118" w:rsidRDefault="001C7F6D" w:rsidP="00EF5CE4">
            <w:pPr>
              <w:pStyle w:val="TAL"/>
            </w:pPr>
            <w:r w:rsidRPr="00AF09CF">
              <w:t>NTT DOCOMO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C6276E6" w14:textId="77777777" w:rsidR="001C7F6D" w:rsidRPr="004F2118" w:rsidRDefault="001C7F6D" w:rsidP="00EF5CE4">
            <w:pPr>
              <w:pStyle w:val="TAL"/>
            </w:pPr>
            <w:r w:rsidRPr="004F2118">
              <w:t>3GPPMEMBER (TTC)</w:t>
            </w:r>
          </w:p>
        </w:tc>
      </w:tr>
      <w:tr w:rsidR="001C7F6D" w:rsidRPr="004F2118" w14:paraId="50EF0D1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E169F90" w14:textId="77777777" w:rsidR="001C7F6D" w:rsidRPr="004F2118" w:rsidRDefault="001C7F6D" w:rsidP="00EF5CE4">
            <w:pPr>
              <w:pStyle w:val="TAL"/>
            </w:pPr>
            <w:r w:rsidRPr="004F2118">
              <w:t>Takeda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4F43ABD" w14:textId="77777777" w:rsidR="001C7F6D" w:rsidRPr="004F2118" w:rsidRDefault="001C7F6D" w:rsidP="00EF5CE4">
            <w:pPr>
              <w:pStyle w:val="TAL"/>
            </w:pPr>
            <w:r w:rsidRPr="004F2118">
              <w:t>Hiroki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87E665C" w14:textId="77777777" w:rsidR="001C7F6D" w:rsidRPr="004F2118" w:rsidRDefault="001C7F6D" w:rsidP="00EF5CE4">
            <w:pPr>
              <w:pStyle w:val="TAL"/>
            </w:pPr>
            <w:r w:rsidRPr="00AF09CF">
              <w:t>KDDI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429C173" w14:textId="77777777" w:rsidR="001C7F6D" w:rsidRPr="004F2118" w:rsidRDefault="001C7F6D" w:rsidP="00EF5CE4">
            <w:pPr>
              <w:pStyle w:val="TAL"/>
            </w:pPr>
            <w:r w:rsidRPr="004F2118">
              <w:t>3GPPMEMBER (TTC)</w:t>
            </w:r>
          </w:p>
        </w:tc>
      </w:tr>
      <w:tr w:rsidR="001C7F6D" w:rsidRPr="004F2118" w14:paraId="493CE94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DD589DC" w14:textId="77777777" w:rsidR="001C7F6D" w:rsidRPr="004F2118" w:rsidRDefault="001C7F6D" w:rsidP="00EF5CE4">
            <w:pPr>
              <w:pStyle w:val="TAL"/>
            </w:pPr>
            <w:r w:rsidRPr="004F2118">
              <w:t>Tang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416B5B6" w14:textId="77777777" w:rsidR="001C7F6D" w:rsidRPr="004F2118" w:rsidRDefault="001C7F6D" w:rsidP="00EF5CE4">
            <w:pPr>
              <w:pStyle w:val="TAL"/>
            </w:pPr>
            <w:r w:rsidRPr="004F2118">
              <w:t>Runsen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645B319" w14:textId="77777777" w:rsidR="001C7F6D" w:rsidRPr="004F2118" w:rsidRDefault="001C7F6D" w:rsidP="00EF5CE4">
            <w:pPr>
              <w:pStyle w:val="TAL"/>
            </w:pPr>
            <w:r w:rsidRPr="00AF09CF">
              <w:t>Samsung R&amp;D Institute UK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AF4B7D2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B8B34B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0CF0C1C" w14:textId="77777777" w:rsidR="001C7F6D" w:rsidRPr="004F2118" w:rsidRDefault="001C7F6D" w:rsidP="00EF5CE4">
            <w:pPr>
              <w:pStyle w:val="TAL"/>
            </w:pPr>
            <w:r w:rsidRPr="004F2118">
              <w:t>Tang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2105F8B" w14:textId="77777777" w:rsidR="001C7F6D" w:rsidRPr="004F2118" w:rsidRDefault="001C7F6D" w:rsidP="00EF5CE4">
            <w:pPr>
              <w:pStyle w:val="TAL"/>
            </w:pPr>
            <w:r w:rsidRPr="004F2118">
              <w:t>Zhixun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92E3B61" w14:textId="77777777" w:rsidR="001C7F6D" w:rsidRPr="004F2118" w:rsidRDefault="001C7F6D" w:rsidP="00EF5CE4">
            <w:pPr>
              <w:pStyle w:val="TAL"/>
            </w:pPr>
            <w:r w:rsidRPr="00AF09CF">
              <w:t>Ericsson Japan K.K.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DA8B095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41156EB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6735D87" w14:textId="77777777" w:rsidR="001C7F6D" w:rsidRPr="004F2118" w:rsidRDefault="001C7F6D" w:rsidP="00EF5CE4">
            <w:pPr>
              <w:pStyle w:val="TAL"/>
            </w:pPr>
            <w:r w:rsidRPr="004F2118">
              <w:t>Tanno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2D7CB4D" w14:textId="77777777" w:rsidR="001C7F6D" w:rsidRPr="004F2118" w:rsidRDefault="001C7F6D" w:rsidP="00EF5CE4">
            <w:pPr>
              <w:pStyle w:val="TAL"/>
            </w:pPr>
            <w:r w:rsidRPr="004F2118">
              <w:t>Takahito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B9F18D9" w14:textId="77777777" w:rsidR="001C7F6D" w:rsidRPr="004F2118" w:rsidRDefault="001C7F6D" w:rsidP="00EF5CE4">
            <w:pPr>
              <w:pStyle w:val="TAL"/>
            </w:pPr>
            <w:r w:rsidRPr="00AF09CF">
              <w:t>Murata Manufacturing Co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189086F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4F24357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E45BEB1" w14:textId="77777777" w:rsidR="001C7F6D" w:rsidRPr="004F2118" w:rsidRDefault="001C7F6D" w:rsidP="00EF5CE4">
            <w:pPr>
              <w:pStyle w:val="TAL"/>
            </w:pPr>
            <w:r w:rsidRPr="004F2118">
              <w:t>Tao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4B18670" w14:textId="77777777" w:rsidR="001C7F6D" w:rsidRPr="004F2118" w:rsidRDefault="001C7F6D" w:rsidP="00EF5CE4">
            <w:pPr>
              <w:pStyle w:val="TAL"/>
            </w:pPr>
            <w:r w:rsidRPr="004F2118">
              <w:t>Xuhua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97F2D29" w14:textId="77777777" w:rsidR="001C7F6D" w:rsidRPr="004F2118" w:rsidRDefault="001C7F6D" w:rsidP="00EF5CE4">
            <w:pPr>
              <w:pStyle w:val="TAL"/>
            </w:pPr>
            <w:r w:rsidRPr="00AF09CF">
              <w:t>Beijing Xiaomi Mobile Softwar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EF459C3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8DA5D8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B246688" w14:textId="77777777" w:rsidR="001C7F6D" w:rsidRPr="004F2118" w:rsidRDefault="001C7F6D" w:rsidP="00EF5CE4">
            <w:pPr>
              <w:pStyle w:val="TAL"/>
            </w:pPr>
            <w:r w:rsidRPr="004F2118">
              <w:t>Taroda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E7E47BE" w14:textId="77777777" w:rsidR="001C7F6D" w:rsidRPr="004F2118" w:rsidRDefault="001C7F6D" w:rsidP="00EF5CE4">
            <w:pPr>
              <w:pStyle w:val="TAL"/>
            </w:pPr>
            <w:r w:rsidRPr="004F2118">
              <w:t>Satoshi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D934A25" w14:textId="77777777" w:rsidR="001C7F6D" w:rsidRPr="004F2118" w:rsidRDefault="001C7F6D" w:rsidP="00EF5CE4">
            <w:pPr>
              <w:pStyle w:val="TAL"/>
            </w:pPr>
            <w:r w:rsidRPr="00AF09CF">
              <w:t>DOCOMO Communications Lab.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6904CA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012896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C427489" w14:textId="77777777" w:rsidR="001C7F6D" w:rsidRPr="004F2118" w:rsidRDefault="001C7F6D" w:rsidP="00EF5CE4">
            <w:pPr>
              <w:pStyle w:val="TAL"/>
            </w:pPr>
            <w:r w:rsidRPr="004F2118">
              <w:t>Taylor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C7D6E9B" w14:textId="77777777" w:rsidR="001C7F6D" w:rsidRPr="004F2118" w:rsidRDefault="001C7F6D" w:rsidP="00EF5CE4">
            <w:pPr>
              <w:pStyle w:val="TAL"/>
            </w:pPr>
            <w:r w:rsidRPr="004F2118">
              <w:t>Carolyn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3090B0C" w14:textId="77777777" w:rsidR="001C7F6D" w:rsidRPr="004F2118" w:rsidRDefault="001C7F6D" w:rsidP="00EF5CE4">
            <w:pPr>
              <w:pStyle w:val="TAL"/>
            </w:pPr>
            <w:r w:rsidRPr="00AF09CF">
              <w:t>ETSI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CF9A3E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18BD79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22DE0C6" w14:textId="77777777" w:rsidR="001C7F6D" w:rsidRPr="004F2118" w:rsidRDefault="001C7F6D" w:rsidP="00EF5CE4">
            <w:pPr>
              <w:pStyle w:val="TAL"/>
            </w:pPr>
            <w:r w:rsidRPr="004F2118">
              <w:t>Thalanany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514FA26" w14:textId="77777777" w:rsidR="001C7F6D" w:rsidRPr="004F2118" w:rsidRDefault="001C7F6D" w:rsidP="00EF5CE4">
            <w:pPr>
              <w:pStyle w:val="TAL"/>
            </w:pPr>
            <w:r w:rsidRPr="004F2118">
              <w:t>Sebastian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0CD6510" w14:textId="77777777" w:rsidR="001C7F6D" w:rsidRPr="004F2118" w:rsidRDefault="001C7F6D" w:rsidP="00EF5CE4">
            <w:pPr>
              <w:pStyle w:val="TAL"/>
            </w:pPr>
            <w:r w:rsidRPr="00AF09CF">
              <w:t>US Cellular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2AAE7C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13EA65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CDAFBE6" w14:textId="77777777" w:rsidR="001C7F6D" w:rsidRPr="004F2118" w:rsidRDefault="001C7F6D" w:rsidP="00EF5CE4">
            <w:pPr>
              <w:pStyle w:val="TAL"/>
            </w:pPr>
            <w:r w:rsidRPr="004F2118">
              <w:t>Thangarasa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7FE6EEF" w14:textId="77777777" w:rsidR="001C7F6D" w:rsidRPr="004F2118" w:rsidRDefault="001C7F6D" w:rsidP="00EF5CE4">
            <w:pPr>
              <w:pStyle w:val="TAL"/>
            </w:pPr>
            <w:r w:rsidRPr="004F2118">
              <w:t>Santhan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6F2B280" w14:textId="77777777" w:rsidR="001C7F6D" w:rsidRPr="004F2118" w:rsidRDefault="001C7F6D" w:rsidP="00EF5CE4">
            <w:pPr>
              <w:pStyle w:val="TAL"/>
            </w:pPr>
            <w:r w:rsidRPr="00AF09CF">
              <w:t>Ericsson Hungary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7B68CA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147DED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B7FBF2D" w14:textId="77777777" w:rsidR="001C7F6D" w:rsidRPr="004F2118" w:rsidRDefault="001C7F6D" w:rsidP="00EF5CE4">
            <w:pPr>
              <w:pStyle w:val="TAL"/>
            </w:pPr>
            <w:r w:rsidRPr="004F2118">
              <w:t>Tiri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ED6194E" w14:textId="77777777" w:rsidR="001C7F6D" w:rsidRPr="004F2118" w:rsidRDefault="001C7F6D" w:rsidP="00EF5CE4">
            <w:pPr>
              <w:pStyle w:val="TAL"/>
            </w:pPr>
            <w:r w:rsidRPr="004F2118">
              <w:t>Hanna-liisa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695BE32" w14:textId="77777777" w:rsidR="001C7F6D" w:rsidRPr="004F2118" w:rsidRDefault="001C7F6D" w:rsidP="00EF5CE4">
            <w:pPr>
              <w:pStyle w:val="TAL"/>
            </w:pPr>
            <w:r w:rsidRPr="00AF09CF">
              <w:t>Nordic Semiconductor ASA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9AE5D8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A43856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D3B9D52" w14:textId="77777777" w:rsidR="001C7F6D" w:rsidRPr="004F2118" w:rsidRDefault="001C7F6D" w:rsidP="00EF5CE4">
            <w:pPr>
              <w:pStyle w:val="TAL"/>
            </w:pPr>
            <w:r w:rsidRPr="004F2118">
              <w:t>Tkatch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30EF867" w14:textId="77777777" w:rsidR="001C7F6D" w:rsidRPr="004F2118" w:rsidRDefault="001C7F6D" w:rsidP="00EF5CE4">
            <w:pPr>
              <w:pStyle w:val="TAL"/>
            </w:pPr>
            <w:r w:rsidRPr="004F2118">
              <w:t>Alex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05C684D" w14:textId="77777777" w:rsidR="001C7F6D" w:rsidRPr="004F2118" w:rsidRDefault="001C7F6D" w:rsidP="00EF5CE4">
            <w:pPr>
              <w:pStyle w:val="TAL"/>
            </w:pPr>
            <w:r w:rsidRPr="00AF09CF">
              <w:t>ROHDE &amp; SCHWARZ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41A267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48F6E7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B6224F2" w14:textId="77777777" w:rsidR="001C7F6D" w:rsidRPr="004F2118" w:rsidRDefault="001C7F6D" w:rsidP="00EF5CE4">
            <w:pPr>
              <w:pStyle w:val="TAL"/>
            </w:pPr>
            <w:r w:rsidRPr="004F2118">
              <w:t>Toma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F305845" w14:textId="77777777" w:rsidR="001C7F6D" w:rsidRPr="004F2118" w:rsidRDefault="001C7F6D" w:rsidP="00EF5CE4">
            <w:pPr>
              <w:pStyle w:val="TAL"/>
            </w:pPr>
            <w:r w:rsidRPr="004F2118">
              <w:t>Ogeen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CB70862" w14:textId="77777777" w:rsidR="001C7F6D" w:rsidRPr="004F2118" w:rsidRDefault="001C7F6D" w:rsidP="00EF5CE4">
            <w:pPr>
              <w:pStyle w:val="TAL"/>
            </w:pPr>
            <w:r w:rsidRPr="00AF09CF">
              <w:t>MediaTek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4C99615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602F7E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D8E5022" w14:textId="77777777" w:rsidR="001C7F6D" w:rsidRPr="004F2118" w:rsidRDefault="001C7F6D" w:rsidP="00EF5CE4">
            <w:pPr>
              <w:pStyle w:val="TAL"/>
            </w:pPr>
            <w:r w:rsidRPr="004F2118">
              <w:t>Tong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7A4EDF6" w14:textId="77777777" w:rsidR="001C7F6D" w:rsidRPr="004F2118" w:rsidRDefault="001C7F6D" w:rsidP="00EF5CE4">
            <w:pPr>
              <w:pStyle w:val="TAL"/>
            </w:pPr>
            <w:r w:rsidRPr="004F2118">
              <w:t>Xin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D49C663" w14:textId="77777777" w:rsidR="001C7F6D" w:rsidRPr="004F2118" w:rsidRDefault="001C7F6D" w:rsidP="00EF5CE4">
            <w:pPr>
              <w:pStyle w:val="TAL"/>
            </w:pPr>
            <w:r w:rsidRPr="00AF09CF">
              <w:t>Guangdong OPPO Mobile Telecom.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24CC3DF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F1F62C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AEC89F1" w14:textId="77777777" w:rsidR="001C7F6D" w:rsidRPr="004F2118" w:rsidRDefault="001C7F6D" w:rsidP="00EF5CE4">
            <w:pPr>
              <w:pStyle w:val="TAL"/>
            </w:pPr>
            <w:r w:rsidRPr="004F2118">
              <w:t>Trikha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F74D185" w14:textId="77777777" w:rsidR="001C7F6D" w:rsidRPr="004F2118" w:rsidRDefault="001C7F6D" w:rsidP="00EF5CE4">
            <w:pPr>
              <w:pStyle w:val="TAL"/>
            </w:pPr>
            <w:r w:rsidRPr="004F2118">
              <w:t>Pushp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F96B587" w14:textId="77777777" w:rsidR="001C7F6D" w:rsidRPr="004F2118" w:rsidRDefault="001C7F6D" w:rsidP="00EF5CE4">
            <w:pPr>
              <w:pStyle w:val="TAL"/>
            </w:pPr>
            <w:r w:rsidRPr="00AF09CF">
              <w:t>Qualcomm Incorporated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3BEF08E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0EE9053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21E7644" w14:textId="77777777" w:rsidR="001C7F6D" w:rsidRPr="004F2118" w:rsidRDefault="001C7F6D" w:rsidP="00EF5CE4">
            <w:pPr>
              <w:pStyle w:val="TAL"/>
            </w:pPr>
            <w:r w:rsidRPr="004F2118">
              <w:t>Trogolo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5ABEB16" w14:textId="77777777" w:rsidR="001C7F6D" w:rsidRPr="004F2118" w:rsidRDefault="001C7F6D" w:rsidP="00EF5CE4">
            <w:pPr>
              <w:pStyle w:val="TAL"/>
            </w:pPr>
            <w:r w:rsidRPr="004F2118">
              <w:t>Alessandro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F66A9C5" w14:textId="77777777" w:rsidR="001C7F6D" w:rsidRPr="004F2118" w:rsidRDefault="001C7F6D" w:rsidP="00EF5CE4">
            <w:pPr>
              <w:pStyle w:val="TAL"/>
            </w:pPr>
            <w:r w:rsidRPr="00AF09CF">
              <w:t>TELECOM ITALIA S.p.A.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08BD14C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F48E80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C79AFBA" w14:textId="77777777" w:rsidR="001C7F6D" w:rsidRPr="004F2118" w:rsidRDefault="001C7F6D" w:rsidP="00EF5CE4">
            <w:pPr>
              <w:pStyle w:val="TAL"/>
            </w:pPr>
            <w:r w:rsidRPr="004F2118">
              <w:t>Truelove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3574003" w14:textId="77777777" w:rsidR="001C7F6D" w:rsidRPr="004F2118" w:rsidRDefault="001C7F6D" w:rsidP="00EF5CE4">
            <w:pPr>
              <w:pStyle w:val="TAL"/>
            </w:pPr>
            <w:r w:rsidRPr="004F2118">
              <w:t>Stephen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53F6F38" w14:textId="77777777" w:rsidR="001C7F6D" w:rsidRPr="004F2118" w:rsidRDefault="001C7F6D" w:rsidP="00EF5CE4">
            <w:pPr>
              <w:pStyle w:val="TAL"/>
            </w:pPr>
            <w:r w:rsidRPr="00AF09CF">
              <w:t>BT plc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D9A9B6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3A9B97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AFB43EA" w14:textId="77777777" w:rsidR="001C7F6D" w:rsidRPr="004F2118" w:rsidRDefault="001C7F6D" w:rsidP="00EF5CE4">
            <w:pPr>
              <w:pStyle w:val="TAL"/>
            </w:pPr>
            <w:r w:rsidRPr="004F2118">
              <w:t>Tseytlin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4695841" w14:textId="77777777" w:rsidR="001C7F6D" w:rsidRPr="004F2118" w:rsidRDefault="001C7F6D" w:rsidP="00EF5CE4">
            <w:pPr>
              <w:pStyle w:val="TAL"/>
            </w:pPr>
            <w:r w:rsidRPr="004F2118">
              <w:t>Michael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86B6CD5" w14:textId="77777777" w:rsidR="001C7F6D" w:rsidRPr="004F2118" w:rsidRDefault="001C7F6D" w:rsidP="00EF5CE4">
            <w:pPr>
              <w:pStyle w:val="TAL"/>
            </w:pPr>
            <w:r w:rsidRPr="00AF09CF">
              <w:t>Facebook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C3B229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204155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13CEB2F" w14:textId="77777777" w:rsidR="001C7F6D" w:rsidRPr="004F2118" w:rsidRDefault="001C7F6D" w:rsidP="00EF5CE4">
            <w:pPr>
              <w:pStyle w:val="TAL"/>
            </w:pPr>
            <w:r w:rsidRPr="004F2118">
              <w:t>Uchida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9176BED" w14:textId="77777777" w:rsidR="001C7F6D" w:rsidRPr="004F2118" w:rsidRDefault="001C7F6D" w:rsidP="00EF5CE4">
            <w:pPr>
              <w:pStyle w:val="TAL"/>
            </w:pPr>
            <w:r w:rsidRPr="004F2118">
              <w:t>Daisuke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29434B2" w14:textId="77777777" w:rsidR="001C7F6D" w:rsidRPr="004F2118" w:rsidRDefault="001C7F6D" w:rsidP="00EF5CE4">
            <w:pPr>
              <w:pStyle w:val="TAL"/>
            </w:pPr>
            <w:r w:rsidRPr="00AF09CF">
              <w:t>Toshiba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AB66316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62AEFA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1B375FB" w14:textId="77777777" w:rsidR="001C7F6D" w:rsidRPr="004F2118" w:rsidRDefault="001C7F6D" w:rsidP="00EF5CE4">
            <w:pPr>
              <w:pStyle w:val="TAL"/>
            </w:pPr>
            <w:r w:rsidRPr="004F2118">
              <w:t>Uesaka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CC2140C" w14:textId="77777777" w:rsidR="001C7F6D" w:rsidRPr="004F2118" w:rsidRDefault="001C7F6D" w:rsidP="00EF5CE4">
            <w:pPr>
              <w:pStyle w:val="TAL"/>
            </w:pPr>
            <w:r w:rsidRPr="004F2118">
              <w:t>Kazuyoshi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C87DF7B" w14:textId="77777777" w:rsidR="001C7F6D" w:rsidRPr="004F2118" w:rsidRDefault="001C7F6D" w:rsidP="00EF5CE4">
            <w:pPr>
              <w:pStyle w:val="TAL"/>
            </w:pPr>
            <w:r w:rsidRPr="00AF09CF">
              <w:t>Ericsson Japan K.K.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3956AB2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2180CB7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837B97A" w14:textId="77777777" w:rsidR="001C7F6D" w:rsidRPr="004F2118" w:rsidRDefault="001C7F6D" w:rsidP="00EF5CE4">
            <w:pPr>
              <w:pStyle w:val="TAL"/>
            </w:pPr>
            <w:r w:rsidRPr="004F2118">
              <w:t>Umeda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CD32375" w14:textId="77777777" w:rsidR="001C7F6D" w:rsidRPr="004F2118" w:rsidRDefault="001C7F6D" w:rsidP="00EF5CE4">
            <w:pPr>
              <w:pStyle w:val="TAL"/>
            </w:pPr>
            <w:r w:rsidRPr="004F2118">
              <w:t>Hiromasa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B042ACE" w14:textId="77777777" w:rsidR="001C7F6D" w:rsidRPr="004F2118" w:rsidRDefault="001C7F6D" w:rsidP="00EF5CE4">
            <w:pPr>
              <w:pStyle w:val="TAL"/>
            </w:pPr>
            <w:r w:rsidRPr="00AF09CF">
              <w:t>Nokia Japan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9EAD882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3A5CCCB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50B7990" w14:textId="77777777" w:rsidR="001C7F6D" w:rsidRPr="004F2118" w:rsidRDefault="001C7F6D" w:rsidP="00EF5CE4">
            <w:pPr>
              <w:pStyle w:val="TAL"/>
            </w:pPr>
            <w:r w:rsidRPr="004F2118">
              <w:t>Usui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4436C86" w14:textId="77777777" w:rsidR="001C7F6D" w:rsidRPr="004F2118" w:rsidRDefault="001C7F6D" w:rsidP="00EF5CE4">
            <w:pPr>
              <w:pStyle w:val="TAL"/>
            </w:pPr>
            <w:r w:rsidRPr="004F2118">
              <w:t>Takeshi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9A6F0AD" w14:textId="77777777" w:rsidR="001C7F6D" w:rsidRPr="004F2118" w:rsidRDefault="001C7F6D" w:rsidP="00EF5CE4">
            <w:pPr>
              <w:pStyle w:val="TAL"/>
            </w:pPr>
            <w:r w:rsidRPr="00AF09CF">
              <w:t>Rakuten Mobile, Inc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46BE5D5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0F05FC6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5261BAA" w14:textId="77777777" w:rsidR="001C7F6D" w:rsidRPr="004F2118" w:rsidRDefault="001C7F6D" w:rsidP="00EF5CE4">
            <w:pPr>
              <w:pStyle w:val="TAL"/>
            </w:pPr>
            <w:r w:rsidRPr="004F2118">
              <w:t>Vaidya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2000F6A" w14:textId="77777777" w:rsidR="001C7F6D" w:rsidRPr="004F2118" w:rsidRDefault="001C7F6D" w:rsidP="00EF5CE4">
            <w:pPr>
              <w:pStyle w:val="TAL"/>
            </w:pPr>
            <w:r w:rsidRPr="004F2118">
              <w:t>Maulik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75C3A5D" w14:textId="77777777" w:rsidR="001C7F6D" w:rsidRPr="004F2118" w:rsidRDefault="001C7F6D" w:rsidP="00EF5CE4">
            <w:pPr>
              <w:pStyle w:val="TAL"/>
            </w:pPr>
            <w:r w:rsidRPr="00AF09CF">
              <w:t>Charter Communications, Inc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837C824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4E97B51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3B19213" w14:textId="77777777" w:rsidR="001C7F6D" w:rsidRPr="004F2118" w:rsidRDefault="001C7F6D" w:rsidP="00EF5CE4">
            <w:pPr>
              <w:pStyle w:val="TAL"/>
            </w:pPr>
            <w:r w:rsidRPr="004F2118">
              <w:t>Vallese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E3DD0BE" w14:textId="77777777" w:rsidR="001C7F6D" w:rsidRPr="004F2118" w:rsidRDefault="001C7F6D" w:rsidP="00EF5CE4">
            <w:pPr>
              <w:pStyle w:val="TAL"/>
            </w:pPr>
            <w:r w:rsidRPr="004F2118">
              <w:t>Pierpaolo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47E1451" w14:textId="77777777" w:rsidR="001C7F6D" w:rsidRPr="004F2118" w:rsidRDefault="001C7F6D" w:rsidP="00EF5CE4">
            <w:pPr>
              <w:pStyle w:val="TAL"/>
            </w:pPr>
            <w:r w:rsidRPr="00AF09CF">
              <w:t>Qualcomm Technologies Int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3DE34A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4448DF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D0B81A2" w14:textId="77777777" w:rsidR="001C7F6D" w:rsidRPr="004F2118" w:rsidRDefault="001C7F6D" w:rsidP="00EF5CE4">
            <w:pPr>
              <w:pStyle w:val="TAL"/>
            </w:pPr>
            <w:r w:rsidRPr="004F2118">
              <w:t>Vasenkari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D78FFDD" w14:textId="77777777" w:rsidR="001C7F6D" w:rsidRPr="004F2118" w:rsidRDefault="001C7F6D" w:rsidP="00EF5CE4">
            <w:pPr>
              <w:pStyle w:val="TAL"/>
            </w:pPr>
            <w:r w:rsidRPr="004F2118">
              <w:t>Petri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5FC9D3A" w14:textId="77777777" w:rsidR="001C7F6D" w:rsidRPr="004F2118" w:rsidRDefault="001C7F6D" w:rsidP="00EF5CE4">
            <w:pPr>
              <w:pStyle w:val="TAL"/>
            </w:pPr>
            <w:r w:rsidRPr="00AF09CF">
              <w:t>Nokia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72868AE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013EB0E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50608E7" w14:textId="77777777" w:rsidR="001C7F6D" w:rsidRPr="004F2118" w:rsidRDefault="001C7F6D" w:rsidP="00EF5CE4">
            <w:pPr>
              <w:pStyle w:val="TAL"/>
            </w:pPr>
            <w:r w:rsidRPr="004F2118">
              <w:t>Vera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3906227" w14:textId="77777777" w:rsidR="001C7F6D" w:rsidRPr="004F2118" w:rsidRDefault="001C7F6D" w:rsidP="00EF5CE4">
            <w:pPr>
              <w:pStyle w:val="TAL"/>
            </w:pPr>
            <w:r w:rsidRPr="004F2118">
              <w:t>Aida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5126303" w14:textId="77777777" w:rsidR="001C7F6D" w:rsidRPr="004F2118" w:rsidRDefault="001C7F6D" w:rsidP="00EF5CE4">
            <w:pPr>
              <w:pStyle w:val="TAL"/>
            </w:pPr>
            <w:r w:rsidRPr="00AF09CF">
              <w:t>Intel Deutschland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D6D32B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8CC700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D1475E3" w14:textId="77777777" w:rsidR="001C7F6D" w:rsidRPr="004F2118" w:rsidRDefault="001C7F6D" w:rsidP="00EF5CE4">
            <w:pPr>
              <w:pStyle w:val="TAL"/>
            </w:pPr>
            <w:r w:rsidRPr="004F2118">
              <w:t>Vintola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4FB709C" w14:textId="77777777" w:rsidR="001C7F6D" w:rsidRPr="004F2118" w:rsidRDefault="001C7F6D" w:rsidP="00EF5CE4">
            <w:pPr>
              <w:pStyle w:val="TAL"/>
            </w:pPr>
            <w:r w:rsidRPr="004F2118">
              <w:t>Ville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D1C1298" w14:textId="77777777" w:rsidR="001C7F6D" w:rsidRPr="004F2118" w:rsidRDefault="001C7F6D" w:rsidP="00EF5CE4">
            <w:pPr>
              <w:pStyle w:val="TAL"/>
            </w:pPr>
            <w:r w:rsidRPr="00AF09CF">
              <w:t>Qualcomm Finland RFFE Oy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9025038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1B1661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5F3784A" w14:textId="77777777" w:rsidR="001C7F6D" w:rsidRPr="004F2118" w:rsidRDefault="001C7F6D" w:rsidP="00EF5CE4">
            <w:pPr>
              <w:pStyle w:val="TAL"/>
            </w:pPr>
            <w:r w:rsidRPr="004F2118">
              <w:t>Wang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85A995C" w14:textId="77777777" w:rsidR="001C7F6D" w:rsidRPr="004F2118" w:rsidRDefault="001C7F6D" w:rsidP="00EF5CE4">
            <w:pPr>
              <w:pStyle w:val="TAL"/>
            </w:pPr>
            <w:r w:rsidRPr="004F2118">
              <w:t>He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6BA163E" w14:textId="77777777" w:rsidR="001C7F6D" w:rsidRPr="004F2118" w:rsidRDefault="001C7F6D" w:rsidP="00EF5CE4">
            <w:pPr>
              <w:pStyle w:val="TAL"/>
            </w:pPr>
            <w:r w:rsidRPr="00AF09CF">
              <w:t>Samsung Electronics Czech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BF42EB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6B8D36B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DA770D9" w14:textId="77777777" w:rsidR="001C7F6D" w:rsidRPr="004F2118" w:rsidRDefault="001C7F6D" w:rsidP="00EF5CE4">
            <w:pPr>
              <w:pStyle w:val="TAL"/>
            </w:pPr>
            <w:r w:rsidRPr="004F2118">
              <w:t>Wang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A140E0" w14:textId="77777777" w:rsidR="001C7F6D" w:rsidRPr="004F2118" w:rsidRDefault="001C7F6D" w:rsidP="00EF5CE4">
            <w:pPr>
              <w:pStyle w:val="TAL"/>
            </w:pPr>
            <w:r w:rsidRPr="004F2118">
              <w:t>James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4429796" w14:textId="77777777" w:rsidR="001C7F6D" w:rsidRPr="004F2118" w:rsidRDefault="001C7F6D" w:rsidP="00EF5CE4">
            <w:pPr>
              <w:pStyle w:val="TAL"/>
            </w:pPr>
            <w:r w:rsidRPr="00AF09CF">
              <w:t>Apple Portugal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9BE108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54BD87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378768D" w14:textId="77777777" w:rsidR="001C7F6D" w:rsidRPr="004F2118" w:rsidRDefault="001C7F6D" w:rsidP="00EF5CE4">
            <w:pPr>
              <w:pStyle w:val="TAL"/>
            </w:pPr>
            <w:r w:rsidRPr="004F2118">
              <w:t>Wang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F68CD12" w14:textId="77777777" w:rsidR="001C7F6D" w:rsidRPr="004F2118" w:rsidRDefault="001C7F6D" w:rsidP="00EF5CE4">
            <w:pPr>
              <w:pStyle w:val="TAL"/>
            </w:pPr>
            <w:r w:rsidRPr="004F2118">
              <w:t>Jin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290212D" w14:textId="77777777" w:rsidR="001C7F6D" w:rsidRPr="004F2118" w:rsidRDefault="001C7F6D" w:rsidP="00EF5CE4">
            <w:pPr>
              <w:pStyle w:val="TAL"/>
            </w:pPr>
            <w:r w:rsidRPr="00AF09CF">
              <w:t>Huawei Technologies R&amp;D UK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E559BE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12A127D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9BC59B9" w14:textId="77777777" w:rsidR="001C7F6D" w:rsidRPr="004F2118" w:rsidRDefault="001C7F6D" w:rsidP="00EF5CE4">
            <w:pPr>
              <w:pStyle w:val="TAL"/>
            </w:pPr>
            <w:r w:rsidRPr="004F2118">
              <w:t>Wang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9CAD7CA" w14:textId="77777777" w:rsidR="001C7F6D" w:rsidRPr="004F2118" w:rsidRDefault="001C7F6D" w:rsidP="00EF5CE4">
            <w:pPr>
              <w:pStyle w:val="TAL"/>
            </w:pPr>
            <w:r w:rsidRPr="004F2118">
              <w:t>Miao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5C52218" w14:textId="77777777" w:rsidR="001C7F6D" w:rsidRPr="004F2118" w:rsidRDefault="001C7F6D" w:rsidP="00EF5CE4">
            <w:pPr>
              <w:pStyle w:val="TAL"/>
            </w:pPr>
            <w:r w:rsidRPr="00AF09CF">
              <w:t>Spreadtrum Communications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6B9D806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3DE09D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B82056C" w14:textId="77777777" w:rsidR="001C7F6D" w:rsidRPr="004F2118" w:rsidRDefault="001C7F6D" w:rsidP="00EF5CE4">
            <w:pPr>
              <w:pStyle w:val="TAL"/>
            </w:pPr>
            <w:r w:rsidRPr="004F2118">
              <w:t>Wang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616E16A" w14:textId="77777777" w:rsidR="001C7F6D" w:rsidRPr="004F2118" w:rsidRDefault="001C7F6D" w:rsidP="00EF5CE4">
            <w:pPr>
              <w:pStyle w:val="TAL"/>
            </w:pPr>
            <w:r w:rsidRPr="004F2118">
              <w:t>Ruixin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6D28FE6" w14:textId="77777777" w:rsidR="001C7F6D" w:rsidRPr="004F2118" w:rsidRDefault="001C7F6D" w:rsidP="00EF5CE4">
            <w:pPr>
              <w:pStyle w:val="TAL"/>
            </w:pPr>
            <w:r w:rsidRPr="00AF09CF">
              <w:t>vivo Communication Technology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6E75614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B94EA8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82C6F5F" w14:textId="77777777" w:rsidR="001C7F6D" w:rsidRPr="004F2118" w:rsidRDefault="001C7F6D" w:rsidP="00EF5CE4">
            <w:pPr>
              <w:pStyle w:val="TAL"/>
            </w:pPr>
            <w:r w:rsidRPr="004F2118">
              <w:t>Wang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BB9696E" w14:textId="77777777" w:rsidR="001C7F6D" w:rsidRPr="004F2118" w:rsidRDefault="001C7F6D" w:rsidP="00EF5CE4">
            <w:pPr>
              <w:pStyle w:val="TAL"/>
            </w:pPr>
            <w:r w:rsidRPr="004F2118">
              <w:t>Shiyuan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30E533D" w14:textId="77777777" w:rsidR="001C7F6D" w:rsidRPr="004F2118" w:rsidRDefault="001C7F6D" w:rsidP="00EF5CE4">
            <w:pPr>
              <w:pStyle w:val="TAL"/>
            </w:pPr>
            <w:r w:rsidRPr="00AF09CF">
              <w:t>China Mobile International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79C206E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6D369BA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AF75E8C" w14:textId="77777777" w:rsidR="001C7F6D" w:rsidRPr="004F2118" w:rsidRDefault="001C7F6D" w:rsidP="00EF5CE4">
            <w:pPr>
              <w:pStyle w:val="TAL"/>
            </w:pPr>
            <w:r w:rsidRPr="004F2118">
              <w:t>Wang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EF2D83B" w14:textId="77777777" w:rsidR="001C7F6D" w:rsidRPr="004F2118" w:rsidRDefault="001C7F6D" w:rsidP="00EF5CE4">
            <w:pPr>
              <w:pStyle w:val="TAL"/>
            </w:pPr>
            <w:r w:rsidRPr="004F2118">
              <w:t>Zhanxian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55E3230" w14:textId="77777777" w:rsidR="001C7F6D" w:rsidRPr="004F2118" w:rsidRDefault="001C7F6D" w:rsidP="00EF5CE4">
            <w:pPr>
              <w:pStyle w:val="TAL"/>
            </w:pPr>
            <w:r w:rsidRPr="00AF09CF">
              <w:t>Ericsson France S.A.S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9B844D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BD7EF9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2FDB5BF" w14:textId="77777777" w:rsidR="001C7F6D" w:rsidRPr="004F2118" w:rsidRDefault="001C7F6D" w:rsidP="00EF5CE4">
            <w:pPr>
              <w:pStyle w:val="TAL"/>
            </w:pPr>
            <w:r w:rsidRPr="004F2118">
              <w:t>Warder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A325234" w14:textId="77777777" w:rsidR="001C7F6D" w:rsidRPr="004F2118" w:rsidRDefault="001C7F6D" w:rsidP="00EF5CE4">
            <w:pPr>
              <w:pStyle w:val="TAL"/>
            </w:pPr>
            <w:r w:rsidRPr="004F2118">
              <w:t>Philip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7886B5C" w14:textId="77777777" w:rsidR="001C7F6D" w:rsidRPr="004F2118" w:rsidRDefault="001C7F6D" w:rsidP="00EF5CE4">
            <w:pPr>
              <w:pStyle w:val="TAL"/>
            </w:pPr>
            <w:r w:rsidRPr="00AF09CF">
              <w:t>Qorvo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78B736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D9B45E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6106420" w14:textId="77777777" w:rsidR="001C7F6D" w:rsidRPr="004F2118" w:rsidRDefault="001C7F6D" w:rsidP="00EF5CE4">
            <w:pPr>
              <w:pStyle w:val="TAL"/>
            </w:pPr>
            <w:r w:rsidRPr="004F2118">
              <w:t>Wei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DDE16C2" w14:textId="77777777" w:rsidR="001C7F6D" w:rsidRPr="004F2118" w:rsidRDefault="001C7F6D" w:rsidP="00EF5CE4">
            <w:pPr>
              <w:pStyle w:val="TAL"/>
            </w:pPr>
            <w:r w:rsidRPr="004F2118">
              <w:t>Xingguang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C1C097B" w14:textId="77777777" w:rsidR="001C7F6D" w:rsidRPr="004F2118" w:rsidRDefault="001C7F6D" w:rsidP="00EF5CE4">
            <w:pPr>
              <w:pStyle w:val="TAL"/>
            </w:pPr>
            <w:r w:rsidRPr="00AF09CF">
              <w:t>Jetflow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AA4C15F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A9BC84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8D6B54B" w14:textId="77777777" w:rsidR="001C7F6D" w:rsidRPr="004F2118" w:rsidRDefault="001C7F6D" w:rsidP="00EF5CE4">
            <w:pPr>
              <w:pStyle w:val="TAL"/>
            </w:pPr>
            <w:r w:rsidRPr="004F2118">
              <w:t>wei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FF5E592" w14:textId="77777777" w:rsidR="001C7F6D" w:rsidRPr="004F2118" w:rsidRDefault="001C7F6D" w:rsidP="00EF5CE4">
            <w:pPr>
              <w:pStyle w:val="TAL"/>
            </w:pPr>
            <w:r w:rsidRPr="004F2118">
              <w:t>xusheng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774FE63" w14:textId="77777777" w:rsidR="001C7F6D" w:rsidRPr="004F2118" w:rsidRDefault="001C7F6D" w:rsidP="00EF5CE4">
            <w:pPr>
              <w:pStyle w:val="TAL"/>
            </w:pPr>
            <w:r w:rsidRPr="00AF09CF">
              <w:t>vivo Mobile Communication Co.,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E4FE89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45FDCC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55ED503" w14:textId="77777777" w:rsidR="001C7F6D" w:rsidRPr="004F2118" w:rsidRDefault="001C7F6D" w:rsidP="00EF5CE4">
            <w:pPr>
              <w:pStyle w:val="TAL"/>
            </w:pPr>
            <w:r w:rsidRPr="004F2118">
              <w:t>Wendler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21E94AD" w14:textId="77777777" w:rsidR="001C7F6D" w:rsidRPr="004F2118" w:rsidRDefault="001C7F6D" w:rsidP="00EF5CE4">
            <w:pPr>
              <w:pStyle w:val="TAL"/>
            </w:pPr>
            <w:r w:rsidRPr="004F2118">
              <w:t>Ingo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A3AA0B8" w14:textId="77777777" w:rsidR="001C7F6D" w:rsidRPr="004F2118" w:rsidRDefault="001C7F6D" w:rsidP="00EF5CE4">
            <w:pPr>
              <w:pStyle w:val="TAL"/>
            </w:pPr>
            <w:r w:rsidRPr="00AF09CF">
              <w:t>Union Inter. Chemins de Fer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6346DA9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89F356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CA5F68A" w14:textId="77777777" w:rsidR="001C7F6D" w:rsidRPr="004F2118" w:rsidRDefault="001C7F6D" w:rsidP="00EF5CE4">
            <w:pPr>
              <w:pStyle w:val="TAL"/>
            </w:pPr>
            <w:r w:rsidRPr="004F2118">
              <w:t>Wolf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5EFFF12" w14:textId="77777777" w:rsidR="001C7F6D" w:rsidRPr="004F2118" w:rsidRDefault="001C7F6D" w:rsidP="00EF5CE4">
            <w:pPr>
              <w:pStyle w:val="TAL"/>
            </w:pPr>
            <w:r w:rsidRPr="004F2118">
              <w:t>Bernd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31947CE" w14:textId="77777777" w:rsidR="001C7F6D" w:rsidRPr="004F2118" w:rsidRDefault="001C7F6D" w:rsidP="00EF5CE4">
            <w:pPr>
              <w:pStyle w:val="TAL"/>
            </w:pPr>
            <w:r w:rsidRPr="00AF09CF">
              <w:t>BMWi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BE483C0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016344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ED01299" w14:textId="77777777" w:rsidR="001C7F6D" w:rsidRPr="004F2118" w:rsidRDefault="001C7F6D" w:rsidP="00EF5CE4">
            <w:pPr>
              <w:pStyle w:val="TAL"/>
            </w:pPr>
            <w:r w:rsidRPr="004F2118">
              <w:t>Wu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F66462F" w14:textId="77777777" w:rsidR="001C7F6D" w:rsidRPr="004F2118" w:rsidRDefault="001C7F6D" w:rsidP="00EF5CE4">
            <w:pPr>
              <w:pStyle w:val="TAL"/>
            </w:pPr>
            <w:r w:rsidRPr="004F2118">
              <w:t>Hao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19F414F" w14:textId="77777777" w:rsidR="001C7F6D" w:rsidRPr="004F2118" w:rsidRDefault="001C7F6D" w:rsidP="00EF5CE4">
            <w:pPr>
              <w:pStyle w:val="TAL"/>
            </w:pPr>
            <w:r w:rsidRPr="00AF09CF">
              <w:t>Nubia Technology Co.,Ltd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5992B1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AEDCB8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EE115FD" w14:textId="77777777" w:rsidR="001C7F6D" w:rsidRPr="004F2118" w:rsidRDefault="001C7F6D" w:rsidP="00EF5CE4">
            <w:pPr>
              <w:pStyle w:val="TAL"/>
            </w:pPr>
            <w:r w:rsidRPr="004F2118">
              <w:t>Wu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C153E63" w14:textId="77777777" w:rsidR="001C7F6D" w:rsidRPr="004F2118" w:rsidRDefault="001C7F6D" w:rsidP="00EF5CE4">
            <w:pPr>
              <w:pStyle w:val="TAL"/>
            </w:pPr>
            <w:r w:rsidRPr="004F2118">
              <w:t>Jingzhou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6072DA4" w14:textId="77777777" w:rsidR="001C7F6D" w:rsidRPr="004F2118" w:rsidRDefault="001C7F6D" w:rsidP="00EF5CE4">
            <w:pPr>
              <w:pStyle w:val="TAL"/>
            </w:pPr>
            <w:r w:rsidRPr="00AF09CF">
              <w:t>China Telecom Corporation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C6E9F9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E025C7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FA61285" w14:textId="77777777" w:rsidR="001C7F6D" w:rsidRPr="004F2118" w:rsidRDefault="001C7F6D" w:rsidP="00EF5CE4">
            <w:pPr>
              <w:pStyle w:val="TAL"/>
            </w:pPr>
            <w:r w:rsidRPr="004F2118">
              <w:t>Wu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1216AA9" w14:textId="77777777" w:rsidR="001C7F6D" w:rsidRPr="004F2118" w:rsidRDefault="001C7F6D" w:rsidP="00EF5CE4">
            <w:pPr>
              <w:pStyle w:val="TAL"/>
            </w:pPr>
            <w:r w:rsidRPr="004F2118">
              <w:t>Yue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A059011" w14:textId="77777777" w:rsidR="001C7F6D" w:rsidRPr="004F2118" w:rsidRDefault="001C7F6D" w:rsidP="00EF5CE4">
            <w:pPr>
              <w:pStyle w:val="TAL"/>
            </w:pPr>
            <w:r w:rsidRPr="00AF09CF">
              <w:t>Samsung R&amp;D Institute India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2749844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7E02115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BA2336C" w14:textId="77777777" w:rsidR="001C7F6D" w:rsidRPr="004F2118" w:rsidRDefault="001C7F6D" w:rsidP="00EF5CE4">
            <w:pPr>
              <w:pStyle w:val="TAL"/>
            </w:pPr>
            <w:r w:rsidRPr="004F2118">
              <w:t>Xie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89B892F" w14:textId="77777777" w:rsidR="001C7F6D" w:rsidRPr="004F2118" w:rsidRDefault="001C7F6D" w:rsidP="00EF5CE4">
            <w:pPr>
              <w:pStyle w:val="TAL"/>
            </w:pPr>
            <w:r w:rsidRPr="004F2118">
              <w:t>Yuming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1EA8679" w14:textId="77777777" w:rsidR="001C7F6D" w:rsidRPr="004F2118" w:rsidRDefault="001C7F6D" w:rsidP="00EF5CE4">
            <w:pPr>
              <w:pStyle w:val="TAL"/>
            </w:pPr>
            <w:r w:rsidRPr="00AF09CF">
              <w:t>Sanechips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D35A4DA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EF5232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05F2D43" w14:textId="77777777" w:rsidR="001C7F6D" w:rsidRPr="004F2118" w:rsidRDefault="001C7F6D" w:rsidP="00EF5CE4">
            <w:pPr>
              <w:pStyle w:val="TAL"/>
            </w:pPr>
            <w:r w:rsidRPr="004F2118">
              <w:t>Xing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E583F47" w14:textId="77777777" w:rsidR="001C7F6D" w:rsidRPr="004F2118" w:rsidRDefault="001C7F6D" w:rsidP="00EF5CE4">
            <w:pPr>
              <w:pStyle w:val="TAL"/>
            </w:pPr>
            <w:r w:rsidRPr="004F2118">
              <w:t>Jinqiang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A805BC3" w14:textId="77777777" w:rsidR="001C7F6D" w:rsidRPr="004F2118" w:rsidRDefault="001C7F6D" w:rsidP="00EF5CE4">
            <w:pPr>
              <w:pStyle w:val="TAL"/>
            </w:pPr>
            <w:r w:rsidRPr="00AF09CF">
              <w:t>Dongguan OPPO Precision Elec.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94D20EF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84F30B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D535195" w14:textId="77777777" w:rsidR="001C7F6D" w:rsidRPr="004F2118" w:rsidRDefault="001C7F6D" w:rsidP="00EF5CE4">
            <w:pPr>
              <w:pStyle w:val="TAL"/>
            </w:pPr>
            <w:r w:rsidRPr="004F2118">
              <w:t>Xu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06DB1F8" w14:textId="77777777" w:rsidR="001C7F6D" w:rsidRPr="004F2118" w:rsidRDefault="001C7F6D" w:rsidP="00EF5CE4">
            <w:pPr>
              <w:pStyle w:val="TAL"/>
            </w:pPr>
            <w:r w:rsidRPr="004F2118">
              <w:t>Weijie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B51660F" w14:textId="77777777" w:rsidR="001C7F6D" w:rsidRPr="004F2118" w:rsidRDefault="001C7F6D" w:rsidP="00EF5CE4">
            <w:pPr>
              <w:pStyle w:val="TAL"/>
            </w:pPr>
            <w:r w:rsidRPr="00AF09CF">
              <w:t>Shenzhen YZF Network Technolog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CC54E07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F11DA8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10BE174" w14:textId="77777777" w:rsidR="001C7F6D" w:rsidRPr="004F2118" w:rsidRDefault="001C7F6D" w:rsidP="00EF5CE4">
            <w:pPr>
              <w:pStyle w:val="TAL"/>
            </w:pPr>
            <w:r w:rsidRPr="004F2118">
              <w:t>Xu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FD4C8E0" w14:textId="77777777" w:rsidR="001C7F6D" w:rsidRPr="004F2118" w:rsidRDefault="001C7F6D" w:rsidP="00EF5CE4">
            <w:pPr>
              <w:pStyle w:val="TAL"/>
            </w:pPr>
            <w:r w:rsidRPr="004F2118">
              <w:t>Zhikun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12B19E2" w14:textId="77777777" w:rsidR="001C7F6D" w:rsidRPr="004F2118" w:rsidRDefault="001C7F6D" w:rsidP="00EF5CE4">
            <w:pPr>
              <w:pStyle w:val="TAL"/>
            </w:pPr>
            <w:r w:rsidRPr="00AF09CF">
              <w:t>Spreadtrum Communications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D8CD69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FC0AFB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AF9BEFE" w14:textId="77777777" w:rsidR="001C7F6D" w:rsidRPr="004F2118" w:rsidRDefault="001C7F6D" w:rsidP="00EF5CE4">
            <w:pPr>
              <w:pStyle w:val="TAL"/>
            </w:pPr>
            <w:r w:rsidRPr="004F2118">
              <w:t>Xue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A20EE77" w14:textId="77777777" w:rsidR="001C7F6D" w:rsidRPr="004F2118" w:rsidRDefault="001C7F6D" w:rsidP="00EF5CE4">
            <w:pPr>
              <w:pStyle w:val="TAL"/>
            </w:pPr>
            <w:r w:rsidRPr="004F2118">
              <w:t>Fei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C691D0E" w14:textId="77777777" w:rsidR="001C7F6D" w:rsidRPr="004F2118" w:rsidRDefault="001C7F6D" w:rsidP="00EF5CE4">
            <w:pPr>
              <w:pStyle w:val="TAL"/>
            </w:pPr>
            <w:r w:rsidRPr="00AF09CF">
              <w:t>ZTE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78C630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C737F1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E217F42" w14:textId="77777777" w:rsidR="001C7F6D" w:rsidRPr="004F2118" w:rsidRDefault="001C7F6D" w:rsidP="00EF5CE4">
            <w:pPr>
              <w:pStyle w:val="TAL"/>
            </w:pPr>
            <w:r w:rsidRPr="004F2118">
              <w:t>Yaghmour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61BCBE9" w14:textId="77777777" w:rsidR="001C7F6D" w:rsidRPr="004F2118" w:rsidRDefault="001C7F6D" w:rsidP="00EF5CE4">
            <w:pPr>
              <w:pStyle w:val="TAL"/>
            </w:pPr>
            <w:r w:rsidRPr="004F2118">
              <w:t>Salim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36A87AD" w14:textId="77777777" w:rsidR="001C7F6D" w:rsidRPr="004F2118" w:rsidRDefault="001C7F6D" w:rsidP="00EF5CE4">
            <w:pPr>
              <w:pStyle w:val="TAL"/>
            </w:pPr>
            <w:r w:rsidRPr="00AF09CF">
              <w:t>Intelsat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8E3F67B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65AE0E4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5E03860" w14:textId="77777777" w:rsidR="001C7F6D" w:rsidRPr="004F2118" w:rsidRDefault="001C7F6D" w:rsidP="00EF5CE4">
            <w:pPr>
              <w:pStyle w:val="TAL"/>
            </w:pPr>
            <w:r w:rsidRPr="004F2118">
              <w:t>Yamashita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5DFA798" w14:textId="77777777" w:rsidR="001C7F6D" w:rsidRPr="004F2118" w:rsidRDefault="001C7F6D" w:rsidP="00EF5CE4">
            <w:pPr>
              <w:pStyle w:val="TAL"/>
            </w:pPr>
            <w:r w:rsidRPr="004F2118">
              <w:t>Osamu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02D6190" w14:textId="77777777" w:rsidR="001C7F6D" w:rsidRPr="004F2118" w:rsidRDefault="001C7F6D" w:rsidP="00EF5CE4">
            <w:pPr>
              <w:pStyle w:val="TAL"/>
            </w:pPr>
            <w:r w:rsidRPr="00AF09CF">
              <w:t>Anritsu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804A800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7D32E89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1665A16" w14:textId="77777777" w:rsidR="001C7F6D" w:rsidRPr="004F2118" w:rsidRDefault="001C7F6D" w:rsidP="00EF5CE4">
            <w:pPr>
              <w:pStyle w:val="TAL"/>
            </w:pPr>
            <w:r w:rsidRPr="004F2118">
              <w:t>Yang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E9AE2D9" w14:textId="77777777" w:rsidR="001C7F6D" w:rsidRPr="004F2118" w:rsidRDefault="001C7F6D" w:rsidP="00EF5CE4">
            <w:pPr>
              <w:pStyle w:val="TAL"/>
            </w:pPr>
            <w:r w:rsidRPr="004F2118">
              <w:t>ChihKai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6FD650B" w14:textId="77777777" w:rsidR="001C7F6D" w:rsidRPr="004F2118" w:rsidRDefault="001C7F6D" w:rsidP="00EF5CE4">
            <w:pPr>
              <w:pStyle w:val="TAL"/>
            </w:pPr>
            <w:r w:rsidRPr="00AF09CF">
              <w:t>MediaTek Korea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21A120A" w14:textId="77777777" w:rsidR="001C7F6D" w:rsidRPr="004F2118" w:rsidRDefault="001C7F6D" w:rsidP="00EF5CE4">
            <w:pPr>
              <w:pStyle w:val="TAL"/>
            </w:pPr>
            <w:r w:rsidRPr="004F2118">
              <w:t>3GPPMEMBER (TTA)</w:t>
            </w:r>
          </w:p>
        </w:tc>
      </w:tr>
      <w:tr w:rsidR="001C7F6D" w:rsidRPr="004F2118" w14:paraId="3B85CE1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510E1D6" w14:textId="77777777" w:rsidR="001C7F6D" w:rsidRPr="004F2118" w:rsidRDefault="001C7F6D" w:rsidP="00EF5CE4">
            <w:pPr>
              <w:pStyle w:val="TAL"/>
            </w:pPr>
            <w:r w:rsidRPr="004F2118">
              <w:t>Yang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3B49C99" w14:textId="77777777" w:rsidR="001C7F6D" w:rsidRPr="004F2118" w:rsidRDefault="001C7F6D" w:rsidP="00EF5CE4">
            <w:pPr>
              <w:pStyle w:val="TAL"/>
            </w:pPr>
            <w:r w:rsidRPr="004F2118">
              <w:t>Qian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2E8427F" w14:textId="77777777" w:rsidR="001C7F6D" w:rsidRPr="004F2118" w:rsidRDefault="001C7F6D" w:rsidP="00EF5CE4">
            <w:pPr>
              <w:pStyle w:val="TAL"/>
            </w:pPr>
            <w:r w:rsidRPr="00AF09CF">
              <w:t>vivo Mobile Communication (S)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34BBC5A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2DA6C25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73F484E" w14:textId="77777777" w:rsidR="001C7F6D" w:rsidRPr="004F2118" w:rsidRDefault="001C7F6D" w:rsidP="00EF5CE4">
            <w:pPr>
              <w:pStyle w:val="TAL"/>
            </w:pPr>
            <w:r w:rsidRPr="004F2118">
              <w:t>Yang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1C5A1EA" w14:textId="77777777" w:rsidR="001C7F6D" w:rsidRPr="004F2118" w:rsidRDefault="001C7F6D" w:rsidP="00EF5CE4">
            <w:pPr>
              <w:pStyle w:val="TAL"/>
            </w:pPr>
            <w:r w:rsidRPr="004F2118">
              <w:t>Shan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5E17615" w14:textId="77777777" w:rsidR="001C7F6D" w:rsidRPr="004F2118" w:rsidRDefault="001C7F6D" w:rsidP="00EF5CE4">
            <w:pPr>
              <w:pStyle w:val="TAL"/>
            </w:pPr>
            <w:r w:rsidRPr="00AF09CF">
              <w:t>China Telecommunications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57BE901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5F3D948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17ABB41" w14:textId="77777777" w:rsidR="001C7F6D" w:rsidRPr="004F2118" w:rsidRDefault="001C7F6D" w:rsidP="00EF5CE4">
            <w:pPr>
              <w:pStyle w:val="TAL"/>
            </w:pPr>
            <w:r w:rsidRPr="004F2118">
              <w:t>Yang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C6E8E2C" w14:textId="77777777" w:rsidR="001C7F6D" w:rsidRPr="004F2118" w:rsidRDefault="001C7F6D" w:rsidP="00EF5CE4">
            <w:pPr>
              <w:pStyle w:val="TAL"/>
            </w:pPr>
            <w:r w:rsidRPr="004F2118">
              <w:t>Tang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850F4A5" w14:textId="77777777" w:rsidR="001C7F6D" w:rsidRPr="004F2118" w:rsidRDefault="001C7F6D" w:rsidP="00EF5CE4">
            <w:pPr>
              <w:pStyle w:val="TAL"/>
            </w:pPr>
            <w:r w:rsidRPr="00AF09CF">
              <w:t>Apple AB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4C61C6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ED30267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87806D0" w14:textId="77777777" w:rsidR="001C7F6D" w:rsidRPr="004F2118" w:rsidRDefault="001C7F6D" w:rsidP="00EF5CE4">
            <w:pPr>
              <w:pStyle w:val="TAL"/>
            </w:pPr>
            <w:r w:rsidRPr="004F2118">
              <w:t>yang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FAA3880" w14:textId="77777777" w:rsidR="001C7F6D" w:rsidRPr="004F2118" w:rsidRDefault="001C7F6D" w:rsidP="00EF5CE4">
            <w:pPr>
              <w:pStyle w:val="TAL"/>
            </w:pPr>
            <w:r w:rsidRPr="004F2118">
              <w:t>xiaohang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0463F4D" w14:textId="77777777" w:rsidR="001C7F6D" w:rsidRPr="004F2118" w:rsidRDefault="001C7F6D" w:rsidP="00EF5CE4">
            <w:pPr>
              <w:pStyle w:val="TAL"/>
            </w:pPr>
            <w:r w:rsidRPr="00AF09CF">
              <w:t>CAICT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1F7144F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107CDE6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00FEBE0" w14:textId="77777777" w:rsidR="001C7F6D" w:rsidRPr="004F2118" w:rsidRDefault="001C7F6D" w:rsidP="00EF5CE4">
            <w:pPr>
              <w:pStyle w:val="TAL"/>
            </w:pPr>
            <w:r w:rsidRPr="004F2118">
              <w:t>YANG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DD8F500" w14:textId="77777777" w:rsidR="001C7F6D" w:rsidRPr="004F2118" w:rsidRDefault="001C7F6D" w:rsidP="00EF5CE4">
            <w:pPr>
              <w:pStyle w:val="TAL"/>
            </w:pPr>
            <w:r w:rsidRPr="004F2118">
              <w:t>YOONOH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73BC7F4" w14:textId="77777777" w:rsidR="001C7F6D" w:rsidRPr="004F2118" w:rsidRDefault="001C7F6D" w:rsidP="00EF5CE4">
            <w:pPr>
              <w:pStyle w:val="TAL"/>
            </w:pPr>
            <w:r w:rsidRPr="00AF09CF">
              <w:t>LG Electronics Polska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B72DC5E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23FC73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16C4672" w14:textId="77777777" w:rsidR="001C7F6D" w:rsidRPr="004F2118" w:rsidRDefault="001C7F6D" w:rsidP="00EF5CE4">
            <w:pPr>
              <w:pStyle w:val="TAL"/>
            </w:pPr>
            <w:r w:rsidRPr="004F2118">
              <w:t>Yang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1D74C05" w14:textId="77777777" w:rsidR="001C7F6D" w:rsidRPr="004F2118" w:rsidRDefault="001C7F6D" w:rsidP="00EF5CE4">
            <w:pPr>
              <w:pStyle w:val="TAL"/>
            </w:pPr>
            <w:r w:rsidRPr="004F2118">
              <w:t>Yunchuan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B8C3608" w14:textId="77777777" w:rsidR="001C7F6D" w:rsidRPr="004F2118" w:rsidRDefault="001C7F6D" w:rsidP="00EF5CE4">
            <w:pPr>
              <w:pStyle w:val="TAL"/>
            </w:pPr>
            <w:r w:rsidRPr="00AF09CF">
              <w:t>Samsung Guangzhou Mobile R&amp;D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D019F0E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44DCCC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3CB18E6" w14:textId="77777777" w:rsidR="001C7F6D" w:rsidRPr="004F2118" w:rsidRDefault="001C7F6D" w:rsidP="00EF5CE4">
            <w:pPr>
              <w:pStyle w:val="TAL"/>
            </w:pPr>
            <w:r w:rsidRPr="004F2118">
              <w:t>Yi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186E9B4" w14:textId="77777777" w:rsidR="001C7F6D" w:rsidRPr="004F2118" w:rsidRDefault="001C7F6D" w:rsidP="00EF5CE4">
            <w:pPr>
              <w:pStyle w:val="TAL"/>
            </w:pPr>
            <w:r w:rsidRPr="004F2118">
              <w:t>Xuan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FC05011" w14:textId="77777777" w:rsidR="001C7F6D" w:rsidRPr="004F2118" w:rsidRDefault="001C7F6D" w:rsidP="00EF5CE4">
            <w:pPr>
              <w:pStyle w:val="TAL"/>
            </w:pPr>
            <w:r w:rsidRPr="00AF09CF">
              <w:t>CAICT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FCC866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187F03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7B6C012" w14:textId="77777777" w:rsidR="001C7F6D" w:rsidRPr="004F2118" w:rsidRDefault="001C7F6D" w:rsidP="00EF5CE4">
            <w:pPr>
              <w:pStyle w:val="TAL"/>
            </w:pPr>
            <w:r w:rsidRPr="004F2118">
              <w:t>Yi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8F34615" w14:textId="77777777" w:rsidR="001C7F6D" w:rsidRPr="004F2118" w:rsidRDefault="001C7F6D" w:rsidP="00EF5CE4">
            <w:pPr>
              <w:pStyle w:val="TAL"/>
            </w:pPr>
            <w:r w:rsidRPr="004F2118">
              <w:t>Yunjung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7D481C6" w14:textId="77777777" w:rsidR="001C7F6D" w:rsidRPr="004F2118" w:rsidRDefault="001C7F6D" w:rsidP="00EF5CE4">
            <w:pPr>
              <w:pStyle w:val="TAL"/>
            </w:pPr>
            <w:r w:rsidRPr="00AF09CF">
              <w:t>CableLabs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E83635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BE6BEB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716D9AD" w14:textId="77777777" w:rsidR="001C7F6D" w:rsidRPr="004F2118" w:rsidRDefault="001C7F6D" w:rsidP="00EF5CE4">
            <w:pPr>
              <w:pStyle w:val="TAL"/>
            </w:pPr>
            <w:r w:rsidRPr="004F2118">
              <w:t>Yoon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2A99312" w14:textId="77777777" w:rsidR="001C7F6D" w:rsidRPr="004F2118" w:rsidRDefault="001C7F6D" w:rsidP="00EF5CE4">
            <w:pPr>
              <w:pStyle w:val="TAL"/>
            </w:pPr>
            <w:r w:rsidRPr="004F2118">
              <w:t>Daejung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E7BEF7B" w14:textId="77777777" w:rsidR="001C7F6D" w:rsidRPr="004F2118" w:rsidRDefault="001C7F6D" w:rsidP="00EF5CE4">
            <w:pPr>
              <w:pStyle w:val="TAL"/>
            </w:pPr>
            <w:r w:rsidRPr="00AF09CF">
              <w:t>Nokia Solutions &amp; Networks (I)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39F28A4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048CB31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E2F79F4" w14:textId="77777777" w:rsidR="001C7F6D" w:rsidRPr="004F2118" w:rsidRDefault="001C7F6D" w:rsidP="00EF5CE4">
            <w:pPr>
              <w:pStyle w:val="TAL"/>
            </w:pPr>
            <w:r w:rsidRPr="004F2118">
              <w:t>Young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E6648B3" w14:textId="77777777" w:rsidR="001C7F6D" w:rsidRPr="004F2118" w:rsidRDefault="001C7F6D" w:rsidP="00EF5CE4">
            <w:pPr>
              <w:pStyle w:val="TAL"/>
            </w:pPr>
            <w:r w:rsidRPr="004F2118">
              <w:t>Janet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4FFEAAB" w14:textId="77777777" w:rsidR="001C7F6D" w:rsidRPr="004F2118" w:rsidRDefault="001C7F6D" w:rsidP="00EF5CE4">
            <w:pPr>
              <w:pStyle w:val="TAL"/>
            </w:pPr>
            <w:r w:rsidRPr="00AF09CF">
              <w:t>FCC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48DA94D6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5B9B166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4BFD2B9" w14:textId="77777777" w:rsidR="001C7F6D" w:rsidRPr="004F2118" w:rsidRDefault="001C7F6D" w:rsidP="00EF5CE4">
            <w:pPr>
              <w:pStyle w:val="TAL"/>
            </w:pPr>
            <w:r w:rsidRPr="004F2118">
              <w:t>Yu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E03DAB9" w14:textId="77777777" w:rsidR="001C7F6D" w:rsidRPr="004F2118" w:rsidRDefault="001C7F6D" w:rsidP="00EF5CE4">
            <w:pPr>
              <w:pStyle w:val="TAL"/>
            </w:pPr>
            <w:r w:rsidRPr="004F2118">
              <w:t>Tsang-wei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4EACB0B" w14:textId="77777777" w:rsidR="001C7F6D" w:rsidRPr="004F2118" w:rsidRDefault="001C7F6D" w:rsidP="00EF5CE4">
            <w:pPr>
              <w:pStyle w:val="TAL"/>
            </w:pPr>
            <w:r w:rsidRPr="00AF09CF">
              <w:t>MediaTek (Hefei) Inc.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E7C24C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5FBD56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7B7EEF2" w14:textId="77777777" w:rsidR="001C7F6D" w:rsidRPr="004F2118" w:rsidRDefault="001C7F6D" w:rsidP="00EF5CE4">
            <w:pPr>
              <w:pStyle w:val="TAL"/>
            </w:pPr>
            <w:r w:rsidRPr="004F2118">
              <w:t>YUN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6569F38" w14:textId="77777777" w:rsidR="001C7F6D" w:rsidRPr="004F2118" w:rsidRDefault="001C7F6D" w:rsidP="00EF5CE4">
            <w:pPr>
              <w:pStyle w:val="TAL"/>
            </w:pPr>
            <w:r w:rsidRPr="004F2118">
              <w:t>Xiang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426F100" w14:textId="77777777" w:rsidR="001C7F6D" w:rsidRPr="004F2118" w:rsidRDefault="001C7F6D" w:rsidP="00EF5CE4">
            <w:pPr>
              <w:pStyle w:val="TAL"/>
            </w:pPr>
            <w:r w:rsidRPr="00AF09CF">
              <w:t>Baicells Technologies Co.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4F855AE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3C6DFDF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9364DB9" w14:textId="77777777" w:rsidR="001C7F6D" w:rsidRPr="004F2118" w:rsidRDefault="001C7F6D" w:rsidP="00EF5CE4">
            <w:pPr>
              <w:pStyle w:val="TAL"/>
            </w:pPr>
            <w:r w:rsidRPr="004F2118">
              <w:t>Zander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350775D" w14:textId="77777777" w:rsidR="001C7F6D" w:rsidRPr="004F2118" w:rsidRDefault="001C7F6D" w:rsidP="00EF5CE4">
            <w:pPr>
              <w:pStyle w:val="TAL"/>
            </w:pPr>
            <w:r w:rsidRPr="004F2118">
              <w:t>Olof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1001DB9" w14:textId="77777777" w:rsidR="001C7F6D" w:rsidRPr="004F2118" w:rsidRDefault="001C7F6D" w:rsidP="00EF5CE4">
            <w:pPr>
              <w:pStyle w:val="TAL"/>
            </w:pPr>
            <w:r w:rsidRPr="00AF09CF">
              <w:t>Sony Group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C81347A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29E137C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F8746A8" w14:textId="77777777" w:rsidR="001C7F6D" w:rsidRPr="004F2118" w:rsidRDefault="001C7F6D" w:rsidP="00EF5CE4">
            <w:pPr>
              <w:pStyle w:val="TAL"/>
            </w:pPr>
            <w:r w:rsidRPr="004F2118">
              <w:t>Zeng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3AE49EF" w14:textId="77777777" w:rsidR="001C7F6D" w:rsidRPr="004F2118" w:rsidRDefault="001C7F6D" w:rsidP="00EF5CE4">
            <w:pPr>
              <w:pStyle w:val="TAL"/>
            </w:pPr>
            <w:r w:rsidRPr="004F2118">
              <w:t>Yong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0574AC9" w14:textId="77777777" w:rsidR="001C7F6D" w:rsidRPr="004F2118" w:rsidRDefault="001C7F6D" w:rsidP="00EF5CE4">
            <w:pPr>
              <w:pStyle w:val="TAL"/>
            </w:pPr>
            <w:r w:rsidRPr="00AF09CF">
              <w:t>Murata Manufacturing Co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FDCEF9E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5BF7128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40256352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5602A0F" w14:textId="77777777" w:rsidR="001C7F6D" w:rsidRPr="004F2118" w:rsidRDefault="001C7F6D" w:rsidP="00EF5CE4">
            <w:pPr>
              <w:pStyle w:val="TAL"/>
            </w:pPr>
            <w:r w:rsidRPr="004F2118">
              <w:t>Chenchen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53A8986" w14:textId="77777777" w:rsidR="001C7F6D" w:rsidRPr="004F2118" w:rsidRDefault="001C7F6D" w:rsidP="00EF5CE4">
            <w:pPr>
              <w:pStyle w:val="TAL"/>
            </w:pPr>
            <w:r w:rsidRPr="00AF09CF">
              <w:t>ZTE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1BA87C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1AD460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08E2127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79AAEC8" w14:textId="77777777" w:rsidR="001C7F6D" w:rsidRPr="004F2118" w:rsidRDefault="001C7F6D" w:rsidP="00EF5CE4">
            <w:pPr>
              <w:pStyle w:val="TAL"/>
            </w:pPr>
            <w:r w:rsidRPr="004F2118">
              <w:t>Chunhui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43011C9" w14:textId="77777777" w:rsidR="001C7F6D" w:rsidRPr="004F2118" w:rsidRDefault="001C7F6D" w:rsidP="00EF5CE4">
            <w:pPr>
              <w:pStyle w:val="TAL"/>
            </w:pPr>
            <w:r w:rsidRPr="00AF09CF">
              <w:t>Nanjing Ericsson Panda Com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32731C6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5697D35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F647739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C3EA923" w14:textId="77777777" w:rsidR="001C7F6D" w:rsidRPr="004F2118" w:rsidRDefault="001C7F6D" w:rsidP="00EF5CE4">
            <w:pPr>
              <w:pStyle w:val="TAL"/>
            </w:pPr>
            <w:r w:rsidRPr="004F2118">
              <w:t>Jinyu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AEB7EF9" w14:textId="77777777" w:rsidR="001C7F6D" w:rsidRPr="004F2118" w:rsidRDefault="001C7F6D" w:rsidP="00EF5CE4">
            <w:pPr>
              <w:pStyle w:val="TAL"/>
            </w:pPr>
            <w:r w:rsidRPr="00AF09CF">
              <w:t>Guangdong OPPO Mobile Telecom.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7731FCD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A96243D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9947319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F105787" w14:textId="77777777" w:rsidR="001C7F6D" w:rsidRPr="004F2118" w:rsidRDefault="001C7F6D" w:rsidP="00EF5CE4">
            <w:pPr>
              <w:pStyle w:val="TAL"/>
            </w:pPr>
            <w:r w:rsidRPr="004F2118">
              <w:t>juan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0FAC0E4" w14:textId="77777777" w:rsidR="001C7F6D" w:rsidRPr="004F2118" w:rsidRDefault="001C7F6D" w:rsidP="00EF5CE4">
            <w:pPr>
              <w:pStyle w:val="TAL"/>
            </w:pPr>
            <w:r w:rsidRPr="00AF09CF">
              <w:t>Beijing Xiaomi Software Tech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EC6C59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469E8E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CF92CD2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E396D73" w14:textId="77777777" w:rsidR="001C7F6D" w:rsidRPr="004F2118" w:rsidRDefault="001C7F6D" w:rsidP="00EF5CE4">
            <w:pPr>
              <w:pStyle w:val="TAL"/>
            </w:pPr>
            <w:r w:rsidRPr="004F2118">
              <w:t>Li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C28A3AD" w14:textId="77777777" w:rsidR="001C7F6D" w:rsidRPr="004F2118" w:rsidRDefault="001C7F6D" w:rsidP="00EF5CE4">
            <w:pPr>
              <w:pStyle w:val="TAL"/>
            </w:pPr>
            <w:r w:rsidRPr="00AF09CF">
              <w:t>Huawei Technologies Japan K.K.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E1C07F3" w14:textId="77777777" w:rsidR="001C7F6D" w:rsidRPr="004F2118" w:rsidRDefault="001C7F6D" w:rsidP="00EF5CE4">
            <w:pPr>
              <w:pStyle w:val="TAL"/>
            </w:pPr>
            <w:r w:rsidRPr="004F2118">
              <w:t>3GPPMEMBER (TTC)</w:t>
            </w:r>
          </w:p>
        </w:tc>
      </w:tr>
      <w:tr w:rsidR="001C7F6D" w:rsidRPr="004F2118" w14:paraId="1BDC5AD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2E185729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6D47BAF" w14:textId="77777777" w:rsidR="001C7F6D" w:rsidRPr="004F2118" w:rsidRDefault="001C7F6D" w:rsidP="00EF5CE4">
            <w:pPr>
              <w:pStyle w:val="TAL"/>
            </w:pPr>
            <w:r w:rsidRPr="004F2118">
              <w:t>Meng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099E6D4" w14:textId="77777777" w:rsidR="001C7F6D" w:rsidRPr="004F2118" w:rsidRDefault="001C7F6D" w:rsidP="00EF5CE4">
            <w:pPr>
              <w:pStyle w:val="TAL"/>
            </w:pPr>
            <w:r w:rsidRPr="00AF09CF">
              <w:t>Intel China Ltd.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B392F67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6FEFB2D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F95841A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5F9DAC5" w14:textId="77777777" w:rsidR="001C7F6D" w:rsidRPr="004F2118" w:rsidRDefault="001C7F6D" w:rsidP="00EF5CE4">
            <w:pPr>
              <w:pStyle w:val="TAL"/>
            </w:pPr>
            <w:r w:rsidRPr="004F2118">
              <w:t>Peng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6D4AA52F" w14:textId="77777777" w:rsidR="001C7F6D" w:rsidRPr="004F2118" w:rsidRDefault="001C7F6D" w:rsidP="00EF5CE4">
            <w:pPr>
              <w:pStyle w:val="TAL"/>
            </w:pPr>
            <w:r w:rsidRPr="00AF09CF">
              <w:t>HUAWEI Technologies Japan K.K.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3AFF24F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2F7CACD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9ABC7E7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E20C9F4" w14:textId="77777777" w:rsidR="001C7F6D" w:rsidRPr="004F2118" w:rsidRDefault="001C7F6D" w:rsidP="00EF5CE4">
            <w:pPr>
              <w:pStyle w:val="TAL"/>
            </w:pPr>
            <w:r w:rsidRPr="004F2118">
              <w:t>Xiaofei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AF051BC" w14:textId="77777777" w:rsidR="001C7F6D" w:rsidRPr="004F2118" w:rsidRDefault="001C7F6D" w:rsidP="00EF5CE4">
            <w:pPr>
              <w:pStyle w:val="TAL"/>
            </w:pPr>
            <w:r w:rsidRPr="00AF09CF">
              <w:t>Shanghai Jiao Tong University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07C66B3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6B411D0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D002081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8EBD19F" w14:textId="77777777" w:rsidR="001C7F6D" w:rsidRPr="004F2118" w:rsidRDefault="001C7F6D" w:rsidP="00EF5CE4">
            <w:pPr>
              <w:pStyle w:val="TAL"/>
            </w:pPr>
            <w:r w:rsidRPr="004F2118">
              <w:t>Xiaoran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9D5BC05" w14:textId="77777777" w:rsidR="001C7F6D" w:rsidRPr="004F2118" w:rsidRDefault="001C7F6D" w:rsidP="00EF5CE4">
            <w:pPr>
              <w:pStyle w:val="TAL"/>
            </w:pPr>
            <w:r w:rsidRPr="00AF09CF">
              <w:t>China Mobile Com.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79ADDF0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613462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C034B0B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562B325" w14:textId="77777777" w:rsidR="001C7F6D" w:rsidRPr="004F2118" w:rsidRDefault="001C7F6D" w:rsidP="00EF5CE4">
            <w:pPr>
              <w:pStyle w:val="TAL"/>
            </w:pPr>
            <w:r w:rsidRPr="004F2118">
              <w:t>Yiyan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67F7D97" w14:textId="77777777" w:rsidR="001C7F6D" w:rsidRPr="004F2118" w:rsidRDefault="001C7F6D" w:rsidP="00EF5CE4">
            <w:pPr>
              <w:pStyle w:val="TAL"/>
            </w:pPr>
            <w:r w:rsidRPr="00AF09CF">
              <w:t>Samsung Electronics Iberia SA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401D9F4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4880247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C76F7D8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B0F03B8" w14:textId="77777777" w:rsidR="001C7F6D" w:rsidRPr="004F2118" w:rsidRDefault="001C7F6D" w:rsidP="00EF5CE4">
            <w:pPr>
              <w:pStyle w:val="TAL"/>
            </w:pPr>
            <w:r w:rsidRPr="004F2118">
              <w:t>yuanyuan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A0E7332" w14:textId="77777777" w:rsidR="001C7F6D" w:rsidRPr="004F2118" w:rsidRDefault="001C7F6D" w:rsidP="00EF5CE4">
            <w:pPr>
              <w:pStyle w:val="TAL"/>
            </w:pPr>
            <w:r w:rsidRPr="00AF09CF">
              <w:t>Samsung R&amp;D Institute UK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17663EB3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33E1304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7045926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CDCF82B" w14:textId="77777777" w:rsidR="001C7F6D" w:rsidRPr="004F2118" w:rsidRDefault="001C7F6D" w:rsidP="00EF5CE4">
            <w:pPr>
              <w:pStyle w:val="TAL"/>
            </w:pPr>
            <w:r w:rsidRPr="004F2118">
              <w:t>Zhi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4298314" w14:textId="77777777" w:rsidR="001C7F6D" w:rsidRPr="004F2118" w:rsidRDefault="001C7F6D" w:rsidP="00EF5CE4">
            <w:pPr>
              <w:pStyle w:val="TAL"/>
            </w:pPr>
            <w:r w:rsidRPr="00AF09CF">
              <w:t>Orope Germany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796810B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EF28DC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104FC5C" w14:textId="77777777" w:rsidR="001C7F6D" w:rsidRPr="004F2118" w:rsidRDefault="001C7F6D" w:rsidP="00EF5CE4">
            <w:pPr>
              <w:pStyle w:val="TAL"/>
            </w:pPr>
            <w:r w:rsidRPr="004F2118">
              <w:t>Zhang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75251F5" w14:textId="77777777" w:rsidR="001C7F6D" w:rsidRPr="004F2118" w:rsidRDefault="001C7F6D" w:rsidP="00EF5CE4">
            <w:pPr>
              <w:pStyle w:val="TAL"/>
            </w:pPr>
            <w:r w:rsidRPr="004F2118">
              <w:t>Zhijiao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C1ED322" w14:textId="77777777" w:rsidR="001C7F6D" w:rsidRPr="004F2118" w:rsidRDefault="001C7F6D" w:rsidP="00EF5CE4">
            <w:pPr>
              <w:pStyle w:val="TAL"/>
            </w:pPr>
            <w:r w:rsidRPr="00AF09CF">
              <w:t>CENC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596A2D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BE9A1F6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A365D3F" w14:textId="77777777" w:rsidR="001C7F6D" w:rsidRPr="004F2118" w:rsidRDefault="001C7F6D" w:rsidP="00EF5CE4">
            <w:pPr>
              <w:pStyle w:val="TAL"/>
            </w:pPr>
            <w:r w:rsidRPr="004F2118">
              <w:t>ZHAO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2A3EBB6" w14:textId="77777777" w:rsidR="001C7F6D" w:rsidRPr="004F2118" w:rsidRDefault="001C7F6D" w:rsidP="00EF5CE4">
            <w:pPr>
              <w:pStyle w:val="TAL"/>
            </w:pPr>
            <w:r w:rsidRPr="004F2118">
              <w:t>Dong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5969D4D" w14:textId="77777777" w:rsidR="001C7F6D" w:rsidRPr="004F2118" w:rsidRDefault="001C7F6D" w:rsidP="00EF5CE4">
            <w:pPr>
              <w:pStyle w:val="TAL"/>
            </w:pPr>
            <w:r w:rsidRPr="00AF09CF">
              <w:t>Samsung Electronics Polska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3E1D7A4D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77C2C45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CF70082" w14:textId="77777777" w:rsidR="001C7F6D" w:rsidRPr="004F2118" w:rsidRDefault="001C7F6D" w:rsidP="00EF5CE4">
            <w:pPr>
              <w:pStyle w:val="TAL"/>
            </w:pPr>
            <w:r w:rsidRPr="004F2118">
              <w:t>Zhao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ADB4029" w14:textId="77777777" w:rsidR="001C7F6D" w:rsidRPr="004F2118" w:rsidRDefault="001C7F6D" w:rsidP="00EF5CE4">
            <w:pPr>
              <w:pStyle w:val="TAL"/>
            </w:pPr>
            <w:r w:rsidRPr="004F2118">
              <w:t>Kun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83942EE" w14:textId="77777777" w:rsidR="001C7F6D" w:rsidRPr="004F2118" w:rsidRDefault="001C7F6D" w:rsidP="00EF5CE4">
            <w:pPr>
              <w:pStyle w:val="TAL"/>
            </w:pPr>
            <w:r w:rsidRPr="00AF09CF">
              <w:t>Sony Group Corporation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7C97CBA" w14:textId="77777777" w:rsidR="001C7F6D" w:rsidRPr="004F2118" w:rsidRDefault="001C7F6D" w:rsidP="00EF5CE4">
            <w:pPr>
              <w:pStyle w:val="TAL"/>
            </w:pPr>
            <w:r w:rsidRPr="004F2118">
              <w:t>3GPPMEMBER (ARIB)</w:t>
            </w:r>
          </w:p>
        </w:tc>
      </w:tr>
      <w:tr w:rsidR="001C7F6D" w:rsidRPr="004F2118" w14:paraId="2671EA4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5F3E0A1" w14:textId="77777777" w:rsidR="001C7F6D" w:rsidRPr="004F2118" w:rsidRDefault="001C7F6D" w:rsidP="00EF5CE4">
            <w:pPr>
              <w:pStyle w:val="TAL"/>
            </w:pPr>
            <w:r w:rsidRPr="004F2118">
              <w:t>Zhao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7FD46D8" w14:textId="77777777" w:rsidR="001C7F6D" w:rsidRPr="004F2118" w:rsidRDefault="001C7F6D" w:rsidP="00EF5CE4">
            <w:pPr>
              <w:pStyle w:val="TAL"/>
            </w:pPr>
            <w:r w:rsidRPr="004F2118">
              <w:t>Yichen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4A93BBD0" w14:textId="77777777" w:rsidR="001C7F6D" w:rsidRPr="004F2118" w:rsidRDefault="001C7F6D" w:rsidP="00EF5CE4">
            <w:pPr>
              <w:pStyle w:val="TAL"/>
            </w:pPr>
            <w:r w:rsidRPr="00AF09CF">
              <w:t>China Mobile Group Device Co.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098F168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739B9020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B34F11D" w14:textId="77777777" w:rsidR="001C7F6D" w:rsidRPr="004F2118" w:rsidRDefault="001C7F6D" w:rsidP="00EF5CE4">
            <w:pPr>
              <w:pStyle w:val="TAL"/>
            </w:pPr>
            <w:r w:rsidRPr="004F2118">
              <w:t>Zhao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912F180" w14:textId="77777777" w:rsidR="001C7F6D" w:rsidRPr="004F2118" w:rsidRDefault="001C7F6D" w:rsidP="00EF5CE4">
            <w:pPr>
              <w:pStyle w:val="TAL"/>
            </w:pPr>
            <w:r w:rsidRPr="004F2118">
              <w:t>Zehan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26C7A108" w14:textId="77777777" w:rsidR="001C7F6D" w:rsidRPr="004F2118" w:rsidRDefault="001C7F6D" w:rsidP="00EF5CE4">
            <w:pPr>
              <w:pStyle w:val="TAL"/>
            </w:pPr>
            <w:r w:rsidRPr="00AF09CF">
              <w:t>Huawei Telecommunication India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379681A" w14:textId="77777777" w:rsidR="001C7F6D" w:rsidRPr="004F2118" w:rsidRDefault="001C7F6D" w:rsidP="00EF5CE4">
            <w:pPr>
              <w:pStyle w:val="TAL"/>
            </w:pPr>
            <w:r w:rsidRPr="004F2118">
              <w:t>3GPPMEMBER (TSDSI)</w:t>
            </w:r>
          </w:p>
        </w:tc>
      </w:tr>
      <w:tr w:rsidR="001C7F6D" w:rsidRPr="004F2118" w14:paraId="7772A68B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1F4FDEF" w14:textId="77777777" w:rsidR="001C7F6D" w:rsidRPr="004F2118" w:rsidRDefault="001C7F6D" w:rsidP="00EF5CE4">
            <w:pPr>
              <w:pStyle w:val="TAL"/>
            </w:pPr>
            <w:r w:rsidRPr="004F2118">
              <w:t>Zhao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1EBE794A" w14:textId="77777777" w:rsidR="001C7F6D" w:rsidRPr="004F2118" w:rsidRDefault="001C7F6D" w:rsidP="00EF5CE4">
            <w:pPr>
              <w:pStyle w:val="TAL"/>
            </w:pPr>
            <w:r w:rsidRPr="004F2118">
              <w:t>Zheng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C3FDFF5" w14:textId="77777777" w:rsidR="001C7F6D" w:rsidRPr="004F2118" w:rsidRDefault="001C7F6D" w:rsidP="00EF5CE4">
            <w:pPr>
              <w:pStyle w:val="TAL"/>
            </w:pPr>
            <w:r w:rsidRPr="00AF09CF">
              <w:t>Verizon Denmark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97F65D7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002769C9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46C209B" w14:textId="77777777" w:rsidR="001C7F6D" w:rsidRPr="004F2118" w:rsidRDefault="001C7F6D" w:rsidP="00EF5CE4">
            <w:pPr>
              <w:pStyle w:val="TAL"/>
            </w:pPr>
            <w:r w:rsidRPr="004F2118">
              <w:t>Zheng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432B8265" w14:textId="77777777" w:rsidR="001C7F6D" w:rsidRPr="004F2118" w:rsidRDefault="001C7F6D" w:rsidP="00EF5CE4">
            <w:pPr>
              <w:pStyle w:val="TAL"/>
            </w:pPr>
            <w:r w:rsidRPr="004F2118">
              <w:t>Minhua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7363D59" w14:textId="77777777" w:rsidR="001C7F6D" w:rsidRPr="004F2118" w:rsidRDefault="001C7F6D" w:rsidP="00EF5CE4">
            <w:pPr>
              <w:pStyle w:val="TAL"/>
            </w:pPr>
            <w:r w:rsidRPr="00AF09CF">
              <w:t>vivo Mobile Communication Co.,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6DC654E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963425E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311EEA8" w14:textId="77777777" w:rsidR="001C7F6D" w:rsidRPr="004F2118" w:rsidRDefault="001C7F6D" w:rsidP="00EF5CE4">
            <w:pPr>
              <w:pStyle w:val="TAL"/>
            </w:pPr>
            <w:r w:rsidRPr="004F2118">
              <w:t>Zhou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1FD6412" w14:textId="77777777" w:rsidR="001C7F6D" w:rsidRPr="004F2118" w:rsidRDefault="001C7F6D" w:rsidP="00EF5CE4">
            <w:pPr>
              <w:pStyle w:val="TAL"/>
            </w:pPr>
            <w:r w:rsidRPr="004F2118">
              <w:t>Hai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50F4E1DD" w14:textId="77777777" w:rsidR="001C7F6D" w:rsidRPr="004F2118" w:rsidRDefault="001C7F6D" w:rsidP="00EF5CE4">
            <w:pPr>
              <w:pStyle w:val="TAL"/>
            </w:pPr>
            <w:r w:rsidRPr="00AF09CF">
              <w:t>Huawei Tech.(UK) Co.. Ltd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D89C54F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  <w:tr w:rsidR="001C7F6D" w:rsidRPr="004F2118" w14:paraId="2491D9B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FF5BB62" w14:textId="77777777" w:rsidR="001C7F6D" w:rsidRPr="004F2118" w:rsidRDefault="001C7F6D" w:rsidP="00EF5CE4">
            <w:pPr>
              <w:pStyle w:val="TAL"/>
            </w:pPr>
            <w:r w:rsidRPr="004F2118">
              <w:t>Zhou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1227106" w14:textId="77777777" w:rsidR="001C7F6D" w:rsidRPr="004F2118" w:rsidRDefault="001C7F6D" w:rsidP="00EF5CE4">
            <w:pPr>
              <w:pStyle w:val="TAL"/>
            </w:pPr>
            <w:r w:rsidRPr="004F2118">
              <w:t>Jingyi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156C587" w14:textId="77777777" w:rsidR="001C7F6D" w:rsidRPr="004F2118" w:rsidRDefault="001C7F6D" w:rsidP="00EF5CE4">
            <w:pPr>
              <w:pStyle w:val="TAL"/>
            </w:pPr>
            <w:r w:rsidRPr="00AF09CF">
              <w:t>Dish Network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8E4976B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2CB3FD82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A5AD06D" w14:textId="77777777" w:rsidR="001C7F6D" w:rsidRPr="004F2118" w:rsidRDefault="001C7F6D" w:rsidP="00EF5CE4">
            <w:pPr>
              <w:pStyle w:val="TAL"/>
            </w:pPr>
            <w:r w:rsidRPr="004F2118">
              <w:t>Zhou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8FA91E1" w14:textId="77777777" w:rsidR="001C7F6D" w:rsidRPr="004F2118" w:rsidRDefault="001C7F6D" w:rsidP="00EF5CE4">
            <w:pPr>
              <w:pStyle w:val="TAL"/>
            </w:pPr>
            <w:r w:rsidRPr="004F2118">
              <w:t>Liying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FBB4BFE" w14:textId="77777777" w:rsidR="001C7F6D" w:rsidRPr="004F2118" w:rsidRDefault="001C7F6D" w:rsidP="00EF5CE4">
            <w:pPr>
              <w:pStyle w:val="TAL"/>
            </w:pPr>
            <w:r w:rsidRPr="00AF09CF">
              <w:t>BEIJING SAMSUNG TELECOM R&amp;D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F5F0E49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694C4BA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101128CA" w14:textId="77777777" w:rsidR="001C7F6D" w:rsidRPr="004F2118" w:rsidRDefault="001C7F6D" w:rsidP="00EF5CE4">
            <w:pPr>
              <w:pStyle w:val="TAL"/>
            </w:pPr>
            <w:r w:rsidRPr="004F2118">
              <w:t>Zhou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D568893" w14:textId="77777777" w:rsidR="001C7F6D" w:rsidRPr="004F2118" w:rsidRDefault="001C7F6D" w:rsidP="00EF5CE4">
            <w:pPr>
              <w:pStyle w:val="TAL"/>
            </w:pPr>
            <w:r w:rsidRPr="004F2118">
              <w:t>Rui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BC25C45" w14:textId="77777777" w:rsidR="001C7F6D" w:rsidRPr="004F2118" w:rsidRDefault="001C7F6D" w:rsidP="00EF5CE4">
            <w:pPr>
              <w:pStyle w:val="TAL"/>
            </w:pPr>
            <w:r w:rsidRPr="00AF09CF">
              <w:t>Beijing Xiaomi Electronics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6A5AC06B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F88A6C3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44BF714" w14:textId="77777777" w:rsidR="001C7F6D" w:rsidRPr="004F2118" w:rsidRDefault="001C7F6D" w:rsidP="00EF5CE4">
            <w:pPr>
              <w:pStyle w:val="TAL"/>
            </w:pPr>
            <w:r w:rsidRPr="004F2118">
              <w:t>Zhou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71527621" w14:textId="77777777" w:rsidR="001C7F6D" w:rsidRPr="004F2118" w:rsidRDefault="001C7F6D" w:rsidP="00EF5CE4">
            <w:pPr>
              <w:pStyle w:val="TAL"/>
            </w:pPr>
            <w:r w:rsidRPr="004F2118">
              <w:t>Shuai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38AD537" w14:textId="77777777" w:rsidR="001C7F6D" w:rsidRPr="004F2118" w:rsidRDefault="001C7F6D" w:rsidP="00EF5CE4">
            <w:pPr>
              <w:pStyle w:val="TAL"/>
            </w:pPr>
            <w:r w:rsidRPr="00AF09CF">
              <w:t>vivo Mobile Com. (Chongqing)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02250F6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0924984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787265EC" w14:textId="77777777" w:rsidR="001C7F6D" w:rsidRPr="004F2118" w:rsidRDefault="001C7F6D" w:rsidP="00EF5CE4">
            <w:pPr>
              <w:pStyle w:val="TAL"/>
            </w:pPr>
            <w:r w:rsidRPr="004F2118">
              <w:t>Zhou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57BD0A37" w14:textId="77777777" w:rsidR="001C7F6D" w:rsidRPr="004F2118" w:rsidRDefault="001C7F6D" w:rsidP="00EF5CE4">
            <w:pPr>
              <w:pStyle w:val="TAL"/>
            </w:pPr>
            <w:r w:rsidRPr="004F2118">
              <w:t>Wubin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A3DC703" w14:textId="77777777" w:rsidR="001C7F6D" w:rsidRPr="004F2118" w:rsidRDefault="001C7F6D" w:rsidP="00EF5CE4">
            <w:pPr>
              <w:pStyle w:val="TAL"/>
            </w:pPr>
            <w:r w:rsidRPr="00AF09CF">
              <w:t>ShenZhen Zhongxing Shitong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7F086832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08F871B1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071B1078" w14:textId="77777777" w:rsidR="001C7F6D" w:rsidRPr="004F2118" w:rsidRDefault="001C7F6D" w:rsidP="00EF5CE4">
            <w:pPr>
              <w:pStyle w:val="TAL"/>
            </w:pPr>
            <w:r w:rsidRPr="004F2118">
              <w:t>Zhou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345371F6" w14:textId="77777777" w:rsidR="001C7F6D" w:rsidRPr="004F2118" w:rsidRDefault="001C7F6D" w:rsidP="00EF5CE4">
            <w:pPr>
              <w:pStyle w:val="TAL"/>
            </w:pPr>
            <w:r w:rsidRPr="004F2118">
              <w:t>Xutao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0047A959" w14:textId="77777777" w:rsidR="001C7F6D" w:rsidRPr="004F2118" w:rsidRDefault="001C7F6D" w:rsidP="00EF5CE4">
            <w:pPr>
              <w:pStyle w:val="TAL"/>
            </w:pPr>
            <w:r w:rsidRPr="00AF09CF">
              <w:t>BEIJING SAMSUNG TELECOM R&amp;D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838754A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34BD12FC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3E2E364B" w14:textId="77777777" w:rsidR="001C7F6D" w:rsidRPr="004F2118" w:rsidRDefault="001C7F6D" w:rsidP="00EF5CE4">
            <w:pPr>
              <w:pStyle w:val="TAL"/>
            </w:pPr>
            <w:r w:rsidRPr="004F2118">
              <w:t>ZHU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0DE5AE6B" w14:textId="77777777" w:rsidR="001C7F6D" w:rsidRPr="004F2118" w:rsidRDefault="001C7F6D" w:rsidP="00EF5CE4">
            <w:pPr>
              <w:pStyle w:val="TAL"/>
            </w:pPr>
            <w:r w:rsidRPr="004F2118">
              <w:t>QIPING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3F610A2D" w14:textId="77777777" w:rsidR="001C7F6D" w:rsidRPr="004F2118" w:rsidRDefault="001C7F6D" w:rsidP="00EF5CE4">
            <w:pPr>
              <w:pStyle w:val="TAL"/>
            </w:pPr>
            <w:r w:rsidRPr="00AF09CF">
              <w:t>Nokia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08D028E2" w14:textId="77777777" w:rsidR="001C7F6D" w:rsidRPr="004F2118" w:rsidRDefault="001C7F6D" w:rsidP="00EF5CE4">
            <w:pPr>
              <w:pStyle w:val="TAL"/>
            </w:pPr>
            <w:r w:rsidRPr="004F2118">
              <w:t>3GPPMEMBER (ATIS)</w:t>
            </w:r>
          </w:p>
        </w:tc>
      </w:tr>
      <w:tr w:rsidR="001C7F6D" w:rsidRPr="004F2118" w14:paraId="22A65355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548E1FD1" w14:textId="77777777" w:rsidR="001C7F6D" w:rsidRPr="004F2118" w:rsidRDefault="001C7F6D" w:rsidP="00EF5CE4">
            <w:pPr>
              <w:pStyle w:val="TAL"/>
            </w:pPr>
            <w:r w:rsidRPr="004F2118">
              <w:t>Zhu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6B677FB2" w14:textId="77777777" w:rsidR="001C7F6D" w:rsidRPr="004F2118" w:rsidRDefault="001C7F6D" w:rsidP="00EF5CE4">
            <w:pPr>
              <w:pStyle w:val="TAL"/>
            </w:pPr>
            <w:r w:rsidRPr="004F2118">
              <w:t>Siting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7C9AC9A5" w14:textId="77777777" w:rsidR="001C7F6D" w:rsidRPr="004F2118" w:rsidRDefault="001C7F6D" w:rsidP="00EF5CE4">
            <w:pPr>
              <w:pStyle w:val="TAL"/>
            </w:pPr>
            <w:r w:rsidRPr="00AF09CF">
              <w:t>CAICT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5936B40E" w14:textId="77777777" w:rsidR="001C7F6D" w:rsidRPr="004F2118" w:rsidRDefault="001C7F6D" w:rsidP="00EF5CE4">
            <w:pPr>
              <w:pStyle w:val="TAL"/>
            </w:pPr>
            <w:r w:rsidRPr="004F2118">
              <w:t>3GPPMEMBER (CCSA)</w:t>
            </w:r>
          </w:p>
        </w:tc>
      </w:tr>
      <w:tr w:rsidR="001C7F6D" w:rsidRPr="004F2118" w14:paraId="4819EEE8" w14:textId="77777777" w:rsidTr="00EF5CE4">
        <w:trPr>
          <w:trHeight w:val="290"/>
        </w:trPr>
        <w:tc>
          <w:tcPr>
            <w:tcW w:w="2018" w:type="dxa"/>
            <w:shd w:val="clear" w:color="auto" w:fill="auto"/>
            <w:noWrap/>
            <w:vAlign w:val="bottom"/>
            <w:hideMark/>
          </w:tcPr>
          <w:p w14:paraId="61D799FA" w14:textId="77777777" w:rsidR="001C7F6D" w:rsidRPr="004F2118" w:rsidRDefault="001C7F6D" w:rsidP="00EF5CE4">
            <w:pPr>
              <w:pStyle w:val="TAL"/>
            </w:pPr>
            <w:r w:rsidRPr="004F2118">
              <w:t>Ziqi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14:paraId="273AEB35" w14:textId="77777777" w:rsidR="001C7F6D" w:rsidRPr="004F2118" w:rsidRDefault="001C7F6D" w:rsidP="00EF5CE4">
            <w:pPr>
              <w:pStyle w:val="TAL"/>
            </w:pPr>
            <w:r w:rsidRPr="004F2118">
              <w:t>Liu</w:t>
            </w:r>
          </w:p>
        </w:tc>
        <w:tc>
          <w:tcPr>
            <w:tcW w:w="2720" w:type="dxa"/>
            <w:shd w:val="clear" w:color="auto" w:fill="auto"/>
            <w:noWrap/>
            <w:hideMark/>
          </w:tcPr>
          <w:p w14:paraId="1A5E0C80" w14:textId="77777777" w:rsidR="001C7F6D" w:rsidRPr="004F2118" w:rsidRDefault="001C7F6D" w:rsidP="00EF5CE4">
            <w:pPr>
              <w:pStyle w:val="TAL"/>
            </w:pPr>
            <w:r w:rsidRPr="00AF09CF">
              <w:t>VIVO TECH GmbH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14:paraId="25123F7A" w14:textId="77777777" w:rsidR="001C7F6D" w:rsidRPr="004F2118" w:rsidRDefault="001C7F6D" w:rsidP="00EF5CE4">
            <w:pPr>
              <w:pStyle w:val="TAL"/>
            </w:pPr>
            <w:r w:rsidRPr="004F2118">
              <w:t>3GPPMEMBER (ETSI)</w:t>
            </w:r>
          </w:p>
        </w:tc>
      </w:tr>
    </w:tbl>
    <w:p w14:paraId="374D9A7E" w14:textId="77777777" w:rsidR="00FB1901" w:rsidRPr="00FB1901" w:rsidRDefault="00FB1901" w:rsidP="00FB1901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7D3B44B" w14:textId="77777777" w:rsidR="00FB1901" w:rsidRPr="00FB1901" w:rsidRDefault="00FB1901" w:rsidP="00FB19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B1901">
        <w:rPr>
          <w:rFonts w:ascii="Arial" w:hAnsi="Arial"/>
          <w:sz w:val="32"/>
        </w:rPr>
        <w:br w:type="page"/>
        <w:t>Annex H: List of future meetings</w:t>
      </w:r>
    </w:p>
    <w:p w14:paraId="1FB88055" w14:textId="77777777" w:rsidR="00FB1901" w:rsidRPr="00FB1901" w:rsidRDefault="00FB1901" w:rsidP="00FB1901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420039D" w14:textId="77777777" w:rsidR="00FB1901" w:rsidRPr="00FB1901" w:rsidRDefault="00FB1901" w:rsidP="00FB19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047"/>
        <w:gridCol w:w="1407"/>
        <w:gridCol w:w="686"/>
        <w:gridCol w:w="906"/>
        <w:gridCol w:w="1141"/>
      </w:tblGrid>
      <w:tr w:rsidR="00FB1901" w:rsidRPr="00FB1901" w14:paraId="2A43E350" w14:textId="77777777" w:rsidTr="00A212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637E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FB1901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C138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FB1901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897E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FB1901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5BE6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FB1901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5814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FB1901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C2B7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FB1901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FB1901" w:rsidRPr="00FB1901" w14:paraId="07020EB3" w14:textId="77777777" w:rsidTr="00A212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BBFC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RAN4#101-bis-e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9D78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2022-01-17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E639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2022-01-25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0C8C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9A8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E0DB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R4-101-bis-e</w:t>
            </w:r>
          </w:p>
        </w:tc>
      </w:tr>
      <w:tr w:rsidR="00FB1901" w:rsidRPr="00FB1901" w14:paraId="04F506A2" w14:textId="77777777" w:rsidTr="00A212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9409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RAN4#102-e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126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2022-02-21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ED97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2022-03-03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8B13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435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5C47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R4-102-e</w:t>
            </w:r>
          </w:p>
        </w:tc>
      </w:tr>
      <w:tr w:rsidR="00FB1901" w:rsidRPr="00FB1901" w14:paraId="11D59ECF" w14:textId="77777777" w:rsidTr="00A212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2B79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RAN4#103-e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AC2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2022-05-16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A3C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2022-05-27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CDC1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5CC6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F4EB" w14:textId="77777777" w:rsidR="00FB1901" w:rsidRPr="00FB1901" w:rsidRDefault="00FB1901" w:rsidP="00FB1901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FB1901">
              <w:rPr>
                <w:rFonts w:ascii="Arial" w:eastAsia="SimSun" w:hAnsi="Arial"/>
                <w:sz w:val="16"/>
              </w:rPr>
              <w:t>R4-103-e</w:t>
            </w:r>
          </w:p>
        </w:tc>
      </w:tr>
    </w:tbl>
    <w:p w14:paraId="6BFC9CF9" w14:textId="55999268" w:rsidR="00AB1096" w:rsidRDefault="00AB1096" w:rsidP="00AB1096"/>
    <w:p w14:paraId="551EE821" w14:textId="77777777" w:rsidR="00AB1096" w:rsidRDefault="00AB1096" w:rsidP="00AB1096"/>
    <w:sectPr w:rsidR="00AB1096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9DB04" w14:textId="77777777" w:rsidR="00610727" w:rsidRDefault="00610727">
      <w:pPr>
        <w:spacing w:after="0"/>
      </w:pPr>
      <w:r>
        <w:separator/>
      </w:r>
    </w:p>
  </w:endnote>
  <w:endnote w:type="continuationSeparator" w:id="0">
    <w:p w14:paraId="28C60A28" w14:textId="77777777" w:rsidR="00610727" w:rsidRDefault="006107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40517" w14:textId="77777777" w:rsidR="00610727" w:rsidRDefault="00610727">
      <w:pPr>
        <w:spacing w:after="0"/>
      </w:pPr>
      <w:r>
        <w:separator/>
      </w:r>
    </w:p>
  </w:footnote>
  <w:footnote w:type="continuationSeparator" w:id="0">
    <w:p w14:paraId="6E68C1E7" w14:textId="77777777" w:rsidR="00610727" w:rsidRDefault="006107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05AF4" w14:textId="77777777" w:rsidR="00610727" w:rsidRDefault="006107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096"/>
    <w:rsid w:val="0009558E"/>
    <w:rsid w:val="0010432D"/>
    <w:rsid w:val="001425BA"/>
    <w:rsid w:val="00164206"/>
    <w:rsid w:val="001C7F6D"/>
    <w:rsid w:val="00433320"/>
    <w:rsid w:val="004F2118"/>
    <w:rsid w:val="00543F53"/>
    <w:rsid w:val="00550951"/>
    <w:rsid w:val="00571C81"/>
    <w:rsid w:val="00610727"/>
    <w:rsid w:val="009B2690"/>
    <w:rsid w:val="00A21211"/>
    <w:rsid w:val="00AB1096"/>
    <w:rsid w:val="00B711E9"/>
    <w:rsid w:val="00BD390B"/>
    <w:rsid w:val="00DA2BA1"/>
    <w:rsid w:val="00DD769D"/>
    <w:rsid w:val="00EF0761"/>
    <w:rsid w:val="00F466E1"/>
    <w:rsid w:val="00FB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CE951"/>
  <w15:chartTrackingRefBased/>
  <w15:docId w15:val="{5D6C9BD7-9DE7-44D7-BA6C-28992EE3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164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4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42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42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42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4206"/>
    <w:pPr>
      <w:outlineLvl w:val="5"/>
    </w:pPr>
  </w:style>
  <w:style w:type="paragraph" w:styleId="Heading7">
    <w:name w:val="heading 7"/>
    <w:basedOn w:val="H6"/>
    <w:next w:val="Normal"/>
    <w:qFormat/>
    <w:rsid w:val="00164206"/>
    <w:pPr>
      <w:outlineLvl w:val="6"/>
    </w:pPr>
  </w:style>
  <w:style w:type="paragraph" w:styleId="Heading8">
    <w:name w:val="heading 8"/>
    <w:basedOn w:val="Heading1"/>
    <w:next w:val="Normal"/>
    <w:qFormat/>
    <w:rsid w:val="001642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4206"/>
    <w:pPr>
      <w:outlineLvl w:val="8"/>
    </w:pPr>
  </w:style>
  <w:style w:type="character" w:default="1" w:styleId="DefaultParagraphFont">
    <w:name w:val="Default Paragraph Font"/>
    <w:semiHidden/>
    <w:rsid w:val="001642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4206"/>
  </w:style>
  <w:style w:type="paragraph" w:styleId="TOC8">
    <w:name w:val="toc 8"/>
    <w:basedOn w:val="TOC1"/>
    <w:semiHidden/>
    <w:rsid w:val="0016420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4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64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4206"/>
    <w:pPr>
      <w:ind w:left="1701" w:hanging="1701"/>
    </w:pPr>
  </w:style>
  <w:style w:type="paragraph" w:styleId="TOC4">
    <w:name w:val="toc 4"/>
    <w:basedOn w:val="TOC3"/>
    <w:semiHidden/>
    <w:rsid w:val="00164206"/>
    <w:pPr>
      <w:ind w:left="1418" w:hanging="1418"/>
    </w:pPr>
  </w:style>
  <w:style w:type="paragraph" w:styleId="TOC3">
    <w:name w:val="toc 3"/>
    <w:basedOn w:val="TOC2"/>
    <w:semiHidden/>
    <w:rsid w:val="00164206"/>
    <w:pPr>
      <w:ind w:left="1134" w:hanging="1134"/>
    </w:pPr>
  </w:style>
  <w:style w:type="paragraph" w:styleId="TOC2">
    <w:name w:val="toc 2"/>
    <w:basedOn w:val="TOC1"/>
    <w:semiHidden/>
    <w:rsid w:val="001642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4206"/>
    <w:pPr>
      <w:ind w:left="284"/>
    </w:pPr>
  </w:style>
  <w:style w:type="paragraph" w:styleId="Index1">
    <w:name w:val="index 1"/>
    <w:basedOn w:val="Normal"/>
    <w:semiHidden/>
    <w:rsid w:val="00164206"/>
    <w:pPr>
      <w:keepLines/>
      <w:spacing w:after="0"/>
    </w:pPr>
  </w:style>
  <w:style w:type="paragraph" w:customStyle="1" w:styleId="ZH">
    <w:name w:val="ZH"/>
    <w:rsid w:val="00164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4206"/>
    <w:pPr>
      <w:outlineLvl w:val="9"/>
    </w:pPr>
  </w:style>
  <w:style w:type="paragraph" w:styleId="ListNumber2">
    <w:name w:val="List Number 2"/>
    <w:basedOn w:val="ListNumber"/>
    <w:semiHidden/>
    <w:rsid w:val="00164206"/>
    <w:pPr>
      <w:ind w:left="851"/>
    </w:pPr>
  </w:style>
  <w:style w:type="paragraph" w:styleId="Header">
    <w:name w:val="header"/>
    <w:semiHidden/>
    <w:rsid w:val="00164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64206"/>
    <w:rPr>
      <w:b/>
      <w:position w:val="6"/>
      <w:sz w:val="16"/>
    </w:rPr>
  </w:style>
  <w:style w:type="paragraph" w:styleId="FootnoteText">
    <w:name w:val="footnote text"/>
    <w:basedOn w:val="Normal"/>
    <w:semiHidden/>
    <w:rsid w:val="001642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64206"/>
    <w:rPr>
      <w:b/>
    </w:rPr>
  </w:style>
  <w:style w:type="paragraph" w:customStyle="1" w:styleId="TAC">
    <w:name w:val="TAC"/>
    <w:basedOn w:val="TAL"/>
    <w:rsid w:val="00164206"/>
    <w:pPr>
      <w:jc w:val="center"/>
    </w:pPr>
  </w:style>
  <w:style w:type="paragraph" w:customStyle="1" w:styleId="TF">
    <w:name w:val="TF"/>
    <w:basedOn w:val="TH"/>
    <w:rsid w:val="00164206"/>
    <w:pPr>
      <w:keepNext w:val="0"/>
      <w:spacing w:before="0" w:after="240"/>
    </w:pPr>
  </w:style>
  <w:style w:type="paragraph" w:customStyle="1" w:styleId="NO">
    <w:name w:val="NO"/>
    <w:basedOn w:val="Normal"/>
    <w:rsid w:val="00164206"/>
    <w:pPr>
      <w:keepLines/>
      <w:ind w:left="1135" w:hanging="851"/>
    </w:pPr>
  </w:style>
  <w:style w:type="paragraph" w:styleId="TOC9">
    <w:name w:val="toc 9"/>
    <w:basedOn w:val="TOC8"/>
    <w:semiHidden/>
    <w:rsid w:val="00164206"/>
    <w:pPr>
      <w:ind w:left="1418" w:hanging="1418"/>
    </w:pPr>
  </w:style>
  <w:style w:type="paragraph" w:customStyle="1" w:styleId="EX">
    <w:name w:val="EX"/>
    <w:basedOn w:val="Normal"/>
    <w:rsid w:val="00164206"/>
    <w:pPr>
      <w:keepLines/>
      <w:ind w:left="1702" w:hanging="1418"/>
    </w:pPr>
  </w:style>
  <w:style w:type="paragraph" w:customStyle="1" w:styleId="FP">
    <w:name w:val="FP"/>
    <w:basedOn w:val="Normal"/>
    <w:rsid w:val="00164206"/>
    <w:pPr>
      <w:spacing w:after="0"/>
    </w:pPr>
  </w:style>
  <w:style w:type="paragraph" w:customStyle="1" w:styleId="LD">
    <w:name w:val="LD"/>
    <w:rsid w:val="00164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4206"/>
    <w:pPr>
      <w:spacing w:after="0"/>
    </w:pPr>
  </w:style>
  <w:style w:type="paragraph" w:customStyle="1" w:styleId="EW">
    <w:name w:val="EW"/>
    <w:basedOn w:val="EX"/>
    <w:rsid w:val="00164206"/>
    <w:pPr>
      <w:spacing w:after="0"/>
    </w:pPr>
  </w:style>
  <w:style w:type="paragraph" w:styleId="TOC6">
    <w:name w:val="toc 6"/>
    <w:basedOn w:val="TOC5"/>
    <w:next w:val="Normal"/>
    <w:semiHidden/>
    <w:rsid w:val="00164206"/>
    <w:pPr>
      <w:ind w:left="1985" w:hanging="1985"/>
    </w:pPr>
  </w:style>
  <w:style w:type="paragraph" w:styleId="TOC7">
    <w:name w:val="toc 7"/>
    <w:basedOn w:val="TOC6"/>
    <w:next w:val="Normal"/>
    <w:semiHidden/>
    <w:rsid w:val="00164206"/>
    <w:pPr>
      <w:ind w:left="2268" w:hanging="2268"/>
    </w:pPr>
  </w:style>
  <w:style w:type="paragraph" w:styleId="ListBullet2">
    <w:name w:val="List Bullet 2"/>
    <w:basedOn w:val="ListBullet"/>
    <w:semiHidden/>
    <w:rsid w:val="00164206"/>
    <w:pPr>
      <w:ind w:left="851"/>
    </w:pPr>
  </w:style>
  <w:style w:type="paragraph" w:styleId="ListBullet3">
    <w:name w:val="List Bullet 3"/>
    <w:basedOn w:val="ListBullet2"/>
    <w:semiHidden/>
    <w:rsid w:val="00164206"/>
    <w:pPr>
      <w:ind w:left="1135"/>
    </w:pPr>
  </w:style>
  <w:style w:type="paragraph" w:styleId="ListNumber">
    <w:name w:val="List Number"/>
    <w:basedOn w:val="List"/>
    <w:semiHidden/>
    <w:rsid w:val="00164206"/>
  </w:style>
  <w:style w:type="paragraph" w:customStyle="1" w:styleId="EQ">
    <w:name w:val="EQ"/>
    <w:basedOn w:val="Normal"/>
    <w:next w:val="Normal"/>
    <w:rsid w:val="00164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4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4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4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4206"/>
    <w:pPr>
      <w:jc w:val="right"/>
    </w:pPr>
  </w:style>
  <w:style w:type="paragraph" w:customStyle="1" w:styleId="H6">
    <w:name w:val="H6"/>
    <w:basedOn w:val="Heading5"/>
    <w:next w:val="Normal"/>
    <w:rsid w:val="00164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206"/>
    <w:pPr>
      <w:ind w:left="851" w:hanging="851"/>
    </w:pPr>
  </w:style>
  <w:style w:type="paragraph" w:customStyle="1" w:styleId="TAL">
    <w:name w:val="TAL"/>
    <w:basedOn w:val="Normal"/>
    <w:rsid w:val="001642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4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4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4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4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4206"/>
    <w:pPr>
      <w:framePr w:wrap="notBeside" w:y="16161"/>
    </w:pPr>
  </w:style>
  <w:style w:type="character" w:customStyle="1" w:styleId="ZGSM">
    <w:name w:val="ZGSM"/>
    <w:rsid w:val="00164206"/>
  </w:style>
  <w:style w:type="paragraph" w:styleId="List2">
    <w:name w:val="List 2"/>
    <w:basedOn w:val="List"/>
    <w:semiHidden/>
    <w:rsid w:val="00164206"/>
    <w:pPr>
      <w:ind w:left="851"/>
    </w:pPr>
  </w:style>
  <w:style w:type="paragraph" w:customStyle="1" w:styleId="ZG">
    <w:name w:val="ZG"/>
    <w:rsid w:val="00164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64206"/>
    <w:pPr>
      <w:ind w:left="1135"/>
    </w:pPr>
  </w:style>
  <w:style w:type="paragraph" w:styleId="List4">
    <w:name w:val="List 4"/>
    <w:basedOn w:val="List3"/>
    <w:semiHidden/>
    <w:rsid w:val="00164206"/>
    <w:pPr>
      <w:ind w:left="1418"/>
    </w:pPr>
  </w:style>
  <w:style w:type="paragraph" w:styleId="List5">
    <w:name w:val="List 5"/>
    <w:basedOn w:val="List4"/>
    <w:semiHidden/>
    <w:rsid w:val="00164206"/>
    <w:pPr>
      <w:ind w:left="1702"/>
    </w:pPr>
  </w:style>
  <w:style w:type="paragraph" w:customStyle="1" w:styleId="EditorsNote">
    <w:name w:val="Editor's Note"/>
    <w:basedOn w:val="NO"/>
    <w:rsid w:val="00164206"/>
    <w:rPr>
      <w:color w:val="FF0000"/>
    </w:rPr>
  </w:style>
  <w:style w:type="paragraph" w:styleId="List">
    <w:name w:val="List"/>
    <w:basedOn w:val="Normal"/>
    <w:semiHidden/>
    <w:rsid w:val="00164206"/>
    <w:pPr>
      <w:ind w:left="568" w:hanging="284"/>
    </w:pPr>
  </w:style>
  <w:style w:type="paragraph" w:styleId="ListBullet">
    <w:name w:val="List Bullet"/>
    <w:basedOn w:val="List"/>
    <w:semiHidden/>
    <w:rsid w:val="00164206"/>
  </w:style>
  <w:style w:type="paragraph" w:styleId="ListBullet4">
    <w:name w:val="List Bullet 4"/>
    <w:basedOn w:val="ListBullet3"/>
    <w:semiHidden/>
    <w:rsid w:val="00164206"/>
    <w:pPr>
      <w:ind w:left="1418"/>
    </w:pPr>
  </w:style>
  <w:style w:type="paragraph" w:styleId="ListBullet5">
    <w:name w:val="List Bullet 5"/>
    <w:basedOn w:val="ListBullet4"/>
    <w:semiHidden/>
    <w:rsid w:val="00164206"/>
    <w:pPr>
      <w:ind w:left="1702"/>
    </w:pPr>
  </w:style>
  <w:style w:type="paragraph" w:customStyle="1" w:styleId="B1">
    <w:name w:val="B1"/>
    <w:basedOn w:val="List"/>
    <w:rsid w:val="00164206"/>
  </w:style>
  <w:style w:type="paragraph" w:customStyle="1" w:styleId="B2">
    <w:name w:val="B2"/>
    <w:basedOn w:val="List2"/>
    <w:rsid w:val="00164206"/>
  </w:style>
  <w:style w:type="paragraph" w:customStyle="1" w:styleId="B3">
    <w:name w:val="B3"/>
    <w:basedOn w:val="List3"/>
    <w:rsid w:val="00164206"/>
  </w:style>
  <w:style w:type="paragraph" w:customStyle="1" w:styleId="B4">
    <w:name w:val="B4"/>
    <w:basedOn w:val="List4"/>
    <w:rsid w:val="00164206"/>
  </w:style>
  <w:style w:type="paragraph" w:customStyle="1" w:styleId="B5">
    <w:name w:val="B5"/>
    <w:basedOn w:val="List5"/>
    <w:rsid w:val="00164206"/>
  </w:style>
  <w:style w:type="paragraph" w:styleId="Footer">
    <w:name w:val="footer"/>
    <w:basedOn w:val="Header"/>
    <w:semiHidden/>
    <w:rsid w:val="00164206"/>
    <w:pPr>
      <w:jc w:val="center"/>
    </w:pPr>
    <w:rPr>
      <w:i/>
    </w:rPr>
  </w:style>
  <w:style w:type="paragraph" w:customStyle="1" w:styleId="ZTD">
    <w:name w:val="ZTD"/>
    <w:basedOn w:val="ZB"/>
    <w:rsid w:val="001642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B1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FB1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B1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B1901"/>
  </w:style>
  <w:style w:type="table" w:customStyle="1" w:styleId="TableGrid3">
    <w:name w:val="Table Grid3"/>
    <w:basedOn w:val="TableNormal"/>
    <w:next w:val="TableGrid"/>
    <w:uiPriority w:val="39"/>
    <w:rsid w:val="00FB1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F211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2118"/>
    <w:rPr>
      <w:color w:val="954F72"/>
      <w:u w:val="single"/>
    </w:rPr>
  </w:style>
  <w:style w:type="paragraph" w:customStyle="1" w:styleId="msonormal0">
    <w:name w:val="msonormal"/>
    <w:basedOn w:val="Normal"/>
    <w:rsid w:val="004F21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5">
    <w:name w:val="xl65"/>
    <w:basedOn w:val="Normal"/>
    <w:rsid w:val="004F21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39</Pages>
  <Words>62474</Words>
  <Characters>356106</Characters>
  <Application>Microsoft Office Word</Application>
  <DocSecurity>0</DocSecurity>
  <Lines>2967</Lines>
  <Paragraphs>835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417745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19</cp:revision>
  <cp:lastPrinted>1899-12-31T23:00:00Z</cp:lastPrinted>
  <dcterms:created xsi:type="dcterms:W3CDTF">2021-11-19T15:46:00Z</dcterms:created>
  <dcterms:modified xsi:type="dcterms:W3CDTF">2022-01-10T13:47:00Z</dcterms:modified>
</cp:coreProperties>
</file>